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78017075"/>
    <w:bookmarkEnd w:id="0"/>
    <w:p w14:paraId="60B9F768" w14:textId="09D0B7DE" w:rsidR="00404549" w:rsidRPr="000D082E" w:rsidRDefault="002771A2" w:rsidP="002771A2">
      <w:pPr>
        <w:rPr>
          <w:lang w:val="en-AU"/>
        </w:rPr>
      </w:pPr>
      <w:r w:rsidRPr="002771A2">
        <w:rPr>
          <w:noProof/>
        </w:rPr>
        <mc:AlternateContent>
          <mc:Choice Requires="wpg">
            <w:drawing>
              <wp:anchor distT="0" distB="0" distL="114300" distR="114300" simplePos="0" relativeHeight="252796928" behindDoc="0" locked="0" layoutInCell="1" allowOverlap="1" wp14:anchorId="711AC09C" wp14:editId="2504E7FA">
                <wp:simplePos x="0" y="0"/>
                <wp:positionH relativeFrom="column">
                  <wp:posOffset>1913373</wp:posOffset>
                </wp:positionH>
                <wp:positionV relativeFrom="paragraph">
                  <wp:posOffset>-393700</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3C54BBDA" id="Group 18" o:spid="_x0000_s1026" style="position:absolute;margin-left:150.65pt;margin-top:-31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r>
        <w:rPr>
          <w:noProof/>
        </w:rPr>
        <mc:AlternateContent>
          <mc:Choice Requires="wps">
            <w:drawing>
              <wp:anchor distT="0" distB="0" distL="114300" distR="114300" simplePos="0" relativeHeight="252794880" behindDoc="0" locked="0" layoutInCell="1" allowOverlap="1" wp14:anchorId="36FA1D4E" wp14:editId="462949AD">
                <wp:simplePos x="0" y="0"/>
                <wp:positionH relativeFrom="column">
                  <wp:posOffset>701173</wp:posOffset>
                </wp:positionH>
                <wp:positionV relativeFrom="paragraph">
                  <wp:posOffset>-63500</wp:posOffset>
                </wp:positionV>
                <wp:extent cx="1667913" cy="457200"/>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667913" cy="457200"/>
                        </a:xfrm>
                        <a:prstGeom prst="rect">
                          <a:avLst/>
                        </a:prstGeom>
                        <a:noFill/>
                        <a:ln w="6350">
                          <a:noFill/>
                        </a:ln>
                      </wps:spPr>
                      <wps:txbx>
                        <w:txbxContent>
                          <w:p w14:paraId="3AD81FE0" w14:textId="7AF5EF41" w:rsidR="002771A2" w:rsidRPr="002771A2" w:rsidRDefault="002771A2" w:rsidP="002771A2">
                            <w:pPr>
                              <w:jc w:val="center"/>
                              <w:rPr>
                                <w:rFonts w:ascii="Adobe Arabic" w:hAnsi="Adobe Arabic" w:cs="Adobe Arabic"/>
                                <w:b/>
                                <w:bCs/>
                                <w:sz w:val="48"/>
                                <w:szCs w:val="52"/>
                                <w:rtl/>
                                <w:lang w:bidi="ar-SY"/>
                              </w:rPr>
                            </w:pPr>
                            <w:r w:rsidRPr="002771A2">
                              <w:rPr>
                                <w:rFonts w:ascii="Adobe Arabic" w:hAnsi="Adobe Arabic" w:cs="Adobe Arabic"/>
                                <w:b/>
                                <w:bCs/>
                                <w:sz w:val="48"/>
                                <w:szCs w:val="5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55.2pt;margin-top:-5pt;width:131.35pt;height:36pt;z-index:252794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" filled="f" stroked="f" strokeweight=".5pt">
                <v:textbox>
                  <w:txbxContent>
                    <w:p w14:paraId="3AD81FE0" w14:textId="7AF5EF41" w:rsidR="002771A2" w:rsidRPr="002771A2" w:rsidRDefault="002771A2" w:rsidP="002771A2">
                      <w:pPr>
                        <w:jc w:val="center"/>
                        <w:rPr>
                          <w:rFonts w:ascii="Adobe Arabic" w:hAnsi="Adobe Arabic" w:cs="Adobe Arabic"/>
                          <w:b/>
                          <w:bCs/>
                          <w:sz w:val="48"/>
                          <w:szCs w:val="52"/>
                          <w:rtl/>
                          <w:lang w:bidi="ar-SY"/>
                        </w:rPr>
                      </w:pPr>
                      <w:r w:rsidRPr="002771A2">
                        <w:rPr>
                          <w:rFonts w:ascii="Adobe Arabic" w:hAnsi="Adobe Arabic" w:cs="Adobe Arabic"/>
                          <w:b/>
                          <w:bCs/>
                          <w:sz w:val="48"/>
                          <w:szCs w:val="5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5DDCB6BC" wp14:editId="38FC41B9">
                <wp:simplePos x="0" y="0"/>
                <wp:positionH relativeFrom="column">
                  <wp:posOffset>-2413000</wp:posOffset>
                </wp:positionH>
                <wp:positionV relativeFrom="paragraph">
                  <wp:posOffset>-117475</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4DBAB3B4" id="Group 15" o:spid="_x0000_s1026" style="position:absolute;margin-left:-190pt;margin-top:-9.25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">
                <v:rect id="Rectangle 1608691340"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p>
    <w:p w14:paraId="59553449" w14:textId="6004E26B" w:rsidR="00F53D08" w:rsidRPr="00F53D08" w:rsidRDefault="002771A2" w:rsidP="00F53D08">
      <w:pPr>
        <w:rPr>
          <w:rtl/>
        </w:rPr>
      </w:pPr>
      <w:r w:rsidRPr="002771A2">
        <w:rPr>
          <w:noProof/>
        </w:rPr>
        <mc:AlternateContent>
          <mc:Choice Requires="wpg">
            <w:drawing>
              <wp:anchor distT="0" distB="0" distL="114300" distR="114300" simplePos="0" relativeHeight="252798976" behindDoc="0" locked="0" layoutInCell="1" allowOverlap="1" wp14:anchorId="798E688E" wp14:editId="79A68B11">
                <wp:simplePos x="0" y="0"/>
                <wp:positionH relativeFrom="column">
                  <wp:posOffset>446523</wp:posOffset>
                </wp:positionH>
                <wp:positionV relativeFrom="paragraph">
                  <wp:posOffset>213360</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7BC8DBF3" id="Group 18" o:spid="_x0000_s1026" style="position:absolute;margin-left:35.15pt;margin-top:16.8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34C3B6C0" w14:textId="4BFAEDF9" w:rsidR="00F53D08" w:rsidRPr="00F53D08" w:rsidRDefault="00F53D08" w:rsidP="00F53D08">
      <w:pPr>
        <w:rPr>
          <w:rtl/>
        </w:rPr>
      </w:pPr>
    </w:p>
    <w:p w14:paraId="5346C29C" w14:textId="16E867F1" w:rsidR="00F53D08" w:rsidRPr="00F53D08" w:rsidRDefault="00F53D08" w:rsidP="00F53D08"/>
    <w:p w14:paraId="5CA4B2DC" w14:textId="66FA15DA" w:rsidR="00F53D08" w:rsidRPr="00F53D08" w:rsidRDefault="00F53D08" w:rsidP="00F53D08">
      <w:pPr>
        <w:rPr>
          <w:rtl/>
        </w:rPr>
      </w:pPr>
    </w:p>
    <w:p w14:paraId="356E9A1C" w14:textId="0E80D896" w:rsidR="00F53D08" w:rsidRPr="00F53D08" w:rsidRDefault="004166F7" w:rsidP="00F53D08">
      <w:pPr>
        <w:rPr>
          <w:rtl/>
        </w:rPr>
      </w:pPr>
      <w:r>
        <w:rPr>
          <w:noProof/>
        </w:rPr>
        <mc:AlternateContent>
          <mc:Choice Requires="wps">
            <w:drawing>
              <wp:anchor distT="0" distB="0" distL="114300" distR="114300" simplePos="0" relativeHeight="252801024" behindDoc="0" locked="0" layoutInCell="1" allowOverlap="1" wp14:anchorId="1204E107" wp14:editId="5C6B1431">
                <wp:simplePos x="0" y="0"/>
                <wp:positionH relativeFrom="column">
                  <wp:posOffset>121920</wp:posOffset>
                </wp:positionH>
                <wp:positionV relativeFrom="paragraph">
                  <wp:posOffset>293370</wp:posOffset>
                </wp:positionV>
                <wp:extent cx="5318760" cy="16002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5318760" cy="1600200"/>
                        </a:xfrm>
                        <a:prstGeom prst="rect">
                          <a:avLst/>
                        </a:prstGeom>
                        <a:noFill/>
                        <a:ln w="6350">
                          <a:noFill/>
                        </a:ln>
                      </wps:spPr>
                      <wps:txbx>
                        <w:txbxContent>
                          <w:p w14:paraId="52640830" w14:textId="3AC73979" w:rsidR="002771A2" w:rsidRPr="002771A2" w:rsidRDefault="004166F7" w:rsidP="002771A2">
                            <w:pPr>
                              <w:bidi w:val="0"/>
                              <w:jc w:val="center"/>
                              <w:rPr>
                                <w:rFonts w:ascii="Adobe Arabic" w:hAnsi="Adobe Arabic" w:cs="Adobe Arabic"/>
                                <w:b/>
                                <w:bCs/>
                                <w:sz w:val="72"/>
                                <w:szCs w:val="96"/>
                                <w:rtl/>
                                <w:lang w:bidi="ar-SY"/>
                              </w:rPr>
                            </w:pPr>
                            <w:r w:rsidRPr="004166F7">
                              <w:rPr>
                                <w:rFonts w:ascii="Adobe Arabic" w:hAnsi="Adobe Arabic" w:cs="Adobe Arabic"/>
                                <w:b/>
                                <w:bCs/>
                                <w:sz w:val="72"/>
                                <w:szCs w:val="96"/>
                                <w:rtl/>
                                <w:lang w:bidi="ar-SY"/>
                              </w:rPr>
                              <w:t>الذكاء الاصطناعي في بيئة العمل للقطاع الحكومي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4E107" id="Text Box 1608691354" o:spid="_x0000_s1027" type="#_x0000_t202" style="position:absolute;left:0;text-align:left;margin-left:9.6pt;margin-top:23.1pt;width:418.8pt;height:126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" filled="f" stroked="f" strokeweight=".5pt">
                <v:textbox>
                  <w:txbxContent>
                    <w:p w14:paraId="52640830" w14:textId="3AC73979" w:rsidR="002771A2" w:rsidRPr="002771A2" w:rsidRDefault="004166F7" w:rsidP="002771A2">
                      <w:pPr>
                        <w:bidi w:val="0"/>
                        <w:jc w:val="center"/>
                        <w:rPr>
                          <w:rFonts w:ascii="Adobe Arabic" w:hAnsi="Adobe Arabic" w:cs="Adobe Arabic"/>
                          <w:b/>
                          <w:bCs/>
                          <w:sz w:val="72"/>
                          <w:szCs w:val="96"/>
                          <w:rtl/>
                          <w:lang w:bidi="ar-SY"/>
                        </w:rPr>
                      </w:pPr>
                      <w:r w:rsidRPr="004166F7">
                        <w:rPr>
                          <w:rFonts w:ascii="Adobe Arabic" w:hAnsi="Adobe Arabic" w:cs="Adobe Arabic"/>
                          <w:b/>
                          <w:bCs/>
                          <w:sz w:val="72"/>
                          <w:szCs w:val="96"/>
                          <w:rtl/>
                          <w:lang w:bidi="ar-SY"/>
                        </w:rPr>
                        <w:t>الذكاء الاصطناعي في بيئة العمل للقطاع الحكومي</w:t>
                      </w:r>
                    </w:p>
                  </w:txbxContent>
                </v:textbox>
              </v:shape>
            </w:pict>
          </mc:Fallback>
        </mc:AlternateContent>
      </w:r>
    </w:p>
    <w:p w14:paraId="6F1AE522" w14:textId="31E738F5" w:rsidR="00F53D08" w:rsidRPr="00F53D08" w:rsidRDefault="00F53D08" w:rsidP="00F53D08">
      <w:pPr>
        <w:rPr>
          <w:rtl/>
        </w:rPr>
      </w:pPr>
    </w:p>
    <w:p w14:paraId="75D535B2" w14:textId="2117E3D7" w:rsidR="00F53D08" w:rsidRPr="00F53D08" w:rsidRDefault="00F53D08" w:rsidP="00F53D08">
      <w:pPr>
        <w:rPr>
          <w:rtl/>
        </w:rPr>
      </w:pPr>
    </w:p>
    <w:p w14:paraId="0F79E0AF" w14:textId="7C5DDD42" w:rsidR="00F53D08" w:rsidRPr="00F53D08" w:rsidRDefault="00F53D08" w:rsidP="00F53D08">
      <w:pPr>
        <w:rPr>
          <w:rtl/>
        </w:rPr>
      </w:pPr>
    </w:p>
    <w:p w14:paraId="51AD4628" w14:textId="35F9E21D" w:rsidR="00F53D08" w:rsidRPr="00F53D08" w:rsidRDefault="00F53D08" w:rsidP="002771A2">
      <w:pPr>
        <w:rPr>
          <w:rtl/>
        </w:rPr>
      </w:pPr>
    </w:p>
    <w:p w14:paraId="7F69494A" w14:textId="2A6C4D62"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10D7B85D" wp14:editId="48382C43">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052D9725" w14:textId="67F6E8CC" w:rsidR="00F53D08" w:rsidRPr="00F53D08" w:rsidRDefault="00F53D08" w:rsidP="00F53D08">
      <w:pPr>
        <w:rPr>
          <w:rtl/>
        </w:rPr>
      </w:pPr>
    </w:p>
    <w:p w14:paraId="410C1246" w14:textId="1B3A5A94" w:rsidR="00F53D08" w:rsidRPr="00F53D08" w:rsidRDefault="00636A52" w:rsidP="00636A52">
      <w:pPr>
        <w:tabs>
          <w:tab w:val="left" w:pos="3171"/>
        </w:tabs>
        <w:rPr>
          <w:rtl/>
          <w:lang w:bidi="ar-SY"/>
        </w:rPr>
      </w:pPr>
      <w:r>
        <w:tab/>
      </w:r>
    </w:p>
    <w:p w14:paraId="0725EB3D" w14:textId="6F2C9CDD" w:rsidR="00F53D08" w:rsidRPr="00F53D08" w:rsidRDefault="00F53D08" w:rsidP="00F53D08">
      <w:pPr>
        <w:rPr>
          <w:rtl/>
        </w:rPr>
      </w:pPr>
    </w:p>
    <w:p w14:paraId="54BE3489" w14:textId="100EA710" w:rsidR="00F53D08" w:rsidRPr="00F53D08" w:rsidRDefault="00B930D9" w:rsidP="00F53D08">
      <w:pPr>
        <w:rPr>
          <w:rtl/>
        </w:rPr>
      </w:pPr>
      <w:r>
        <w:rPr>
          <w:noProof/>
        </w:rPr>
        <w:drawing>
          <wp:anchor distT="0" distB="0" distL="114300" distR="114300" simplePos="0" relativeHeight="252804096" behindDoc="1" locked="0" layoutInCell="1" allowOverlap="1" wp14:anchorId="117E5E75" wp14:editId="36030810">
            <wp:simplePos x="0" y="0"/>
            <wp:positionH relativeFrom="margin">
              <wp:posOffset>-876300</wp:posOffset>
            </wp:positionH>
            <wp:positionV relativeFrom="paragraph">
              <wp:posOffset>419100</wp:posOffset>
            </wp:positionV>
            <wp:extent cx="7520940" cy="5013960"/>
            <wp:effectExtent l="0" t="0" r="381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520940" cy="5013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71A2" w:rsidRPr="00F131A0">
        <w:rPr>
          <w:noProof/>
        </w:rPr>
        <mc:AlternateContent>
          <mc:Choice Requires="wpg">
            <w:drawing>
              <wp:anchor distT="0" distB="0" distL="114300" distR="114300" simplePos="0" relativeHeight="252793856" behindDoc="0" locked="0" layoutInCell="1" allowOverlap="1" wp14:anchorId="4A59522F" wp14:editId="7A544B94">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w16du="http://schemas.microsoft.com/office/word/2023/wordml/word16du">
            <w:pict>
              <v:group w14:anchorId="17C1EC36"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1FF26083" w14:textId="444116A6" w:rsidR="00C46C39" w:rsidRDefault="00645631" w:rsidP="005E591D">
      <w:pPr>
        <w:bidi w:val="0"/>
        <w:spacing w:after="160" w:line="259" w:lineRule="auto"/>
        <w:jc w:val="left"/>
        <w:rPr>
          <w:lang w:bidi="ar-SY"/>
        </w:rPr>
      </w:pPr>
      <w:r>
        <w:rPr>
          <w:rtl/>
        </w:rPr>
        <w:br w:type="page"/>
      </w:r>
    </w:p>
    <w:p w14:paraId="306D34EB" w14:textId="4657DAB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336E698F" wp14:editId="063593E6">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336E698F"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" fillcolor="#d9d9d9"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95" w:type="dxa"/>
        <w:tblInd w:w="-781" w:type="dxa"/>
        <w:tblLook w:val="04A0" w:firstRow="1" w:lastRow="0" w:firstColumn="1" w:lastColumn="0" w:noHBand="0" w:noVBand="1"/>
      </w:tblPr>
      <w:tblGrid>
        <w:gridCol w:w="290"/>
        <w:gridCol w:w="9355"/>
        <w:gridCol w:w="850"/>
      </w:tblGrid>
      <w:tr w:rsidR="0090459D" w:rsidRPr="00BB40FB" w14:paraId="295B6220" w14:textId="77777777" w:rsidTr="00BE0924">
        <w:trPr>
          <w:trHeight w:val="624"/>
        </w:trPr>
        <w:tc>
          <w:tcPr>
            <w:tcW w:w="290" w:type="dxa"/>
            <w:tcBorders>
              <w:top w:val="single" w:sz="4" w:space="0" w:color="168489"/>
              <w:left w:val="single" w:sz="8" w:space="0" w:color="1E3D6A"/>
              <w:bottom w:val="nil"/>
              <w:right w:val="single" w:sz="4" w:space="0" w:color="168489"/>
            </w:tcBorders>
            <w:shd w:val="clear" w:color="auto" w:fill="168489"/>
          </w:tcPr>
          <w:p w14:paraId="0DECDA3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527D2C67"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271D47E2" w14:textId="39956D8E" w:rsidR="0090459D" w:rsidRPr="00C36316" w:rsidRDefault="00340ACB"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2</w:t>
            </w:r>
          </w:p>
        </w:tc>
      </w:tr>
      <w:tr w:rsidR="0090459D" w:rsidRPr="00BB40FB" w14:paraId="4D28B0D5"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31D021D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8B01CFD"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14:paraId="3754D97F" w14:textId="630F2F70" w:rsidR="0090459D" w:rsidRPr="00C36316" w:rsidRDefault="00340ACB"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w:t>
            </w:r>
          </w:p>
        </w:tc>
      </w:tr>
      <w:tr w:rsidR="0090459D" w:rsidRPr="00BB40FB" w14:paraId="2CEB4A8B"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2D14B11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DDADE22"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20886DDC" w14:textId="6D4CD723" w:rsidR="0090459D" w:rsidRPr="00C36316" w:rsidRDefault="00340ACB"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5</w:t>
            </w:r>
          </w:p>
        </w:tc>
      </w:tr>
      <w:tr w:rsidR="0090459D" w:rsidRPr="00BB40FB" w14:paraId="64312C3A"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5997841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B479FF"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AB8F238" w14:textId="191A74E2" w:rsidR="0090459D" w:rsidRPr="00C36316" w:rsidRDefault="00340ACB"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7</w:t>
            </w:r>
          </w:p>
        </w:tc>
      </w:tr>
      <w:tr w:rsidR="0090459D" w:rsidRPr="00BB40FB" w14:paraId="1EEE7426"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4D7A9DC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40322DE" w14:textId="5D84E4D1" w:rsidR="0090459D" w:rsidRPr="00C36316" w:rsidRDefault="00A81129" w:rsidP="00E220AB">
            <w:pPr>
              <w:spacing w:line="240" w:lineRule="auto"/>
              <w:jc w:val="left"/>
              <w:rPr>
                <w:rFonts w:ascii="Adobe Arabic" w:eastAsia="GE Dinar One" w:hAnsi="Adobe Arabic" w:cs="Adobe Arabic" w:hint="cs"/>
                <w:b/>
                <w:bCs/>
                <w:color w:val="168489"/>
                <w:kern w:val="24"/>
                <w:sz w:val="36"/>
                <w:szCs w:val="36"/>
                <w:rtl/>
                <w:lang w:bidi="ar-JO"/>
              </w:rPr>
            </w:pPr>
            <w:r>
              <w:rPr>
                <w:rFonts w:ascii="Adobe Arabic" w:eastAsia="GE Dinar One" w:hAnsi="Adobe Arabic" w:cs="Adobe Arabic" w:hint="cs"/>
                <w:b/>
                <w:bCs/>
                <w:color w:val="168489"/>
                <w:kern w:val="24"/>
                <w:sz w:val="36"/>
                <w:szCs w:val="36"/>
                <w:rtl/>
                <w:lang w:bidi="ar-JO"/>
              </w:rPr>
              <w:t>المحاور التدريبية: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75DA778"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50DD9CE"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3CEA893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9E80F6" w14:textId="4E6DC559" w:rsidR="0090459D" w:rsidRPr="00390EAD" w:rsidRDefault="00A81129" w:rsidP="00DC5845">
            <w:pPr>
              <w:bidi w:val="0"/>
              <w:jc w:val="right"/>
              <w:rPr>
                <w:rFonts w:ascii="Adobe Arabic" w:eastAsia="GE Dinar One" w:hAnsi="Adobe Arabic" w:cs="Adobe Arabic"/>
                <w:b/>
                <w:bCs/>
                <w:kern w:val="24"/>
                <w:sz w:val="36"/>
                <w:szCs w:val="36"/>
                <w:rtl/>
                <w:lang w:bidi="ar-SY"/>
              </w:rPr>
            </w:pPr>
            <w:hyperlink r:id="rId9" w:history="1">
              <w:r w:rsidR="0090459D" w:rsidRPr="00A81129">
                <w:rPr>
                  <w:rStyle w:val="Hyperlink"/>
                  <w:rFonts w:ascii="Adobe Arabic" w:eastAsia="GE Dinar One" w:hAnsi="Adobe Arabic" w:cs="Adobe Arabic"/>
                  <w:b/>
                  <w:bCs/>
                  <w:kern w:val="24"/>
                  <w:sz w:val="36"/>
                  <w:szCs w:val="36"/>
                  <w:rtl/>
                  <w:lang w:bidi="ar-SY"/>
                </w:rPr>
                <w:t xml:space="preserve">الجلسة التدريبية الأولى: </w:t>
              </w:r>
              <w:r w:rsidR="00DC5845" w:rsidRPr="00A81129">
                <w:rPr>
                  <w:rStyle w:val="Hyperlink"/>
                  <w:rFonts w:ascii="Adobe Arabic" w:eastAsia="GE Dinar One" w:hAnsi="Adobe Arabic" w:cs="Adobe Arabic"/>
                  <w:b/>
                  <w:bCs/>
                  <w:kern w:val="24"/>
                  <w:sz w:val="36"/>
                  <w:szCs w:val="36"/>
                  <w:rtl/>
                  <w:lang w:bidi="ar-SY"/>
                </w:rPr>
                <w:t>مقدّمة حول الذكاء الاصطناعي والقطاع الحكومي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37C61484" w14:textId="2E6CDB65" w:rsidR="0090459D" w:rsidRPr="00C36316" w:rsidRDefault="00340ACB"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8</w:t>
            </w:r>
          </w:p>
        </w:tc>
      </w:tr>
      <w:tr w:rsidR="0090459D" w:rsidRPr="00BB40FB" w14:paraId="1A7AFB64"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3F69831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DD7A9C1" w14:textId="77777777" w:rsidR="0090459D" w:rsidRPr="00C36316" w:rsidRDefault="0090459D" w:rsidP="00E220AB">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598301F"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14:paraId="5431D162"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7B0AF4E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E62505B" w14:textId="032D392B" w:rsidR="0090459D" w:rsidRPr="00390EAD" w:rsidRDefault="00390EAD" w:rsidP="00390EAD">
            <w:pPr>
              <w:spacing w:line="240" w:lineRule="auto"/>
              <w:jc w:val="left"/>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 xml:space="preserve">تعريف </w:t>
            </w:r>
            <w:hyperlink r:id="rId10" w:history="1">
              <w:r w:rsidRPr="00A81129">
                <w:rPr>
                  <w:rStyle w:val="Hyperlink"/>
                  <w:rFonts w:ascii="Adobe Arabic" w:eastAsia="GE Dinar One" w:hAnsi="Adobe Arabic" w:cs="Adobe Arabic"/>
                  <w:kern w:val="24"/>
                  <w:sz w:val="36"/>
                  <w:szCs w:val="36"/>
                  <w:rtl/>
                  <w:lang w:bidi="ar-SY"/>
                </w:rPr>
                <w:t>الذكاء الاصطناعي</w:t>
              </w:r>
            </w:hyperlink>
            <w:r w:rsidRPr="00390EAD">
              <w:rPr>
                <w:rFonts w:ascii="Adobe Arabic" w:eastAsia="GE Dinar One" w:hAnsi="Adobe Arabic" w:cs="Adobe Arabic"/>
                <w:kern w:val="24"/>
                <w:sz w:val="36"/>
                <w:szCs w:val="36"/>
                <w:rtl/>
                <w:lang w:bidi="ar-SY"/>
              </w:rPr>
              <w:t xml:space="preserve"> وأنواعه</w:t>
            </w:r>
            <w:r w:rsidR="00A81129">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4CB19870" w14:textId="50B29F66" w:rsidR="0090459D" w:rsidRPr="00C36316" w:rsidRDefault="00340ACB"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w:t>
            </w:r>
          </w:p>
        </w:tc>
      </w:tr>
      <w:tr w:rsidR="0090459D" w:rsidRPr="00BB40FB" w14:paraId="7FAD64E4"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163A8E7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F795535" w14:textId="5822A0A2" w:rsidR="0090459D" w:rsidRPr="00390EAD" w:rsidRDefault="00390EAD" w:rsidP="00390EAD">
            <w:pPr>
              <w:spacing w:line="240" w:lineRule="auto"/>
              <w:jc w:val="left"/>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 xml:space="preserve">أهمية </w:t>
            </w:r>
            <w:hyperlink r:id="rId11"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Pr="00390EAD">
              <w:rPr>
                <w:rFonts w:ascii="Adobe Arabic" w:eastAsia="GE Dinar One" w:hAnsi="Adobe Arabic" w:cs="Adobe Arabic"/>
                <w:kern w:val="24"/>
                <w:sz w:val="36"/>
                <w:szCs w:val="36"/>
                <w:rtl/>
                <w:lang w:bidi="ar-SY"/>
              </w:rPr>
              <w:t>في العمل الحكومي</w:t>
            </w:r>
            <w:r w:rsidR="00A81129">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4CC6BF80" w14:textId="7E62F05E" w:rsidR="0090459D" w:rsidRPr="00C36316" w:rsidRDefault="00340ACB"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w:t>
            </w:r>
          </w:p>
        </w:tc>
      </w:tr>
      <w:tr w:rsidR="0090459D" w:rsidRPr="00BB40FB" w14:paraId="277097FE"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3A04856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A7E7C96" w14:textId="218D8B9E" w:rsidR="0090459D" w:rsidRPr="00390EAD" w:rsidRDefault="00390EAD" w:rsidP="00390EAD">
            <w:pPr>
              <w:spacing w:line="240" w:lineRule="auto"/>
              <w:jc w:val="left"/>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 xml:space="preserve">فرص ومعوّقات تطبيق </w:t>
            </w:r>
            <w:hyperlink r:id="rId12"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Pr="00390EAD">
              <w:rPr>
                <w:rFonts w:ascii="Adobe Arabic" w:eastAsia="GE Dinar One" w:hAnsi="Adobe Arabic" w:cs="Adobe Arabic"/>
                <w:kern w:val="24"/>
                <w:sz w:val="36"/>
                <w:szCs w:val="36"/>
                <w:rtl/>
                <w:lang w:bidi="ar-SY"/>
              </w:rPr>
              <w:t>في العمل الحكومي</w:t>
            </w:r>
            <w:r w:rsidR="00A81129">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417E5ADD" w14:textId="5097F67E" w:rsidR="0090459D" w:rsidRPr="00C36316" w:rsidRDefault="00340ACB"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p>
        </w:tc>
      </w:tr>
      <w:tr w:rsidR="0090459D" w:rsidRPr="00BB40FB" w14:paraId="37B67B87" w14:textId="77777777" w:rsidTr="00BE0924">
        <w:trPr>
          <w:trHeight w:val="624"/>
        </w:trPr>
        <w:tc>
          <w:tcPr>
            <w:tcW w:w="290" w:type="dxa"/>
            <w:tcBorders>
              <w:top w:val="nil"/>
              <w:left w:val="single" w:sz="4" w:space="0" w:color="1E3D6A"/>
              <w:bottom w:val="nil"/>
              <w:right w:val="single" w:sz="8" w:space="0" w:color="1E3D6A"/>
            </w:tcBorders>
            <w:shd w:val="clear" w:color="auto" w:fill="168489"/>
          </w:tcPr>
          <w:p w14:paraId="2583BE9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A33A675" w14:textId="6B383C9B" w:rsidR="0090459D" w:rsidRPr="00C36316" w:rsidRDefault="00390EAD" w:rsidP="00E220AB">
            <w:pPr>
              <w:spacing w:line="240" w:lineRule="auto"/>
              <w:jc w:val="left"/>
              <w:rPr>
                <w:rFonts w:ascii="Adobe Arabic" w:eastAsia="GE Dinar One" w:hAnsi="Adobe Arabic" w:cs="Adobe Arabic"/>
                <w:kern w:val="24"/>
                <w:sz w:val="36"/>
                <w:szCs w:val="36"/>
                <w:rtl/>
                <w:lang w:bidi="ar-SY"/>
              </w:rPr>
            </w:pPr>
            <w:r w:rsidRPr="00670F00">
              <w:rPr>
                <w:rFonts w:ascii="Sakkal Majalla" w:eastAsia="Times New Roman" w:hAnsi="Sakkal Majalla"/>
                <w:kern w:val="2"/>
                <w:sz w:val="32"/>
                <w:szCs w:val="32"/>
                <w:rtl/>
              </w:rPr>
              <w:t xml:space="preserve">التحديات الأخلاقية والتنظيمية في استخدام </w:t>
            </w:r>
            <w:hyperlink r:id="rId13"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Pr>
                <w:rFonts w:ascii="Sakkal Majalla" w:eastAsia="Times New Roman" w:hAnsi="Sakkal Majalla" w:hint="cs"/>
                <w:kern w:val="2"/>
                <w:sz w:val="32"/>
                <w:szCs w:val="32"/>
                <w:rtl/>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3A85BD28" w14:textId="2EABBE94" w:rsidR="0090459D" w:rsidRPr="00C36316" w:rsidRDefault="00340ACB"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25</w:t>
            </w:r>
          </w:p>
        </w:tc>
      </w:tr>
      <w:tr w:rsidR="0090459D" w:rsidRPr="00BB40FB" w14:paraId="48C26758" w14:textId="77777777" w:rsidTr="00BE0924">
        <w:trPr>
          <w:trHeight w:val="624"/>
        </w:trPr>
        <w:tc>
          <w:tcPr>
            <w:tcW w:w="290" w:type="dxa"/>
            <w:tcBorders>
              <w:top w:val="nil"/>
              <w:left w:val="single" w:sz="8" w:space="0" w:color="1E3D6A"/>
              <w:bottom w:val="nil"/>
              <w:right w:val="single" w:sz="8" w:space="0" w:color="1E3D6A"/>
            </w:tcBorders>
            <w:shd w:val="clear" w:color="auto" w:fill="FFFFFF" w:themeFill="background1"/>
          </w:tcPr>
          <w:p w14:paraId="6EADB54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0FFFFF" w14:textId="6CD7A8E7" w:rsidR="0090459D" w:rsidRPr="00390EAD" w:rsidRDefault="00A81129" w:rsidP="00390EAD">
            <w:pPr>
              <w:bidi w:val="0"/>
              <w:jc w:val="right"/>
              <w:rPr>
                <w:rFonts w:ascii="Adobe Arabic" w:eastAsia="GE Dinar One" w:hAnsi="Adobe Arabic" w:cs="Adobe Arabic"/>
                <w:b/>
                <w:bCs/>
                <w:kern w:val="24"/>
                <w:sz w:val="36"/>
                <w:szCs w:val="36"/>
                <w:rtl/>
                <w:lang w:bidi="ar-SY"/>
              </w:rPr>
            </w:pPr>
            <w:hyperlink r:id="rId14" w:history="1">
              <w:r w:rsidR="0090459D" w:rsidRPr="00A81129">
                <w:rPr>
                  <w:rStyle w:val="Hyperlink"/>
                  <w:rFonts w:ascii="Adobe Arabic" w:eastAsia="GE Dinar One" w:hAnsi="Adobe Arabic" w:cs="Adobe Arabic"/>
                  <w:b/>
                  <w:bCs/>
                  <w:kern w:val="24"/>
                  <w:sz w:val="36"/>
                  <w:szCs w:val="36"/>
                  <w:rtl/>
                  <w:lang w:bidi="ar-SY"/>
                </w:rPr>
                <w:t xml:space="preserve">الجلسة التدريبية الثانية: </w:t>
              </w:r>
              <w:r w:rsidR="00390EAD" w:rsidRPr="00A81129">
                <w:rPr>
                  <w:rStyle w:val="Hyperlink"/>
                  <w:rFonts w:ascii="Adobe Arabic" w:eastAsia="GE Dinar One" w:hAnsi="Adobe Arabic" w:cs="Adobe Arabic"/>
                  <w:b/>
                  <w:bCs/>
                  <w:kern w:val="24"/>
                  <w:sz w:val="36"/>
                  <w:szCs w:val="36"/>
                  <w:rtl/>
                  <w:lang w:bidi="ar-SY"/>
                </w:rPr>
                <w:t>استخدامات الذكاء الاصطناعي في الخدمات الحكومية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15DC8AB8" w14:textId="7CA156ED" w:rsidR="0090459D" w:rsidRPr="00C36316" w:rsidRDefault="00B930D9"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27</w:t>
            </w:r>
          </w:p>
        </w:tc>
      </w:tr>
      <w:tr w:rsidR="0090459D" w:rsidRPr="009A36D0" w14:paraId="4C1987D9"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6503852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3179EAD" w14:textId="0FDC7438" w:rsidR="0090459D" w:rsidRPr="00390EAD" w:rsidRDefault="00A81129" w:rsidP="00390EAD">
            <w:pPr>
              <w:rPr>
                <w:rFonts w:ascii="Adobe Arabic" w:eastAsia="GE Dinar One" w:hAnsi="Adobe Arabic" w:cs="Adobe Arabic"/>
                <w:kern w:val="24"/>
                <w:sz w:val="36"/>
                <w:szCs w:val="36"/>
                <w:rtl/>
                <w:lang w:bidi="ar-SY"/>
              </w:rPr>
            </w:pPr>
            <w:hyperlink r:id="rId15" w:history="1">
              <w:r w:rsidRPr="00A81129">
                <w:rPr>
                  <w:rStyle w:val="Hyperlink"/>
                  <w:rFonts w:ascii="Adobe Arabic" w:eastAsia="GE Dinar One" w:hAnsi="Adobe Arabic" w:cs="Adobe Arabic"/>
                  <w:kern w:val="24"/>
                  <w:sz w:val="36"/>
                  <w:szCs w:val="36"/>
                  <w:rtl/>
                  <w:lang w:bidi="ar-SY"/>
                </w:rPr>
                <w:t>الذكاء الاصطناعي</w:t>
              </w:r>
            </w:hyperlink>
            <w:r w:rsidRPr="00390EAD">
              <w:rPr>
                <w:rFonts w:ascii="Adobe Arabic" w:eastAsia="GE Dinar One" w:hAnsi="Adobe Arabic" w:cs="Adobe Arabic"/>
                <w:kern w:val="24"/>
                <w:sz w:val="36"/>
                <w:szCs w:val="36"/>
                <w:rtl/>
                <w:lang w:bidi="ar-SY"/>
              </w:rPr>
              <w:t xml:space="preserve"> </w:t>
            </w:r>
            <w:r w:rsidR="00390EAD" w:rsidRPr="00390EAD">
              <w:rPr>
                <w:rFonts w:ascii="Adobe Arabic" w:eastAsia="GE Dinar One" w:hAnsi="Adobe Arabic" w:cs="Adobe Arabic"/>
                <w:kern w:val="24"/>
                <w:sz w:val="36"/>
                <w:szCs w:val="36"/>
                <w:rtl/>
                <w:lang w:bidi="ar-SY"/>
              </w:rPr>
              <w:t>في تحسين الخدمات الحكومية</w:t>
            </w:r>
            <w:r>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4C2F4291" w14:textId="023E640A" w:rsidR="0090459D" w:rsidRPr="00C36316" w:rsidRDefault="00B930D9"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28</w:t>
            </w:r>
          </w:p>
        </w:tc>
      </w:tr>
      <w:tr w:rsidR="0090459D" w:rsidRPr="009A36D0" w14:paraId="2E1DE4A0" w14:textId="77777777" w:rsidTr="00BE0924">
        <w:trPr>
          <w:trHeight w:val="624"/>
        </w:trPr>
        <w:tc>
          <w:tcPr>
            <w:tcW w:w="290" w:type="dxa"/>
            <w:tcBorders>
              <w:top w:val="nil"/>
              <w:left w:val="single" w:sz="8" w:space="0" w:color="1E3D6A"/>
              <w:bottom w:val="nil"/>
              <w:right w:val="single" w:sz="8" w:space="0" w:color="1E3D6A"/>
            </w:tcBorders>
            <w:shd w:val="clear" w:color="auto" w:fill="auto"/>
          </w:tcPr>
          <w:p w14:paraId="0A7D5B2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1E1640" w14:textId="7A6DD266" w:rsidR="0090459D" w:rsidRPr="00390EAD" w:rsidRDefault="00390EAD" w:rsidP="00390EAD">
            <w:pPr>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تحسين اتخاذ القرارات في القطاع الحكومي</w:t>
            </w:r>
            <w:r w:rsidR="00A81129">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4B484222" w14:textId="7ADB207D" w:rsidR="0090459D" w:rsidRPr="00C36316" w:rsidRDefault="00B930D9"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41</w:t>
            </w:r>
          </w:p>
        </w:tc>
      </w:tr>
      <w:tr w:rsidR="0090459D" w:rsidRPr="009A36D0" w14:paraId="69F4E16E"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4BD8928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E7A6564" w14:textId="622D7DFA" w:rsidR="0090459D" w:rsidRPr="00390EAD" w:rsidRDefault="00390EAD" w:rsidP="00390EAD">
            <w:pPr>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الأتمتة في العمل الحكومي</w:t>
            </w:r>
            <w:r w:rsidR="00A81129">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48907C14" w14:textId="462AFE07" w:rsidR="0090459D" w:rsidRPr="00C36316" w:rsidRDefault="00B930D9"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45</w:t>
            </w:r>
          </w:p>
        </w:tc>
      </w:tr>
      <w:tr w:rsidR="0090459D" w:rsidRPr="009A36D0" w14:paraId="1D87FDAA" w14:textId="77777777" w:rsidTr="00BE0924">
        <w:trPr>
          <w:trHeight w:val="624"/>
        </w:trPr>
        <w:tc>
          <w:tcPr>
            <w:tcW w:w="290" w:type="dxa"/>
            <w:tcBorders>
              <w:top w:val="nil"/>
              <w:left w:val="single" w:sz="8" w:space="0" w:color="1E3D6A"/>
              <w:bottom w:val="nil"/>
              <w:right w:val="single" w:sz="8" w:space="0" w:color="1E3D6A"/>
            </w:tcBorders>
            <w:shd w:val="clear" w:color="auto" w:fill="auto"/>
          </w:tcPr>
          <w:p w14:paraId="727934D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EC196F" w14:textId="5484DE43" w:rsidR="0090459D" w:rsidRPr="00390EAD" w:rsidRDefault="00390EAD" w:rsidP="00390EAD">
            <w:pPr>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 xml:space="preserve">دور </w:t>
            </w:r>
            <w:hyperlink r:id="rId16"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Pr="00390EAD">
              <w:rPr>
                <w:rFonts w:ascii="Adobe Arabic" w:eastAsia="GE Dinar One" w:hAnsi="Adobe Arabic" w:cs="Adobe Arabic"/>
                <w:kern w:val="24"/>
                <w:sz w:val="36"/>
                <w:szCs w:val="36"/>
                <w:rtl/>
                <w:lang w:bidi="ar-SY"/>
              </w:rPr>
              <w:t>في الأمن وإدارة الكوارث</w:t>
            </w:r>
            <w:r w:rsidR="00A81129">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32987331" w14:textId="66821CCE" w:rsidR="0090459D" w:rsidRPr="00C36316" w:rsidRDefault="00B930D9"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49</w:t>
            </w:r>
          </w:p>
        </w:tc>
      </w:tr>
      <w:tr w:rsidR="0090459D" w:rsidRPr="00BB40FB" w14:paraId="73F8A662" w14:textId="77777777" w:rsidTr="00BE0924">
        <w:trPr>
          <w:trHeight w:val="624"/>
        </w:trPr>
        <w:tc>
          <w:tcPr>
            <w:tcW w:w="290" w:type="dxa"/>
            <w:tcBorders>
              <w:top w:val="nil"/>
              <w:left w:val="single" w:sz="8" w:space="0" w:color="1E3D6A"/>
              <w:bottom w:val="nil"/>
              <w:right w:val="single" w:sz="8" w:space="0" w:color="1E3D6A"/>
            </w:tcBorders>
            <w:shd w:val="clear" w:color="auto" w:fill="168489"/>
          </w:tcPr>
          <w:p w14:paraId="051B149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AF19050" w14:textId="46940591" w:rsidR="0090459D" w:rsidRPr="00390EAD" w:rsidRDefault="00390EAD" w:rsidP="00390EAD">
            <w:pPr>
              <w:rPr>
                <w:rFonts w:ascii="Adobe Arabic" w:eastAsia="GE Dinar One" w:hAnsi="Adobe Arabic" w:cs="Adobe Arabic"/>
                <w:kern w:val="24"/>
                <w:sz w:val="36"/>
                <w:szCs w:val="36"/>
                <w:rtl/>
                <w:lang w:bidi="ar-SY"/>
              </w:rPr>
            </w:pPr>
            <w:r w:rsidRPr="00390EAD">
              <w:rPr>
                <w:rFonts w:ascii="Adobe Arabic" w:eastAsia="GE Dinar One" w:hAnsi="Adobe Arabic" w:cs="Adobe Arabic"/>
                <w:kern w:val="24"/>
                <w:sz w:val="36"/>
                <w:szCs w:val="36"/>
                <w:rtl/>
                <w:lang w:bidi="ar-SY"/>
              </w:rPr>
              <w:t xml:space="preserve">التأثير المستقبلي </w:t>
            </w:r>
            <w:hyperlink r:id="rId17" w:history="1">
              <w:r w:rsidRPr="00A81129">
                <w:rPr>
                  <w:rStyle w:val="Hyperlink"/>
                  <w:rFonts w:ascii="Adobe Arabic" w:eastAsia="GE Dinar One" w:hAnsi="Adobe Arabic" w:cs="Adobe Arabic"/>
                  <w:kern w:val="24"/>
                  <w:sz w:val="36"/>
                  <w:szCs w:val="36"/>
                  <w:rtl/>
                  <w:lang w:bidi="ar-SY"/>
                </w:rPr>
                <w:t>للذكاء الاصطناعي</w:t>
              </w:r>
            </w:hyperlink>
            <w:r w:rsidRPr="00390EAD">
              <w:rPr>
                <w:rFonts w:ascii="Adobe Arabic" w:eastAsia="GE Dinar One" w:hAnsi="Adobe Arabic" w:cs="Adobe Arabic"/>
                <w:kern w:val="24"/>
                <w:sz w:val="36"/>
                <w:szCs w:val="36"/>
                <w:rtl/>
                <w:lang w:bidi="ar-SY"/>
              </w:rPr>
              <w:t xml:space="preserve"> على الوظائف الحكومية</w:t>
            </w:r>
            <w:r w:rsidR="00A81129">
              <w:rPr>
                <w:rFonts w:ascii="Adobe Arabic" w:eastAsia="GE Dinar One" w:hAnsi="Adobe Arabic" w:cs="Adobe Arabic" w:hint="cs"/>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203A3464" w14:textId="6B25F93A" w:rsidR="0090459D" w:rsidRPr="00C36316" w:rsidRDefault="00B930D9"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53</w:t>
            </w:r>
          </w:p>
        </w:tc>
      </w:tr>
      <w:tr w:rsidR="0090459D" w:rsidRPr="00BB40FB" w14:paraId="278C8B47" w14:textId="77777777" w:rsidTr="00B930D9">
        <w:trPr>
          <w:trHeight w:val="624"/>
        </w:trPr>
        <w:tc>
          <w:tcPr>
            <w:tcW w:w="290" w:type="dxa"/>
            <w:tcBorders>
              <w:top w:val="nil"/>
              <w:left w:val="single" w:sz="8" w:space="0" w:color="1E3D6A"/>
              <w:bottom w:val="single" w:sz="4" w:space="0" w:color="1E3D6A"/>
              <w:right w:val="single" w:sz="8" w:space="0" w:color="1E3D6A"/>
            </w:tcBorders>
            <w:shd w:val="clear" w:color="auto" w:fill="FFFFFF" w:themeFill="background1"/>
          </w:tcPr>
          <w:p w14:paraId="238083B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4494CB6" w14:textId="77777777"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B109E0F" w14:textId="7DCC4B66" w:rsidR="0090459D" w:rsidRPr="00C36316" w:rsidRDefault="00B930D9"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64</w:t>
            </w:r>
          </w:p>
        </w:tc>
      </w:tr>
    </w:tbl>
    <w:p w14:paraId="3CBC8888" w14:textId="58093DBE" w:rsidR="00BE0924" w:rsidRPr="00BE0924" w:rsidRDefault="00BE0924" w:rsidP="00BE0924">
      <w:pPr>
        <w:pageBreakBefore/>
        <w:bidi w:val="0"/>
        <w:spacing w:after="160" w:line="259" w:lineRule="auto"/>
        <w:jc w:val="left"/>
        <w:rPr>
          <w:rFonts w:ascii="Sakkal Majalla" w:hAnsi="Sakkal Majalla"/>
          <w:sz w:val="32"/>
          <w:szCs w:val="32"/>
        </w:rPr>
      </w:pPr>
      <w:r w:rsidRPr="0090459D">
        <w:rPr>
          <w:noProof/>
          <w:lang w:bidi="ar-SY"/>
        </w:rPr>
        <w:lastRenderedPageBreak/>
        <mc:AlternateContent>
          <mc:Choice Requires="wpg">
            <w:drawing>
              <wp:inline distT="0" distB="0" distL="0" distR="0" wp14:anchorId="18DFD71E" wp14:editId="5E4C5F21">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6668EFE1" w14:textId="77777777" w:rsidR="00BE0924" w:rsidRDefault="00BE0924" w:rsidP="00BE092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18DFD71E"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" fillcolor="#d9d9d9"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668EFE1" w14:textId="77777777" w:rsidR="00BE0924" w:rsidRDefault="00BE0924" w:rsidP="00BE092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r>
        <w:rPr>
          <w:rFonts w:ascii="Adobe Arabic" w:hAnsi="Adobe Arabic" w:cs="Adobe Arabic" w:hint="cs"/>
          <w:b/>
          <w:bCs/>
          <w:noProof/>
          <w:color w:val="002060"/>
          <w:sz w:val="40"/>
          <w:szCs w:val="40"/>
          <w:rtl/>
        </w:rPr>
        <w:t xml:space="preserve"> </w:t>
      </w:r>
      <w:r w:rsidRPr="00BE0924">
        <w:rPr>
          <w:rFonts w:ascii="Sakkal Majalla" w:hAnsi="Sakkal Majalla" w:hint="cs"/>
          <w:sz w:val="32"/>
          <w:szCs w:val="32"/>
          <w:rtl/>
        </w:rPr>
        <w:t xml:space="preserve"> </w:t>
      </w:r>
    </w:p>
    <w:p w14:paraId="1E870296" w14:textId="05AB2977" w:rsidR="00FD1C94" w:rsidRPr="00BE0924" w:rsidRDefault="00FD1C94">
      <w:pPr>
        <w:pStyle w:val="a5"/>
        <w:numPr>
          <w:ilvl w:val="0"/>
          <w:numId w:val="17"/>
        </w:numPr>
        <w:spacing w:line="360" w:lineRule="auto"/>
        <w:jc w:val="both"/>
        <w:rPr>
          <w:rFonts w:ascii="Sakkal Majalla" w:hAnsi="Sakkal Majalla" w:cs="Sakkal Majalla"/>
          <w:sz w:val="32"/>
          <w:szCs w:val="32"/>
        </w:rPr>
      </w:pPr>
      <w:r w:rsidRPr="00BE0924">
        <w:rPr>
          <w:rFonts w:ascii="Sakkal Majalla" w:hAnsi="Sakkal Majalla" w:cs="Sakkal Majalla"/>
          <w:sz w:val="32"/>
          <w:szCs w:val="32"/>
          <w:rtl/>
        </w:rPr>
        <w:t>أهلاً وسهلاً بكم في هذا البرنامج التدريبي المميز حول "</w:t>
      </w:r>
      <w:hyperlink r:id="rId18"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Pr="00BE0924">
        <w:rPr>
          <w:rFonts w:ascii="Sakkal Majalla" w:hAnsi="Sakkal Majalla" w:cs="Sakkal Majalla"/>
          <w:color w:val="C00000"/>
          <w:sz w:val="32"/>
          <w:szCs w:val="32"/>
          <w:rtl/>
        </w:rPr>
        <w:t>في بيئة العمل للقطاع الحكومي</w:t>
      </w:r>
      <w:r w:rsidRPr="00BE0924">
        <w:rPr>
          <w:rFonts w:ascii="Sakkal Majalla" w:hAnsi="Sakkal Majalla" w:cs="Sakkal Majalla"/>
          <w:sz w:val="32"/>
          <w:szCs w:val="32"/>
          <w:rtl/>
        </w:rPr>
        <w:t>". يسعدنا أن نرحب بكم جميع</w:t>
      </w:r>
      <w:r w:rsidRPr="00BE0924">
        <w:rPr>
          <w:rFonts w:ascii="Sakkal Majalla" w:hAnsi="Sakkal Majalla" w:cs="Sakkal Majalla" w:hint="cs"/>
          <w:sz w:val="32"/>
          <w:szCs w:val="32"/>
          <w:rtl/>
        </w:rPr>
        <w:t>اً</w:t>
      </w:r>
      <w:r w:rsidRPr="00BE0924">
        <w:rPr>
          <w:rFonts w:ascii="Sakkal Majalla" w:hAnsi="Sakkal Majalla" w:cs="Sakkal Majalla"/>
          <w:sz w:val="32"/>
          <w:szCs w:val="32"/>
          <w:rtl/>
        </w:rPr>
        <w:t xml:space="preserve"> ونعبر عن تقديرنا لاهتمامكم في استكشاف وتطوير مهاراتكم في هذا المجال الحيوي والمستقبلي.</w:t>
      </w:r>
    </w:p>
    <w:p w14:paraId="54890B17" w14:textId="24453A5E" w:rsidR="00FD1C94" w:rsidRPr="00BE0924" w:rsidRDefault="00A15536">
      <w:pPr>
        <w:pStyle w:val="a5"/>
        <w:numPr>
          <w:ilvl w:val="0"/>
          <w:numId w:val="17"/>
        </w:numPr>
        <w:spacing w:line="360" w:lineRule="auto"/>
        <w:jc w:val="both"/>
        <w:rPr>
          <w:rFonts w:ascii="Sakkal Majalla" w:hAnsi="Sakkal Majalla" w:cs="Sakkal Majalla"/>
          <w:sz w:val="32"/>
          <w:szCs w:val="32"/>
        </w:rPr>
      </w:pPr>
      <w:r>
        <w:rPr>
          <w:rFonts w:ascii="Adobe Arabic" w:hAnsi="Adobe Arabic" w:cs="Adobe Arabic"/>
          <w:b/>
          <w:bCs/>
          <w:noProof/>
          <w:color w:val="002060"/>
          <w:sz w:val="40"/>
          <w:szCs w:val="40"/>
        </w:rPr>
        <w:drawing>
          <wp:anchor distT="0" distB="0" distL="114300" distR="114300" simplePos="0" relativeHeight="252807168" behindDoc="0" locked="0" layoutInCell="1" allowOverlap="1" wp14:anchorId="51EE24BB" wp14:editId="03A55ACC">
            <wp:simplePos x="0" y="0"/>
            <wp:positionH relativeFrom="column">
              <wp:posOffset>-3810</wp:posOffset>
            </wp:positionH>
            <wp:positionV relativeFrom="paragraph">
              <wp:posOffset>1790700</wp:posOffset>
            </wp:positionV>
            <wp:extent cx="1431984" cy="1431984"/>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1984" cy="1431984"/>
                    </a:xfrm>
                    <a:prstGeom prst="rect">
                      <a:avLst/>
                    </a:prstGeom>
                    <a:noFill/>
                    <a:ln>
                      <a:noFill/>
                    </a:ln>
                  </pic:spPr>
                </pic:pic>
              </a:graphicData>
            </a:graphic>
          </wp:anchor>
        </w:drawing>
      </w:r>
      <w:r w:rsidR="00FD1C94" w:rsidRPr="00BE0924">
        <w:rPr>
          <w:rFonts w:ascii="Sakkal Majalla" w:hAnsi="Sakkal Majalla" w:cs="Sakkal Majalla"/>
          <w:sz w:val="32"/>
          <w:szCs w:val="32"/>
          <w:rtl/>
        </w:rPr>
        <w:t xml:space="preserve">في ظل التطورات التكنولوجية المتسارعة، أصبح </w:t>
      </w:r>
      <w:hyperlink r:id="rId20"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00FD1C94" w:rsidRPr="00BE0924">
        <w:rPr>
          <w:rFonts w:ascii="Sakkal Majalla" w:hAnsi="Sakkal Majalla" w:cs="Sakkal Majalla"/>
          <w:sz w:val="32"/>
          <w:szCs w:val="32"/>
        </w:rPr>
        <w:t>(</w:t>
      </w:r>
      <w:proofErr w:type="gramStart"/>
      <w:r w:rsidR="00FD1C94" w:rsidRPr="00BE0924">
        <w:rPr>
          <w:rFonts w:ascii="Sakkal Majalla" w:hAnsi="Sakkal Majalla" w:cs="Sakkal Majalla"/>
          <w:sz w:val="32"/>
          <w:szCs w:val="32"/>
        </w:rPr>
        <w:t xml:space="preserve">AI) </w:t>
      </w:r>
      <w:r w:rsidR="00FD1C94" w:rsidRPr="00BE0924">
        <w:rPr>
          <w:rFonts w:ascii="Sakkal Majalla" w:hAnsi="Sakkal Majalla" w:cs="Sakkal Majalla" w:hint="cs"/>
          <w:sz w:val="32"/>
          <w:szCs w:val="32"/>
          <w:rtl/>
        </w:rPr>
        <w:t xml:space="preserve"> </w:t>
      </w:r>
      <w:r w:rsidR="00FD1C94" w:rsidRPr="00BE0924">
        <w:rPr>
          <w:rFonts w:ascii="Sakkal Majalla" w:hAnsi="Sakkal Majalla" w:cs="Sakkal Majalla"/>
          <w:sz w:val="32"/>
          <w:szCs w:val="32"/>
          <w:rtl/>
        </w:rPr>
        <w:t>أحد</w:t>
      </w:r>
      <w:proofErr w:type="gramEnd"/>
      <w:r w:rsidR="00FD1C94" w:rsidRPr="00BE0924">
        <w:rPr>
          <w:rFonts w:ascii="Sakkal Majalla" w:hAnsi="Sakkal Majalla" w:cs="Sakkal Majalla"/>
          <w:sz w:val="32"/>
          <w:szCs w:val="32"/>
          <w:rtl/>
        </w:rPr>
        <w:t xml:space="preserve"> الأدوات الرئيسية التي تعتمد عليها الحكومات حول العالم لتحسين الكفاءة، تعزيز الشفافية، وتقديم خدمات عالية الجودة للمواطنين. من خلال أتمتة العديد من العمليات، وتحليل البيانات بشكل فوري ودقيق، وتقديم حلول مبنية على التنبؤات الذكية، يستطيع </w:t>
      </w:r>
      <w:hyperlink r:id="rId21"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00FD1C94" w:rsidRPr="00BE0924">
        <w:rPr>
          <w:rFonts w:ascii="Sakkal Majalla" w:hAnsi="Sakkal Majalla" w:cs="Sakkal Majalla"/>
          <w:sz w:val="32"/>
          <w:szCs w:val="32"/>
          <w:rtl/>
        </w:rPr>
        <w:t>إحداث نقلة نوعية في طريقة عمل القطاع الحكومي.</w:t>
      </w:r>
    </w:p>
    <w:p w14:paraId="287B4B32" w14:textId="35A95C48" w:rsidR="00FD1C94" w:rsidRPr="00BE0924" w:rsidRDefault="00FD1C94">
      <w:pPr>
        <w:pStyle w:val="a5"/>
        <w:numPr>
          <w:ilvl w:val="0"/>
          <w:numId w:val="17"/>
        </w:numPr>
        <w:spacing w:line="360" w:lineRule="auto"/>
        <w:jc w:val="both"/>
        <w:rPr>
          <w:rFonts w:ascii="Sakkal Majalla" w:hAnsi="Sakkal Majalla" w:cs="Sakkal Majalla"/>
          <w:sz w:val="32"/>
          <w:szCs w:val="32"/>
        </w:rPr>
      </w:pPr>
      <w:r w:rsidRPr="00BE0924">
        <w:rPr>
          <w:rFonts w:ascii="Sakkal Majalla" w:hAnsi="Sakkal Majalla" w:cs="Sakkal Majalla"/>
          <w:sz w:val="32"/>
          <w:szCs w:val="32"/>
          <w:rtl/>
        </w:rPr>
        <w:t xml:space="preserve">خلال هذا البرنامج، ستتعرفون على آخر المستجدات والتطبيقات العملية </w:t>
      </w:r>
      <w:hyperlink r:id="rId22" w:history="1">
        <w:r w:rsidRPr="00A81129">
          <w:rPr>
            <w:rStyle w:val="Hyperlink"/>
            <w:rFonts w:ascii="Sakkal Majalla" w:hAnsi="Sakkal Majalla" w:cs="Sakkal Majalla"/>
            <w:sz w:val="32"/>
            <w:szCs w:val="32"/>
            <w:rtl/>
          </w:rPr>
          <w:t>للذكاء الاصطناعي</w:t>
        </w:r>
      </w:hyperlink>
      <w:r w:rsidRPr="00BE0924">
        <w:rPr>
          <w:rFonts w:ascii="Sakkal Majalla" w:hAnsi="Sakkal Majalla" w:cs="Sakkal Majalla"/>
          <w:sz w:val="32"/>
          <w:szCs w:val="32"/>
          <w:rtl/>
        </w:rPr>
        <w:t xml:space="preserve"> في بيئة العمل الحكومية. سنناقش معا</w:t>
      </w:r>
      <w:r w:rsidRPr="00BE0924">
        <w:rPr>
          <w:rFonts w:ascii="Sakkal Majalla" w:hAnsi="Sakkal Majalla" w:cs="Sakkal Majalla" w:hint="cs"/>
          <w:sz w:val="32"/>
          <w:szCs w:val="32"/>
          <w:rtl/>
        </w:rPr>
        <w:t>ً</w:t>
      </w:r>
      <w:r w:rsidRPr="00BE0924">
        <w:rPr>
          <w:rFonts w:ascii="Sakkal Majalla" w:hAnsi="Sakkal Majalla" w:cs="Sakkal Majalla"/>
          <w:sz w:val="32"/>
          <w:szCs w:val="32"/>
          <w:rtl/>
        </w:rPr>
        <w:t xml:space="preserve"> كيفية استخدام هذه التقنية لتحسين العمليات اليومية، اتخاذ القرارات المستندة إلى البيانات، وزيادة الفعالية في تقديم الخدمات العامة. كما سنتناول التحديات التي قد تواجهكم خلال العملية الانتقالية نحو الأنظمة المعتمدة على </w:t>
      </w:r>
      <w:hyperlink r:id="rId23"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Pr="00BE0924">
        <w:rPr>
          <w:rFonts w:ascii="Sakkal Majalla" w:hAnsi="Sakkal Majalla" w:cs="Sakkal Majalla"/>
          <w:sz w:val="32"/>
          <w:szCs w:val="32"/>
          <w:rtl/>
        </w:rPr>
        <w:t>، وكيفية التغلب عليها من خلال التدريب المستمر وتطوير المهارات.</w:t>
      </w:r>
    </w:p>
    <w:p w14:paraId="1D008ED7" w14:textId="3FCFEA20" w:rsidR="00FD1C94" w:rsidRPr="00BE0924" w:rsidRDefault="00FD1C94">
      <w:pPr>
        <w:pStyle w:val="a5"/>
        <w:numPr>
          <w:ilvl w:val="0"/>
          <w:numId w:val="17"/>
        </w:numPr>
        <w:spacing w:line="360" w:lineRule="auto"/>
        <w:jc w:val="both"/>
        <w:rPr>
          <w:rFonts w:ascii="Sakkal Majalla" w:hAnsi="Sakkal Majalla" w:cs="Sakkal Majalla"/>
          <w:sz w:val="32"/>
          <w:szCs w:val="32"/>
        </w:rPr>
      </w:pPr>
      <w:r w:rsidRPr="00BE0924">
        <w:rPr>
          <w:rFonts w:ascii="Sakkal Majalla" w:hAnsi="Sakkal Majalla" w:cs="Sakkal Majalla"/>
          <w:sz w:val="32"/>
          <w:szCs w:val="32"/>
          <w:rtl/>
        </w:rPr>
        <w:t>نحن هنا اليوم لنتعلم معا</w:t>
      </w:r>
      <w:r w:rsidRPr="00BE0924">
        <w:rPr>
          <w:rFonts w:ascii="Sakkal Majalla" w:hAnsi="Sakkal Majalla" w:cs="Sakkal Majalla" w:hint="cs"/>
          <w:sz w:val="32"/>
          <w:szCs w:val="32"/>
          <w:rtl/>
        </w:rPr>
        <w:t>ً</w:t>
      </w:r>
      <w:r w:rsidRPr="00BE0924">
        <w:rPr>
          <w:rFonts w:ascii="Sakkal Majalla" w:hAnsi="Sakkal Majalla" w:cs="Sakkal Majalla"/>
          <w:sz w:val="32"/>
          <w:szCs w:val="32"/>
          <w:rtl/>
        </w:rPr>
        <w:t xml:space="preserve">، ونتبادل الخبرات، ونتطلع إلى مستقبل أكثر ذكاءً وكفاءةً في القطاع الحكومي. نتمنى أن يكون هذا البرنامج مصدر إلهام لكم لتبني </w:t>
      </w:r>
      <w:hyperlink r:id="rId24"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Pr="00BE0924">
        <w:rPr>
          <w:rFonts w:ascii="Sakkal Majalla" w:hAnsi="Sakkal Majalla" w:cs="Sakkal Majalla"/>
          <w:sz w:val="32"/>
          <w:szCs w:val="32"/>
          <w:rtl/>
        </w:rPr>
        <w:t>في عملكم، وأن يعود بالفائدة على مؤسساتكم وعلى المجتمع ككل.</w:t>
      </w:r>
    </w:p>
    <w:p w14:paraId="6F1313CF" w14:textId="7A95FBB9" w:rsidR="000D082E" w:rsidRDefault="00FD1C94" w:rsidP="00A15536">
      <w:pPr>
        <w:spacing w:line="360" w:lineRule="auto"/>
        <w:rPr>
          <w:b/>
          <w:bCs/>
          <w:sz w:val="44"/>
          <w:szCs w:val="48"/>
          <w:rtl/>
          <w14:glow w14:rad="228600">
            <w14:schemeClr w14:val="accent1">
              <w14:alpha w14:val="60000"/>
              <w14:satMod w14:val="175000"/>
            </w14:schemeClr>
          </w14:glow>
        </w:rPr>
      </w:pPr>
      <w:r w:rsidRPr="00BE0924">
        <w:rPr>
          <w:rFonts w:ascii="Sakkal Majalla" w:hAnsi="Sakkal Majalla"/>
          <w:sz w:val="32"/>
          <w:szCs w:val="32"/>
          <w:rtl/>
        </w:rPr>
        <w:t>مرة أخرى، نرحب بكم ونتمنى لكم تجربة تعليمية مثمرة ومليئة بالتفاعل والإبداع</w:t>
      </w:r>
      <w:r w:rsidR="00BE0014">
        <w:rPr>
          <w:b/>
          <w:bCs/>
          <w:sz w:val="44"/>
          <w:szCs w:val="48"/>
          <w14:glow w14:rad="228600">
            <w14:schemeClr w14:val="accent1">
              <w14:alpha w14:val="60000"/>
              <w14:satMod w14:val="175000"/>
            </w14:schemeClr>
          </w14:glow>
        </w:rPr>
        <w:br w:type="page"/>
      </w:r>
      <w:r w:rsidR="00E72206" w:rsidRPr="0090459D">
        <w:rPr>
          <w:noProof/>
          <w:lang w:bidi="ar-SY"/>
        </w:rPr>
        <w:lastRenderedPageBreak/>
        <mc:AlternateContent>
          <mc:Choice Requires="wpg">
            <w:drawing>
              <wp:inline distT="0" distB="0" distL="0" distR="0" wp14:anchorId="11D3841F" wp14:editId="55AF26B0">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w14:anchorId="11D3841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Aslq/S5gIAAJwJAAAOAAAAAAAA&#10;AAAAAAAAAC4CAABkcnMvZTJvRG9jLnhtbFBLAQItABQABgAIAAAAIQBNE2313QAAAAQBAAAPAAAA&#10;AAAAAAAAAAAAAEAFAABkcnMvZG93bnJldi54bWxQSwUGAAAAAAQABADzAAAASgY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" fillcolor="#d9d9d9"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anchorlock/>
              </v:group>
            </w:pict>
          </mc:Fallback>
        </mc:AlternateContent>
      </w:r>
    </w:p>
    <w:p w14:paraId="034C0F3E" w14:textId="3EB58B56"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D2722D6" wp14:editId="77660DBE">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25">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14:paraId="359366B1" w14:textId="31F4A829" w:rsidR="00E72206" w:rsidRPr="004166F7" w:rsidRDefault="00A81129" w:rsidP="004166F7">
      <w:pPr>
        <w:pStyle w:val="ac"/>
        <w:shd w:val="clear" w:color="auto" w:fill="F2F2F2" w:themeFill="background1" w:themeFillShade="F2"/>
        <w:jc w:val="center"/>
        <w:rPr>
          <w:rStyle w:val="ae"/>
          <w:b w:val="0"/>
          <w:bCs/>
          <w:color w:val="0D0D0D" w:themeColor="text1" w:themeTint="F2"/>
          <w:sz w:val="48"/>
          <w:rtl/>
        </w:rPr>
      </w:pPr>
      <w:hyperlink r:id="rId26" w:history="1">
        <w:r w:rsidR="004166F7" w:rsidRPr="00A81129">
          <w:rPr>
            <w:rStyle w:val="Hyperlink"/>
            <w:sz w:val="48"/>
            <w:szCs w:val="48"/>
            <w:rtl/>
          </w:rPr>
          <w:t>الذكاء الاصطناعي</w:t>
        </w:r>
      </w:hyperlink>
      <w:r w:rsidR="004166F7" w:rsidRPr="004166F7">
        <w:rPr>
          <w:rStyle w:val="ae"/>
          <w:b w:val="0"/>
          <w:color w:val="0D0D0D" w:themeColor="text1" w:themeTint="F2"/>
          <w:sz w:val="48"/>
          <w:szCs w:val="48"/>
          <w:rtl/>
        </w:rPr>
        <w:t xml:space="preserve"> في بيئة العمل للقطاع الحكومي</w:t>
      </w:r>
      <w:r w:rsidR="004166F7" w:rsidRPr="004166F7">
        <w:rPr>
          <w:rStyle w:val="ae"/>
          <w:b w:val="0"/>
          <w:bCs/>
          <w:color w:val="0D0D0D" w:themeColor="text1" w:themeTint="F2"/>
          <w:sz w:val="48"/>
        </w:rPr>
        <w:t xml:space="preserve"> </w:t>
      </w:r>
    </w:p>
    <w:p w14:paraId="457B907E" w14:textId="3A4D7C1A" w:rsidR="004166F7" w:rsidRDefault="004166F7" w:rsidP="007D339B">
      <w:pPr>
        <w:spacing w:after="160" w:line="259" w:lineRule="auto"/>
        <w:jc w:val="left"/>
        <w:rPr>
          <w:rFonts w:ascii="Adobe Arabic" w:hAnsi="Adobe Arabic" w:cs="Adobe Arabic"/>
          <w:b/>
          <w:bCs/>
          <w:color w:val="168489"/>
          <w:sz w:val="44"/>
          <w:szCs w:val="48"/>
          <w:rtl/>
        </w:rPr>
      </w:pPr>
      <w:r w:rsidRPr="004166F7">
        <w:rPr>
          <w:rStyle w:val="ae"/>
          <w:b w:val="0"/>
          <w:bCs w:val="0"/>
          <w:noProof/>
          <w:color w:val="0D0D0D" w:themeColor="text1" w:themeTint="F2"/>
          <w:sz w:val="48"/>
        </w:rPr>
        <w:drawing>
          <wp:anchor distT="0" distB="0" distL="114300" distR="114300" simplePos="0" relativeHeight="252758016" behindDoc="0" locked="0" layoutInCell="1" allowOverlap="1" wp14:anchorId="5950F121" wp14:editId="4EFF3FA6">
            <wp:simplePos x="0" y="0"/>
            <wp:positionH relativeFrom="column">
              <wp:posOffset>5196840</wp:posOffset>
            </wp:positionH>
            <wp:positionV relativeFrom="paragraph">
              <wp:posOffset>403860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2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536FB137" w14:textId="3FBF9CAA" w:rsidR="007D339B" w:rsidRDefault="007D339B" w:rsidP="004166F7">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r w:rsidR="004166F7">
        <w:rPr>
          <w:rFonts w:ascii="Adobe Arabic" w:hAnsi="Adobe Arabic" w:cs="Adobe Arabic" w:hint="cs"/>
          <w:b/>
          <w:bCs/>
          <w:color w:val="168489"/>
          <w:sz w:val="44"/>
          <w:szCs w:val="48"/>
          <w:rtl/>
        </w:rPr>
        <w:t>:</w:t>
      </w:r>
    </w:p>
    <w:p w14:paraId="03911258" w14:textId="4C07F8AD" w:rsidR="004166F7" w:rsidRPr="004166F7" w:rsidRDefault="00410BAA">
      <w:pPr>
        <w:pStyle w:val="a5"/>
        <w:numPr>
          <w:ilvl w:val="0"/>
          <w:numId w:val="4"/>
        </w:numPr>
        <w:spacing w:line="360" w:lineRule="auto"/>
        <w:jc w:val="both"/>
        <w:rPr>
          <w:rFonts w:ascii="Sakkal Majalla" w:hAnsi="Sakkal Majalla" w:cs="Sakkal Majalla"/>
          <w:sz w:val="32"/>
          <w:szCs w:val="32"/>
          <w:rtl/>
        </w:rPr>
      </w:pPr>
      <w:r w:rsidRPr="00A81129">
        <w:rPr>
          <w:rFonts w:ascii="Sakkal Majalla" w:hAnsi="Sakkal Majalla" w:cs="Sakkal Majalla"/>
          <w:sz w:val="32"/>
          <w:szCs w:val="32"/>
        </w:rPr>
        <w:drawing>
          <wp:anchor distT="0" distB="0" distL="114300" distR="114300" simplePos="0" relativeHeight="252759040" behindDoc="0" locked="0" layoutInCell="1" allowOverlap="1" wp14:anchorId="427E4DE4" wp14:editId="59D80330">
            <wp:simplePos x="0" y="0"/>
            <wp:positionH relativeFrom="margin">
              <wp:posOffset>5290185</wp:posOffset>
            </wp:positionH>
            <wp:positionV relativeFrom="paragraph">
              <wp:posOffset>1677035</wp:posOffset>
            </wp:positionV>
            <wp:extent cx="461645" cy="461645"/>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2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00A81129" w:rsidRPr="00A81129">
        <w:rPr>
          <w:rFonts w:ascii="Sakkal Majalla" w:hAnsi="Sakkal Majalla" w:cs="Sakkal Majalla" w:hint="cs"/>
          <w:sz w:val="32"/>
          <w:szCs w:val="32"/>
          <w:rtl/>
        </w:rPr>
        <w:t>صممت هذه الدورة ل</w:t>
      </w:r>
      <w:r w:rsidR="004166F7" w:rsidRPr="00F635F0">
        <w:rPr>
          <w:rFonts w:ascii="Sakkal Majalla" w:hAnsi="Sakkal Majalla" w:cs="Sakkal Majalla"/>
          <w:sz w:val="32"/>
          <w:szCs w:val="32"/>
          <w:rtl/>
        </w:rPr>
        <w:t xml:space="preserve">تعريف المشاركين بأهمية </w:t>
      </w:r>
      <w:hyperlink r:id="rId29"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004166F7" w:rsidRPr="00F635F0">
        <w:rPr>
          <w:rFonts w:ascii="Sakkal Majalla" w:hAnsi="Sakkal Majalla" w:cs="Sakkal Majalla"/>
          <w:sz w:val="32"/>
          <w:szCs w:val="32"/>
          <w:rtl/>
        </w:rPr>
        <w:t xml:space="preserve">وتطبيقاته في القطاع الحكومي. يغطي البرنامج الفرص والتحديات المرتبطة بتبني تقنيات </w:t>
      </w:r>
      <w:hyperlink r:id="rId30"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004166F7" w:rsidRPr="00F635F0">
        <w:rPr>
          <w:rFonts w:ascii="Sakkal Majalla" w:hAnsi="Sakkal Majalla" w:cs="Sakkal Majalla"/>
          <w:sz w:val="32"/>
          <w:szCs w:val="32"/>
          <w:rtl/>
        </w:rPr>
        <w:t xml:space="preserve">، مع التركيز على الجوانب الأخلاقية والتنظيمية. كما يستكشف كيفية استخدام </w:t>
      </w:r>
      <w:hyperlink r:id="rId31"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004166F7" w:rsidRPr="00F635F0">
        <w:rPr>
          <w:rFonts w:ascii="Sakkal Majalla" w:hAnsi="Sakkal Majalla" w:cs="Sakkal Majalla"/>
          <w:sz w:val="32"/>
          <w:szCs w:val="32"/>
          <w:rtl/>
        </w:rPr>
        <w:t>لتحسين عملية صنع القرار وتأثيره المستقبلي على الوظائف الحكومية.</w:t>
      </w:r>
    </w:p>
    <w:p w14:paraId="6E80DFC5" w14:textId="550737C4" w:rsidR="00410BAA" w:rsidRDefault="007D339B" w:rsidP="00410BAA">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14:paraId="4CA3569E" w14:textId="42A03D85" w:rsidR="007D339B" w:rsidRPr="00410BAA" w:rsidRDefault="00410BAA">
      <w:pPr>
        <w:pStyle w:val="a5"/>
        <w:numPr>
          <w:ilvl w:val="0"/>
          <w:numId w:val="4"/>
        </w:numPr>
        <w:spacing w:line="360" w:lineRule="auto"/>
        <w:jc w:val="both"/>
        <w:rPr>
          <w:rFonts w:ascii="Sakkal Majalla" w:hAnsi="Sakkal Majalla" w:cs="Sakkal Majalla"/>
          <w:sz w:val="32"/>
          <w:szCs w:val="32"/>
          <w:rtl/>
        </w:rPr>
      </w:pPr>
      <w:r w:rsidRPr="007D339B">
        <w:rPr>
          <w:noProof/>
        </w:rPr>
        <w:drawing>
          <wp:anchor distT="0" distB="0" distL="114300" distR="114300" simplePos="0" relativeHeight="252760064" behindDoc="0" locked="0" layoutInCell="1" allowOverlap="1" wp14:anchorId="4D32C7AE" wp14:editId="105CB499">
            <wp:simplePos x="0" y="0"/>
            <wp:positionH relativeFrom="margin">
              <wp:posOffset>5367655</wp:posOffset>
            </wp:positionH>
            <wp:positionV relativeFrom="paragraph">
              <wp:posOffset>1275715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3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F635F0">
        <w:rPr>
          <w:rFonts w:ascii="Sakkal Majalla" w:hAnsi="Sakkal Majalla" w:cs="Sakkal Majalla"/>
          <w:sz w:val="32"/>
          <w:szCs w:val="32"/>
          <w:rtl/>
        </w:rPr>
        <w:t xml:space="preserve">تكمن أهمية </w:t>
      </w:r>
      <w:r w:rsidR="00A81129">
        <w:rPr>
          <w:rFonts w:ascii="Sakkal Majalla" w:hAnsi="Sakkal Majalla" w:cs="Sakkal Majalla" w:hint="cs"/>
          <w:sz w:val="32"/>
          <w:szCs w:val="32"/>
          <w:rtl/>
        </w:rPr>
        <w:t>هذه الدورة</w:t>
      </w:r>
      <w:r w:rsidRPr="00F635F0">
        <w:rPr>
          <w:rFonts w:ascii="Sakkal Majalla" w:hAnsi="Sakkal Majalla" w:cs="Sakkal Majalla"/>
          <w:sz w:val="32"/>
          <w:szCs w:val="32"/>
          <w:rtl/>
        </w:rPr>
        <w:t xml:space="preserve"> في تمكين الموظفين الحكوميين من فهم وتبني تقنيات </w:t>
      </w:r>
      <w:hyperlink r:id="rId33"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Pr="00F635F0">
        <w:rPr>
          <w:rFonts w:ascii="Sakkal Majalla" w:hAnsi="Sakkal Majalla" w:cs="Sakkal Majalla"/>
          <w:sz w:val="32"/>
          <w:szCs w:val="32"/>
          <w:rtl/>
        </w:rPr>
        <w:t>بشكل فع</w:t>
      </w:r>
      <w:r>
        <w:rPr>
          <w:rFonts w:ascii="Sakkal Majalla" w:hAnsi="Sakkal Majalla" w:cs="Sakkal Majalla" w:hint="cs"/>
          <w:sz w:val="32"/>
          <w:szCs w:val="32"/>
          <w:rtl/>
        </w:rPr>
        <w:t>ّ</w:t>
      </w:r>
      <w:r w:rsidRPr="00F635F0">
        <w:rPr>
          <w:rFonts w:ascii="Sakkal Majalla" w:hAnsi="Sakkal Majalla" w:cs="Sakkal Majalla"/>
          <w:sz w:val="32"/>
          <w:szCs w:val="32"/>
          <w:rtl/>
        </w:rPr>
        <w:t>ال، مما يسهم في تحسين كفاءة الخدمات الحكومية وتعزيز الابتكار في القطاع العام. كما يساعد البرنامج في إعداد الكوادر الحكومية للتحولات المستقبلية في بيئة العمل.</w:t>
      </w:r>
    </w:p>
    <w:p w14:paraId="536BC0F0" w14:textId="0B0690BF"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23D85464" w14:textId="0D27EB06" w:rsidR="007D339B" w:rsidRPr="00410BAA" w:rsidRDefault="00410BAA">
      <w:pPr>
        <w:pStyle w:val="a5"/>
        <w:numPr>
          <w:ilvl w:val="0"/>
          <w:numId w:val="4"/>
        </w:numPr>
        <w:spacing w:line="360" w:lineRule="auto"/>
        <w:jc w:val="both"/>
        <w:rPr>
          <w:rFonts w:ascii="Sakkal Majalla" w:hAnsi="Sakkal Majalla" w:cs="Sakkal Majalla"/>
          <w:sz w:val="32"/>
          <w:szCs w:val="32"/>
          <w:rtl/>
        </w:rPr>
      </w:pPr>
      <w:r w:rsidRPr="007D339B">
        <w:rPr>
          <w:noProof/>
        </w:rPr>
        <w:drawing>
          <wp:anchor distT="0" distB="0" distL="114300" distR="114300" simplePos="0" relativeHeight="252761088" behindDoc="0" locked="0" layoutInCell="1" allowOverlap="1" wp14:anchorId="3C31F987" wp14:editId="7D76EFFF">
            <wp:simplePos x="0" y="0"/>
            <wp:positionH relativeFrom="column">
              <wp:posOffset>5365115</wp:posOffset>
            </wp:positionH>
            <wp:positionV relativeFrom="paragraph">
              <wp:posOffset>896620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3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F635F0">
        <w:rPr>
          <w:rFonts w:ascii="Sakkal Majalla" w:hAnsi="Sakkal Majalla" w:cs="Sakkal Majalla"/>
          <w:sz w:val="32"/>
          <w:szCs w:val="32"/>
          <w:rtl/>
        </w:rPr>
        <w:t xml:space="preserve">تزويد المشاركين بالمعرفة والمهارات اللازمة لفهم وتطبيق تقنيات </w:t>
      </w:r>
      <w:hyperlink r:id="rId35" w:history="1">
        <w:r w:rsidR="00A81129" w:rsidRPr="00A81129">
          <w:rPr>
            <w:rStyle w:val="Hyperlink"/>
            <w:rFonts w:ascii="Adobe Arabic" w:eastAsia="GE Dinar One" w:hAnsi="Adobe Arabic" w:cs="Adobe Arabic"/>
            <w:kern w:val="24"/>
            <w:sz w:val="36"/>
            <w:szCs w:val="36"/>
            <w:rtl/>
            <w:lang w:bidi="ar-SY"/>
          </w:rPr>
          <w:t>الذكاء الاصطناعي</w:t>
        </w:r>
      </w:hyperlink>
      <w:r w:rsidRPr="00F635F0">
        <w:rPr>
          <w:rFonts w:ascii="Sakkal Majalla" w:hAnsi="Sakkal Majalla" w:cs="Sakkal Majalla"/>
          <w:sz w:val="32"/>
          <w:szCs w:val="32"/>
          <w:rtl/>
        </w:rPr>
        <w:t>في القطاع الحكومي، مع مراعاة الجوانب الأخلاقية والتنظيمية.</w:t>
      </w:r>
    </w:p>
    <w:p w14:paraId="59137C64" w14:textId="45224EA5"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3BADF102" w14:textId="15E253DC" w:rsidR="00410BAA" w:rsidRPr="00410BAA" w:rsidRDefault="00410BAA">
      <w:pPr>
        <w:pStyle w:val="a5"/>
        <w:numPr>
          <w:ilvl w:val="0"/>
          <w:numId w:val="5"/>
        </w:numPr>
        <w:spacing w:line="360" w:lineRule="auto"/>
        <w:jc w:val="both"/>
        <w:rPr>
          <w:rFonts w:ascii="Sakkal Majalla" w:hAnsi="Sakkal Majalla" w:cs="Sakkal Majalla"/>
          <w:sz w:val="32"/>
          <w:szCs w:val="32"/>
        </w:rPr>
      </w:pPr>
      <w:r w:rsidRPr="00410BAA">
        <w:rPr>
          <w:rFonts w:ascii="Sakkal Majalla" w:hAnsi="Sakkal Majalla" w:cs="Sakkal Majalla"/>
          <w:sz w:val="32"/>
          <w:szCs w:val="32"/>
          <w:rtl/>
        </w:rPr>
        <w:t xml:space="preserve">إدراك أهمية </w:t>
      </w:r>
      <w:hyperlink r:id="rId36"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Pr="00410BAA">
        <w:rPr>
          <w:rFonts w:ascii="Sakkal Majalla" w:hAnsi="Sakkal Majalla" w:cs="Sakkal Majalla"/>
          <w:sz w:val="32"/>
          <w:szCs w:val="32"/>
          <w:rtl/>
        </w:rPr>
        <w:t>في تطوير العمل الحكومي.</w:t>
      </w:r>
    </w:p>
    <w:p w14:paraId="1B03BA29" w14:textId="78A73B57" w:rsidR="00410BAA" w:rsidRPr="00410BAA" w:rsidRDefault="00410BAA">
      <w:pPr>
        <w:pStyle w:val="a5"/>
        <w:numPr>
          <w:ilvl w:val="0"/>
          <w:numId w:val="5"/>
        </w:numPr>
        <w:spacing w:line="360" w:lineRule="auto"/>
        <w:jc w:val="both"/>
        <w:rPr>
          <w:rFonts w:ascii="Sakkal Majalla" w:hAnsi="Sakkal Majalla" w:cs="Sakkal Majalla"/>
          <w:sz w:val="32"/>
          <w:szCs w:val="32"/>
        </w:rPr>
      </w:pPr>
      <w:r w:rsidRPr="00410BAA">
        <w:rPr>
          <w:rFonts w:ascii="Sakkal Majalla" w:hAnsi="Sakkal Majalla" w:cs="Sakkal Majalla"/>
          <w:sz w:val="32"/>
          <w:szCs w:val="32"/>
          <w:rtl/>
        </w:rPr>
        <w:t xml:space="preserve">تحديد الفرص والتحديات المرتبطة بتطبيق </w:t>
      </w:r>
      <w:hyperlink r:id="rId37"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Pr="00410BAA">
        <w:rPr>
          <w:rFonts w:ascii="Sakkal Majalla" w:hAnsi="Sakkal Majalla" w:cs="Sakkal Majalla"/>
          <w:sz w:val="32"/>
          <w:szCs w:val="32"/>
          <w:rtl/>
        </w:rPr>
        <w:t>في القطاع الحكومي.</w:t>
      </w:r>
    </w:p>
    <w:p w14:paraId="790987F7" w14:textId="059A488E" w:rsidR="00410BAA" w:rsidRPr="00410BAA" w:rsidRDefault="00410BAA">
      <w:pPr>
        <w:pStyle w:val="a5"/>
        <w:numPr>
          <w:ilvl w:val="0"/>
          <w:numId w:val="5"/>
        </w:numPr>
        <w:spacing w:line="360" w:lineRule="auto"/>
        <w:jc w:val="both"/>
        <w:rPr>
          <w:rFonts w:ascii="Sakkal Majalla" w:hAnsi="Sakkal Majalla" w:cs="Sakkal Majalla"/>
          <w:sz w:val="32"/>
          <w:szCs w:val="32"/>
        </w:rPr>
      </w:pPr>
      <w:r w:rsidRPr="00410BAA">
        <w:rPr>
          <w:rFonts w:ascii="Sakkal Majalla" w:hAnsi="Sakkal Majalla" w:cs="Sakkal Majalla"/>
          <w:sz w:val="32"/>
          <w:szCs w:val="32"/>
          <w:rtl/>
        </w:rPr>
        <w:lastRenderedPageBreak/>
        <w:t xml:space="preserve">فهم التحديات الأخلاقية والتنظيمية المتعلقة باستخدام </w:t>
      </w:r>
      <w:hyperlink r:id="rId38" w:history="1">
        <w:r w:rsidR="00A81129" w:rsidRPr="00A81129">
          <w:rPr>
            <w:rStyle w:val="Hyperlink"/>
            <w:rFonts w:ascii="Adobe Arabic" w:eastAsia="GE Dinar One" w:hAnsi="Adobe Arabic" w:cs="Adobe Arabic"/>
            <w:kern w:val="24"/>
            <w:sz w:val="36"/>
            <w:szCs w:val="36"/>
            <w:rtl/>
            <w:lang w:bidi="ar-SY"/>
          </w:rPr>
          <w:t>الذكاء الاصطناعي</w:t>
        </w:r>
      </w:hyperlink>
      <w:r w:rsidRPr="00410BAA">
        <w:rPr>
          <w:rFonts w:ascii="Sakkal Majalla" w:hAnsi="Sakkal Majalla" w:cs="Sakkal Majalla"/>
          <w:sz w:val="32"/>
          <w:szCs w:val="32"/>
          <w:rtl/>
        </w:rPr>
        <w:t>.</w:t>
      </w:r>
    </w:p>
    <w:p w14:paraId="7DB1FD19" w14:textId="097AB164" w:rsidR="00410BAA" w:rsidRPr="00410BAA" w:rsidRDefault="00410BAA">
      <w:pPr>
        <w:pStyle w:val="a5"/>
        <w:numPr>
          <w:ilvl w:val="0"/>
          <w:numId w:val="5"/>
        </w:numPr>
        <w:spacing w:line="360" w:lineRule="auto"/>
        <w:jc w:val="both"/>
        <w:rPr>
          <w:rFonts w:ascii="Sakkal Majalla" w:hAnsi="Sakkal Majalla" w:cs="Sakkal Majalla"/>
          <w:sz w:val="32"/>
          <w:szCs w:val="32"/>
        </w:rPr>
      </w:pPr>
      <w:r w:rsidRPr="00410BAA">
        <w:rPr>
          <w:rFonts w:ascii="Sakkal Majalla" w:hAnsi="Sakkal Majalla" w:cs="Sakkal Majalla"/>
          <w:sz w:val="32"/>
          <w:szCs w:val="32"/>
          <w:rtl/>
        </w:rPr>
        <w:t xml:space="preserve">استكشاف كيفية استخدام </w:t>
      </w:r>
      <w:hyperlink r:id="rId39"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A81129" w:rsidRPr="00390EAD">
        <w:rPr>
          <w:rFonts w:ascii="Adobe Arabic" w:eastAsia="GE Dinar One" w:hAnsi="Adobe Arabic" w:cs="Adobe Arabic"/>
          <w:kern w:val="24"/>
          <w:sz w:val="36"/>
          <w:szCs w:val="36"/>
          <w:rtl/>
          <w:lang w:bidi="ar-SY"/>
        </w:rPr>
        <w:t xml:space="preserve"> </w:t>
      </w:r>
      <w:r w:rsidRPr="00410BAA">
        <w:rPr>
          <w:rFonts w:ascii="Sakkal Majalla" w:hAnsi="Sakkal Majalla" w:cs="Sakkal Majalla"/>
          <w:sz w:val="32"/>
          <w:szCs w:val="32"/>
          <w:rtl/>
        </w:rPr>
        <w:t>لتحسين عملية صنع القرار في القطاع الحكومي.</w:t>
      </w:r>
    </w:p>
    <w:p w14:paraId="529FF2CF" w14:textId="5BC1F96A" w:rsidR="007D339B" w:rsidRPr="00410BAA" w:rsidRDefault="00410BAA">
      <w:pPr>
        <w:pStyle w:val="a5"/>
        <w:numPr>
          <w:ilvl w:val="0"/>
          <w:numId w:val="5"/>
        </w:numPr>
        <w:spacing w:line="360" w:lineRule="auto"/>
        <w:jc w:val="both"/>
        <w:rPr>
          <w:rFonts w:ascii="Sakkal Majalla" w:hAnsi="Sakkal Majalla" w:cs="Sakkal Majalla"/>
          <w:sz w:val="32"/>
          <w:szCs w:val="32"/>
          <w:rtl/>
        </w:rPr>
      </w:pPr>
      <w:r w:rsidRPr="00410BAA">
        <w:rPr>
          <w:rFonts w:ascii="Sakkal Majalla" w:hAnsi="Sakkal Majalla" w:cs="Sakkal Majalla"/>
          <w:sz w:val="32"/>
          <w:szCs w:val="32"/>
          <w:rtl/>
        </w:rPr>
        <w:t xml:space="preserve">التعرف على التأثير المستقبلي </w:t>
      </w:r>
      <w:hyperlink r:id="rId40" w:history="1">
        <w:r w:rsidRPr="00A81129">
          <w:rPr>
            <w:rStyle w:val="Hyperlink"/>
            <w:rFonts w:ascii="Sakkal Majalla" w:hAnsi="Sakkal Majalla" w:cs="Sakkal Majalla"/>
            <w:sz w:val="32"/>
            <w:szCs w:val="32"/>
            <w:rtl/>
          </w:rPr>
          <w:t>للذكاء الاصطناعي</w:t>
        </w:r>
      </w:hyperlink>
      <w:r w:rsidRPr="00410BAA">
        <w:rPr>
          <w:rFonts w:ascii="Sakkal Majalla" w:hAnsi="Sakkal Majalla" w:cs="Sakkal Majalla"/>
          <w:sz w:val="32"/>
          <w:szCs w:val="32"/>
          <w:rtl/>
        </w:rPr>
        <w:t xml:space="preserve"> على الوظائف الحكومية.</w:t>
      </w:r>
      <w:r w:rsidR="007D339B" w:rsidRPr="007D339B">
        <w:rPr>
          <w:noProof/>
        </w:rPr>
        <w:drawing>
          <wp:anchor distT="0" distB="0" distL="114300" distR="114300" simplePos="0" relativeHeight="252762112" behindDoc="0" locked="0" layoutInCell="1" allowOverlap="1" wp14:anchorId="3F5722D2" wp14:editId="26893614">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4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30B6C548" w14:textId="5043E8B2"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35991233" w14:textId="4F932C60" w:rsidR="00410BAA" w:rsidRPr="00410BAA" w:rsidRDefault="00410BAA">
      <w:pPr>
        <w:pStyle w:val="a5"/>
        <w:numPr>
          <w:ilvl w:val="0"/>
          <w:numId w:val="6"/>
        </w:numPr>
        <w:spacing w:line="360" w:lineRule="auto"/>
        <w:rPr>
          <w:rFonts w:ascii="Sakkal Majalla" w:hAnsi="Sakkal Majalla" w:cs="Sakkal Majalla"/>
          <w:sz w:val="32"/>
          <w:szCs w:val="32"/>
        </w:rPr>
      </w:pPr>
      <w:r w:rsidRPr="00410BAA">
        <w:rPr>
          <w:rFonts w:ascii="Sakkal Majalla" w:hAnsi="Sakkal Majalla" w:cs="Sakkal Majalla"/>
          <w:sz w:val="32"/>
          <w:szCs w:val="32"/>
          <w:rtl/>
        </w:rPr>
        <w:t>صانعو السياسات في القطاع الحكومي</w:t>
      </w:r>
    </w:p>
    <w:p w14:paraId="4C5C1075" w14:textId="3D0DCCD1" w:rsidR="00410BAA" w:rsidRPr="00410BAA" w:rsidRDefault="00410BAA">
      <w:pPr>
        <w:pStyle w:val="a5"/>
        <w:numPr>
          <w:ilvl w:val="0"/>
          <w:numId w:val="6"/>
        </w:numPr>
        <w:spacing w:line="360" w:lineRule="auto"/>
        <w:rPr>
          <w:rFonts w:ascii="Sakkal Majalla" w:hAnsi="Sakkal Majalla" w:cs="Sakkal Majalla"/>
          <w:sz w:val="32"/>
          <w:szCs w:val="32"/>
        </w:rPr>
      </w:pPr>
      <w:r w:rsidRPr="00410BAA">
        <w:rPr>
          <w:rFonts w:ascii="Sakkal Majalla" w:hAnsi="Sakkal Majalla" w:cs="Sakkal Majalla"/>
          <w:sz w:val="32"/>
          <w:szCs w:val="32"/>
          <w:rtl/>
        </w:rPr>
        <w:t>المديرون التنفيذيون في الهيئات والمؤسسات الحكومية</w:t>
      </w:r>
    </w:p>
    <w:p w14:paraId="02F041DB" w14:textId="4FFEFEB0" w:rsidR="00410BAA" w:rsidRPr="00410BAA" w:rsidRDefault="00410BAA">
      <w:pPr>
        <w:pStyle w:val="a5"/>
        <w:numPr>
          <w:ilvl w:val="0"/>
          <w:numId w:val="6"/>
        </w:numPr>
        <w:spacing w:line="360" w:lineRule="auto"/>
        <w:rPr>
          <w:rFonts w:ascii="Sakkal Majalla" w:hAnsi="Sakkal Majalla" w:cs="Sakkal Majalla"/>
          <w:sz w:val="32"/>
          <w:szCs w:val="32"/>
        </w:rPr>
      </w:pPr>
      <w:r w:rsidRPr="00410BAA">
        <w:rPr>
          <w:rFonts w:ascii="Sakkal Majalla" w:hAnsi="Sakkal Majalla" w:cs="Sakkal Majalla"/>
          <w:sz w:val="32"/>
          <w:szCs w:val="32"/>
          <w:rtl/>
        </w:rPr>
        <w:t>مسؤولو تكنولوجيا المعلومات في القطاع العام</w:t>
      </w:r>
    </w:p>
    <w:p w14:paraId="561B30DE" w14:textId="3D1C8C58" w:rsidR="00410BAA" w:rsidRPr="00410BAA" w:rsidRDefault="00410BAA">
      <w:pPr>
        <w:pStyle w:val="a5"/>
        <w:numPr>
          <w:ilvl w:val="0"/>
          <w:numId w:val="6"/>
        </w:numPr>
        <w:spacing w:line="360" w:lineRule="auto"/>
        <w:rPr>
          <w:rFonts w:ascii="Sakkal Majalla" w:hAnsi="Sakkal Majalla" w:cs="Sakkal Majalla"/>
          <w:sz w:val="32"/>
          <w:szCs w:val="32"/>
        </w:rPr>
      </w:pPr>
      <w:r w:rsidRPr="00410BAA">
        <w:rPr>
          <w:rFonts w:ascii="Sakkal Majalla" w:hAnsi="Sakkal Majalla" w:cs="Sakkal Majalla"/>
          <w:sz w:val="32"/>
          <w:szCs w:val="32"/>
          <w:rtl/>
        </w:rPr>
        <w:t>الموظفون الحكوميون المهتمون بالابتكار والتحول الرقمي</w:t>
      </w:r>
    </w:p>
    <w:p w14:paraId="5842D313" w14:textId="00BAA374" w:rsidR="007D339B" w:rsidRPr="00410BAA" w:rsidRDefault="00410BAA">
      <w:pPr>
        <w:pStyle w:val="a5"/>
        <w:numPr>
          <w:ilvl w:val="0"/>
          <w:numId w:val="6"/>
        </w:numPr>
        <w:spacing w:line="360" w:lineRule="auto"/>
        <w:rPr>
          <w:rFonts w:ascii="Sakkal Majalla" w:hAnsi="Sakkal Majalla" w:cs="Sakkal Majalla"/>
          <w:sz w:val="32"/>
          <w:szCs w:val="32"/>
          <w:rtl/>
        </w:rPr>
      </w:pPr>
      <w:r w:rsidRPr="007D339B">
        <w:rPr>
          <w:noProof/>
        </w:rPr>
        <w:drawing>
          <wp:anchor distT="0" distB="0" distL="114300" distR="114300" simplePos="0" relativeHeight="252763136" behindDoc="0" locked="0" layoutInCell="1" allowOverlap="1" wp14:anchorId="01612174" wp14:editId="0C851B0E">
            <wp:simplePos x="0" y="0"/>
            <wp:positionH relativeFrom="margin">
              <wp:posOffset>5297805</wp:posOffset>
            </wp:positionH>
            <wp:positionV relativeFrom="paragraph">
              <wp:posOffset>530225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4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r w:rsidRPr="00410BAA">
        <w:rPr>
          <w:rFonts w:ascii="Sakkal Majalla" w:hAnsi="Sakkal Majalla" w:cs="Sakkal Majalla"/>
          <w:sz w:val="32"/>
          <w:szCs w:val="32"/>
          <w:rtl/>
        </w:rPr>
        <w:t>الباحثون والأكاديميون في مجال الإدارة العامة وتكنولوجيا المعلومات</w:t>
      </w:r>
    </w:p>
    <w:p w14:paraId="30929C09" w14:textId="6339DBCA"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096F0BA5" w14:textId="77777777" w:rsidR="00410BAA" w:rsidRPr="00410BAA" w:rsidRDefault="00410BAA" w:rsidP="00410BAA">
      <w:pPr>
        <w:pStyle w:val="ac"/>
        <w:shd w:val="clear" w:color="auto" w:fill="F2F2F2" w:themeFill="background1" w:themeFillShade="F2"/>
        <w:jc w:val="center"/>
        <w:rPr>
          <w:rStyle w:val="ae"/>
          <w:bCs/>
          <w:color w:val="0D0D0D" w:themeColor="text1" w:themeTint="F2"/>
          <w:sz w:val="48"/>
          <w:szCs w:val="48"/>
          <w:rtl/>
        </w:rPr>
      </w:pPr>
      <w:r w:rsidRPr="00410BAA">
        <w:rPr>
          <w:rStyle w:val="ae"/>
          <w:color w:val="0D0D0D" w:themeColor="text1" w:themeTint="F2"/>
          <w:sz w:val="48"/>
          <w:szCs w:val="48"/>
          <w:rtl/>
        </w:rPr>
        <w:t>يوم واحد - 5 ساعات تدريبية</w:t>
      </w:r>
    </w:p>
    <w:p w14:paraId="6723237F" w14:textId="77777777" w:rsidR="00410BAA" w:rsidRDefault="00410BAA" w:rsidP="007D339B">
      <w:pPr>
        <w:spacing w:after="160" w:line="259" w:lineRule="auto"/>
        <w:jc w:val="left"/>
        <w:rPr>
          <w:rFonts w:ascii="Adobe Arabic" w:hAnsi="Adobe Arabic" w:cs="Adobe Arabic"/>
          <w:b/>
          <w:bCs/>
          <w:color w:val="168489"/>
          <w:sz w:val="44"/>
          <w:szCs w:val="48"/>
          <w:rtl/>
        </w:rPr>
      </w:pPr>
    </w:p>
    <w:p w14:paraId="520C6F5C" w14:textId="77777777" w:rsidR="007D339B" w:rsidRDefault="007D339B" w:rsidP="007D339B">
      <w:pPr>
        <w:spacing w:after="160" w:line="259" w:lineRule="auto"/>
        <w:jc w:val="left"/>
        <w:rPr>
          <w:rFonts w:ascii="Adobe Arabic" w:hAnsi="Adobe Arabic" w:cs="Adobe Arabic"/>
          <w:b/>
          <w:bCs/>
          <w:color w:val="168489"/>
          <w:sz w:val="44"/>
          <w:szCs w:val="48"/>
          <w:rtl/>
        </w:rPr>
      </w:pPr>
    </w:p>
    <w:p w14:paraId="13257281" w14:textId="1EA67497" w:rsidR="00E72206" w:rsidRDefault="00E72206" w:rsidP="00E72206">
      <w:pPr>
        <w:spacing w:after="160" w:line="259" w:lineRule="auto"/>
        <w:jc w:val="left"/>
        <w:rPr>
          <w:rFonts w:ascii="Adobe Arabic" w:hAnsi="Adobe Arabic" w:cs="Adobe Arabic"/>
          <w:b/>
          <w:bCs/>
          <w:color w:val="168489"/>
          <w:sz w:val="44"/>
          <w:szCs w:val="48"/>
          <w:rtl/>
        </w:rPr>
      </w:pPr>
    </w:p>
    <w:p w14:paraId="72D38165"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49F83C03" w14:textId="793B4DD7" w:rsidR="00B4310C" w:rsidRDefault="007D339B" w:rsidP="00E72206">
      <w:pPr>
        <w:pageBreakBefore/>
        <w:rPr>
          <w:rtl/>
        </w:rPr>
      </w:pPr>
      <w:r w:rsidRPr="0090459D">
        <w:rPr>
          <w:noProof/>
          <w:lang w:bidi="ar-SY"/>
        </w:rPr>
        <w:lastRenderedPageBreak/>
        <mc:AlternateContent>
          <mc:Choice Requires="wpg">
            <w:drawing>
              <wp:inline distT="0" distB="0" distL="0" distR="0" wp14:anchorId="732626E4" wp14:editId="21A523D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32626E4"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DzWkBi5gIAAJw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" fillcolor="#d9d9d9"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271F0EE1" w14:textId="77777777"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14:paraId="6D8A9A03" w14:textId="2772FC9F" w:rsidR="007D339B" w:rsidRPr="007D339B" w:rsidRDefault="007D339B" w:rsidP="007D339B">
      <w:pPr>
        <w:pStyle w:val="ad"/>
      </w:pPr>
      <w:r w:rsidRPr="007D339B">
        <w:rPr>
          <w:rtl/>
        </w:rPr>
        <w:t xml:space="preserve">تقع على عاتقك مهمة جسيمة تتطلب جهوداً حثيثة لتحقيق أهداف البرنامج التدريبي وضمان انتقال أثره بشكل فعال إلى المتدربين. لذلك، نود التأكيد على الإرشادات التالية التي ستساعدك في </w:t>
      </w:r>
      <w:hyperlink r:id="rId43" w:history="1">
        <w:r w:rsidRPr="00A81129">
          <w:rPr>
            <w:rStyle w:val="Hyperlink"/>
            <w:rtl/>
          </w:rPr>
          <w:t>تحقيق النجاح المنشود</w:t>
        </w:r>
      </w:hyperlink>
      <w:r w:rsidRPr="007D339B">
        <w:rPr>
          <w:rtl/>
        </w:rPr>
        <w:t>:</w:t>
      </w:r>
    </w:p>
    <w:p w14:paraId="794361D8"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290D85F2"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14:paraId="06D84CBD"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14:paraId="3304AE80"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14:paraId="55A7350C"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شجع المشاركة النشطة للمتدربين في البرنامج، وكن منسقًا وميسرًا للحوار والنقاش داخل القاعة، حيث سيجعل ذلك البرنامج أكثر تأثيرًا وإثارة للاهتمام.</w:t>
      </w:r>
    </w:p>
    <w:p w14:paraId="0AAAF151"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763154C1" wp14:editId="575D99D8">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5AF86FBD"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14:paraId="07E39229"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14:paraId="406AE2F8"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14:paraId="5F922726"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14:paraId="04F4BB98"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14:paraId="3BCD6114"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14:paraId="51121235" w14:textId="77777777" w:rsidR="007D339B" w:rsidRPr="007D339B" w:rsidRDefault="007D339B">
      <w:pPr>
        <w:pStyle w:val="a5"/>
        <w:numPr>
          <w:ilvl w:val="0"/>
          <w:numId w:val="1"/>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دون ملاحظاتك على الحقيبة من خلال أدوات التقويم المصاحبة، للاستفادة منها في تطوير البرنامج وحقيبته التدريبية.</w:t>
      </w:r>
    </w:p>
    <w:p w14:paraId="3D516235" w14:textId="77777777" w:rsidR="007D339B" w:rsidRPr="007D339B" w:rsidRDefault="007D339B" w:rsidP="007D339B">
      <w:pPr>
        <w:pStyle w:val="ad"/>
        <w:rPr>
          <w:b w:val="0"/>
          <w:bCs/>
          <w:color w:val="C00000"/>
        </w:rPr>
      </w:pPr>
      <w:r w:rsidRPr="007D339B">
        <w:rPr>
          <w:b w:val="0"/>
          <w:bCs/>
          <w:color w:val="C00000"/>
          <w:rtl/>
        </w:rPr>
        <w:t>نتمنى لك النجاح في مهمتك التدريبية، ونؤكد على دعمنا المستمر لجهودك المتميزة.</w:t>
      </w:r>
    </w:p>
    <w:p w14:paraId="47DECEC5" w14:textId="77777777" w:rsidR="00DD10BF" w:rsidRDefault="00B4310C" w:rsidP="00B4310C">
      <w:pPr>
        <w:bidi w:val="0"/>
        <w:spacing w:after="160" w:line="259" w:lineRule="auto"/>
        <w:jc w:val="right"/>
      </w:pPr>
      <w:r>
        <w:rPr>
          <w:rtl/>
        </w:rPr>
        <w:br w:type="page"/>
      </w:r>
    </w:p>
    <w:p w14:paraId="49AF399A" w14:textId="288F36EB"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709B8715" wp14:editId="3CE3D507">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709B8715"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" fillcolor="#d9d9d9"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42F8589E"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05644B6F" w14:textId="77777777" w:rsidTr="00835331">
        <w:trPr>
          <w:trHeight w:val="1962"/>
          <w:jc w:val="right"/>
        </w:trPr>
        <w:tc>
          <w:tcPr>
            <w:tcW w:w="3145" w:type="dxa"/>
            <w:tcBorders>
              <w:bottom w:val="single" w:sz="18" w:space="0" w:color="168489"/>
            </w:tcBorders>
            <w:vAlign w:val="center"/>
          </w:tcPr>
          <w:p w14:paraId="4DA96A3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45D1517A" w14:textId="775BE683"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2F8ECA" w14:textId="6D2183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46"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36C2C48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D12189A" w14:textId="3EC56BBB"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7A469898"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0B407E64"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443D7953" w14:textId="2DC55A6D"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48"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1A64B2D9" w14:textId="77777777" w:rsidTr="00835331">
        <w:trPr>
          <w:trHeight w:val="2370"/>
          <w:jc w:val="right"/>
        </w:trPr>
        <w:tc>
          <w:tcPr>
            <w:tcW w:w="3145" w:type="dxa"/>
            <w:tcBorders>
              <w:top w:val="single" w:sz="18" w:space="0" w:color="168489"/>
              <w:bottom w:val="single" w:sz="18" w:space="0" w:color="168489"/>
            </w:tcBorders>
            <w:vAlign w:val="center"/>
          </w:tcPr>
          <w:p w14:paraId="0A66DD3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0B363228" w14:textId="2741D69C"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392EE84C" w14:textId="3A6AEC34"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50"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377280D6"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6FEEE46" w14:textId="7D977BBA"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28A69A84" w14:textId="0D07C854"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A8278E5" w14:textId="6F3CC1A0"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52"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435E4820" w14:textId="77777777" w:rsidTr="00835331">
        <w:trPr>
          <w:trHeight w:val="2199"/>
          <w:jc w:val="right"/>
        </w:trPr>
        <w:tc>
          <w:tcPr>
            <w:tcW w:w="3145" w:type="dxa"/>
            <w:tcBorders>
              <w:top w:val="single" w:sz="18" w:space="0" w:color="168489"/>
              <w:bottom w:val="single" w:sz="18" w:space="0" w:color="168489"/>
            </w:tcBorders>
            <w:vAlign w:val="center"/>
          </w:tcPr>
          <w:p w14:paraId="0D9EE2C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127D3DC6" w14:textId="236FAA11"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69B79EF5" w14:textId="4A3B41A0"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54"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1E354B53"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AA634E7" w14:textId="0A84A832"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354855B0"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77C672A9"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1329BDAD" w14:textId="53FAB7A0"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5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776679F6" w14:textId="77777777" w:rsidTr="00835331">
        <w:trPr>
          <w:trHeight w:val="2370"/>
          <w:jc w:val="right"/>
        </w:trPr>
        <w:tc>
          <w:tcPr>
            <w:tcW w:w="3145" w:type="dxa"/>
            <w:tcBorders>
              <w:top w:val="single" w:sz="18" w:space="0" w:color="168489"/>
            </w:tcBorders>
            <w:vAlign w:val="center"/>
          </w:tcPr>
          <w:p w14:paraId="44F7F50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41A11A8E" w14:textId="76868742"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C849C6A" w14:textId="12CDBA8D"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58"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4D7C797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2B186956" w14:textId="3B4CA365"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628DDD0F" w14:textId="6CF25973"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w16du="http://schemas.microsoft.com/office/word/2023/wordml/word16du">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60"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32C00B7B" w14:textId="77777777" w:rsidR="00DD10BF" w:rsidRDefault="00DD10BF" w:rsidP="00DD10BF">
      <w:pPr>
        <w:bidi w:val="0"/>
        <w:spacing w:after="160" w:line="259" w:lineRule="auto"/>
        <w:jc w:val="right"/>
        <w:rPr>
          <w:rtl/>
        </w:rPr>
      </w:pPr>
    </w:p>
    <w:p w14:paraId="6C895A37" w14:textId="7B166DEF" w:rsidR="00935C0E" w:rsidRDefault="00935C0E" w:rsidP="00935C0E">
      <w:pPr>
        <w:bidi w:val="0"/>
        <w:jc w:val="center"/>
      </w:pPr>
    </w:p>
    <w:p w14:paraId="162741DD" w14:textId="575B0125" w:rsidR="00935C0E" w:rsidRPr="009F34C6" w:rsidRDefault="00935C0E" w:rsidP="009F34C6">
      <w:pPr>
        <w:bidi w:val="0"/>
        <w:spacing w:after="160" w:line="259" w:lineRule="auto"/>
        <w:jc w:val="left"/>
      </w:pPr>
      <w:r>
        <w:br w:type="page"/>
      </w:r>
    </w:p>
    <w:p w14:paraId="17BC01B8" w14:textId="500D3FC5" w:rsidR="00781A2F" w:rsidRPr="00935C0E" w:rsidRDefault="00781A2F" w:rsidP="00781A2F">
      <w:pPr>
        <w:tabs>
          <w:tab w:val="center" w:pos="4513"/>
        </w:tabs>
        <w:bidi w:val="0"/>
        <w:rPr>
          <w:rtl/>
        </w:rPr>
        <w:sectPr w:rsidR="00781A2F" w:rsidRPr="00935C0E" w:rsidSect="00D45731">
          <w:headerReference w:type="even" r:id="rId61"/>
          <w:headerReference w:type="default" r:id="rId62"/>
          <w:footerReference w:type="default" r:id="rId63"/>
          <w:pgSz w:w="11906" w:h="16838" w:code="9"/>
          <w:pgMar w:top="1440" w:right="1440" w:bottom="1440" w:left="1440" w:header="113" w:footer="0" w:gutter="0"/>
          <w:pgNumType w:start="0"/>
          <w:cols w:space="720"/>
          <w:titlePg/>
          <w:docGrid w:linePitch="381"/>
        </w:sectPr>
      </w:pPr>
    </w:p>
    <w:p w14:paraId="229AB874" w14:textId="44E15D15"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14BCD2A9" wp14:editId="52C77379">
                <wp:simplePos x="0" y="0"/>
                <wp:positionH relativeFrom="column">
                  <wp:posOffset>85725</wp:posOffset>
                </wp:positionH>
                <wp:positionV relativeFrom="paragraph">
                  <wp:posOffset>-466725</wp:posOffset>
                </wp:positionV>
                <wp:extent cx="6110550" cy="6986998"/>
                <wp:effectExtent l="0" t="0" r="5080" b="4445"/>
                <wp:wrapNone/>
                <wp:docPr id="162" name="Group 162"/>
                <wp:cNvGraphicFramePr/>
                <a:graphic xmlns:a="http://schemas.openxmlformats.org/drawingml/2006/main">
                  <a:graphicData uri="http://schemas.microsoft.com/office/word/2010/wordprocessingGroup">
                    <wpg:wgp>
                      <wpg:cNvGrpSpPr/>
                      <wpg:grpSpPr>
                        <a:xfrm>
                          <a:off x="0" y="0"/>
                          <a:ext cx="6110550" cy="6986998"/>
                          <a:chOff x="-38100" y="0"/>
                          <a:chExt cx="6110550" cy="6986998"/>
                        </a:xfrm>
                      </wpg:grpSpPr>
                      <wpg:grpSp>
                        <wpg:cNvPr id="1279981941" name="Group 1279981941"/>
                        <wpg:cNvGrpSpPr/>
                        <wpg:grpSpPr>
                          <a:xfrm>
                            <a:off x="-38100" y="2571750"/>
                            <a:ext cx="5641255" cy="4415248"/>
                            <a:chOff x="-200030" y="0"/>
                            <a:chExt cx="5641330" cy="4415562"/>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64" cstate="print">
                                  <a:lum bright="70000" contrast="-70000"/>
                                  <a:extLst>
                                    <a:ext uri="{BEBA8EAE-BF5A-486C-A8C5-ECC9F3942E4B}">
                                      <a14:imgProps xmlns:a14="http://schemas.microsoft.com/office/drawing/2010/main">
                                        <a14:imgLayer r:embed="rId6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062BC758" w14:textId="5E608B89" w:rsidR="00BC6FB1" w:rsidRPr="00BC6FB1" w:rsidRDefault="00A81129" w:rsidP="00A81129">
                                  <w:pPr>
                                    <w:jc w:val="center"/>
                                    <w:rPr>
                                      <w:rFonts w:ascii="Adobe Arabic" w:eastAsia="GE Dinar One" w:hAnsi="Adobe Arabic" w:cs="Adobe Arabic"/>
                                      <w:b/>
                                      <w:bCs/>
                                      <w:color w:val="000000"/>
                                      <w:kern w:val="24"/>
                                      <w:sz w:val="44"/>
                                      <w:szCs w:val="44"/>
                                      <w:lang w:bidi="ar-SY"/>
                                    </w:rPr>
                                  </w:pPr>
                                  <w:hyperlink r:id="rId66" w:history="1">
                                    <w:r w:rsidR="00BC6FB1" w:rsidRPr="00A81129">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588B33D7" w14:textId="2E227050" w:rsidR="00BC6FB1" w:rsidRPr="00BC6FB1" w:rsidRDefault="00A81129" w:rsidP="00A81129">
                                  <w:pPr>
                                    <w:jc w:val="center"/>
                                    <w:rPr>
                                      <w:rFonts w:ascii="Adobe Arabic" w:eastAsia="GE Dinar One" w:hAnsi="Adobe Arabic" w:cs="Adobe Arabic"/>
                                      <w:b/>
                                      <w:bCs/>
                                      <w:color w:val="000000"/>
                                      <w:kern w:val="24"/>
                                      <w:sz w:val="44"/>
                                      <w:szCs w:val="44"/>
                                      <w:lang w:bidi="ar-SY"/>
                                    </w:rPr>
                                  </w:pPr>
                                  <w:hyperlink r:id="rId67" w:history="1">
                                    <w:r w:rsidR="00BC6FB1" w:rsidRPr="00A81129">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68" cstate="print">
                                <a:lum bright="70000" contrast="-70000"/>
                                <a:extLst>
                                  <a:ext uri="{BEBA8EAE-BF5A-486C-A8C5-ECC9F3942E4B}">
                                    <a14:imgProps xmlns:a14="http://schemas.microsoft.com/office/drawing/2010/main">
                                      <a14:imgLayer r:embed="rId6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528628" y="635525"/>
                              <a:ext cx="2912672" cy="3780037"/>
                            </a:xfrm>
                            <a:prstGeom prst="rect">
                              <a:avLst/>
                            </a:prstGeom>
                            <a:noFill/>
                            <a:ln w="6350">
                              <a:noFill/>
                            </a:ln>
                          </wps:spPr>
                          <wps:txbx>
                            <w:txbxContent>
                              <w:p w14:paraId="6B5BD11E" w14:textId="0A238AB4" w:rsidR="00410BAA" w:rsidRPr="00410BAA" w:rsidRDefault="00A81129" w:rsidP="00A81129">
                                <w:pPr>
                                  <w:jc w:val="left"/>
                                  <w:rPr>
                                    <w:rFonts w:ascii="Adobe Arabic" w:eastAsia="GE Dinar One" w:hAnsi="Adobe Arabic" w:cs="Adobe Arabic"/>
                                    <w:color w:val="000000"/>
                                    <w:kern w:val="24"/>
                                    <w:sz w:val="36"/>
                                    <w:szCs w:val="36"/>
                                    <w:rtl/>
                                    <w:lang w:bidi="ar-SY"/>
                                  </w:rPr>
                                </w:pPr>
                                <w:hyperlink r:id="rId70" w:history="1">
                                  <w:r w:rsidR="00410BAA" w:rsidRPr="00A81129">
                                    <w:rPr>
                                      <w:rStyle w:val="Hyperlink"/>
                                      <w:rFonts w:ascii="Adobe Arabic" w:eastAsia="GE Dinar One" w:hAnsi="Adobe Arabic" w:cs="Adobe Arabic" w:hint="cs"/>
                                      <w:kern w:val="24"/>
                                      <w:sz w:val="36"/>
                                      <w:szCs w:val="36"/>
                                      <w:rtl/>
                                      <w:lang w:bidi="ar-SY"/>
                                    </w:rPr>
                                    <w:t>عند الانتهاء من تنفيذ أنشطة هذه الجلسة التدريبية، سيتمكّن المشاركون من</w:t>
                                  </w:r>
                                </w:hyperlink>
                                <w:r w:rsidR="00410BAA" w:rsidRPr="00410BAA">
                                  <w:rPr>
                                    <w:rFonts w:ascii="Adobe Arabic" w:eastAsia="GE Dinar One" w:hAnsi="Adobe Arabic" w:cs="Adobe Arabic" w:hint="cs"/>
                                    <w:color w:val="000000"/>
                                    <w:kern w:val="24"/>
                                    <w:sz w:val="36"/>
                                    <w:szCs w:val="36"/>
                                    <w:rtl/>
                                    <w:lang w:bidi="ar-SY"/>
                                  </w:rPr>
                                  <w:t>:</w:t>
                                </w:r>
                              </w:p>
                              <w:p w14:paraId="3C726F06"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تقديم </w:t>
                                </w:r>
                                <w:r w:rsidRPr="00410BAA">
                                  <w:rPr>
                                    <w:rFonts w:ascii="Adobe Arabic" w:eastAsia="GE Dinar One" w:hAnsi="Adobe Arabic" w:cs="Adobe Arabic"/>
                                    <w:color w:val="000000"/>
                                    <w:kern w:val="24"/>
                                    <w:sz w:val="36"/>
                                    <w:szCs w:val="36"/>
                                    <w:rtl/>
                                    <w:lang w:bidi="ar-SY"/>
                                  </w:rPr>
                                  <w:t>تعريف</w:t>
                                </w:r>
                                <w:r w:rsidRPr="00410BAA">
                                  <w:rPr>
                                    <w:rFonts w:ascii="Adobe Arabic" w:eastAsia="GE Dinar One" w:hAnsi="Adobe Arabic" w:cs="Adobe Arabic" w:hint="cs"/>
                                    <w:color w:val="000000"/>
                                    <w:kern w:val="24"/>
                                    <w:sz w:val="36"/>
                                    <w:szCs w:val="36"/>
                                    <w:rtl/>
                                    <w:lang w:bidi="ar-SY"/>
                                  </w:rPr>
                                  <w:t xml:space="preserve"> واضح لمفهوم</w:t>
                                </w:r>
                                <w:r w:rsidRPr="00410BAA">
                                  <w:rPr>
                                    <w:rFonts w:ascii="Adobe Arabic" w:eastAsia="GE Dinar One" w:hAnsi="Adobe Arabic" w:cs="Adobe Arabic"/>
                                    <w:color w:val="000000"/>
                                    <w:kern w:val="24"/>
                                    <w:sz w:val="36"/>
                                    <w:szCs w:val="36"/>
                                    <w:rtl/>
                                    <w:lang w:bidi="ar-SY"/>
                                  </w:rPr>
                                  <w:t xml:space="preserve"> الذكاء الاصطناعي و</w:t>
                                </w:r>
                                <w:r w:rsidRPr="00410BAA">
                                  <w:rPr>
                                    <w:rFonts w:ascii="Adobe Arabic" w:eastAsia="GE Dinar One" w:hAnsi="Adobe Arabic" w:cs="Adobe Arabic" w:hint="cs"/>
                                    <w:color w:val="000000"/>
                                    <w:kern w:val="24"/>
                                    <w:sz w:val="36"/>
                                    <w:szCs w:val="36"/>
                                    <w:rtl/>
                                    <w:lang w:bidi="ar-SY"/>
                                  </w:rPr>
                                  <w:t xml:space="preserve">تحديد </w:t>
                                </w:r>
                                <w:r w:rsidRPr="00410BAA">
                                  <w:rPr>
                                    <w:rFonts w:ascii="Adobe Arabic" w:eastAsia="GE Dinar One" w:hAnsi="Adobe Arabic" w:cs="Adobe Arabic"/>
                                    <w:color w:val="000000"/>
                                    <w:kern w:val="24"/>
                                    <w:sz w:val="36"/>
                                    <w:szCs w:val="36"/>
                                    <w:rtl/>
                                    <w:lang w:bidi="ar-SY"/>
                                  </w:rPr>
                                  <w:t>أنواعه</w:t>
                                </w:r>
                                <w:r w:rsidRPr="00410BAA">
                                  <w:rPr>
                                    <w:rFonts w:ascii="Adobe Arabic" w:eastAsia="GE Dinar One" w:hAnsi="Adobe Arabic" w:cs="Adobe Arabic" w:hint="cs"/>
                                    <w:color w:val="000000"/>
                                    <w:kern w:val="24"/>
                                    <w:sz w:val="36"/>
                                    <w:szCs w:val="36"/>
                                    <w:rtl/>
                                    <w:lang w:bidi="ar-SY"/>
                                  </w:rPr>
                                  <w:t>.</w:t>
                                </w:r>
                              </w:p>
                              <w:p w14:paraId="0D1A0E3A"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مناقشة </w:t>
                                </w:r>
                                <w:r w:rsidRPr="00410BAA">
                                  <w:rPr>
                                    <w:rFonts w:ascii="Adobe Arabic" w:eastAsia="GE Dinar One" w:hAnsi="Adobe Arabic" w:cs="Adobe Arabic"/>
                                    <w:color w:val="000000"/>
                                    <w:kern w:val="24"/>
                                    <w:sz w:val="36"/>
                                    <w:szCs w:val="36"/>
                                    <w:rtl/>
                                    <w:lang w:bidi="ar-SY"/>
                                  </w:rPr>
                                  <w:t>أهمية الذكاء الاصطناعي في العمل الحكومي</w:t>
                                </w:r>
                                <w:r w:rsidRPr="00410BAA">
                                  <w:rPr>
                                    <w:rFonts w:ascii="Adobe Arabic" w:eastAsia="GE Dinar One" w:hAnsi="Adobe Arabic" w:cs="Adobe Arabic" w:hint="cs"/>
                                    <w:color w:val="000000"/>
                                    <w:kern w:val="24"/>
                                    <w:sz w:val="36"/>
                                    <w:szCs w:val="36"/>
                                    <w:rtl/>
                                    <w:lang w:bidi="ar-SY"/>
                                  </w:rPr>
                                  <w:t>.</w:t>
                                </w:r>
                              </w:p>
                              <w:p w14:paraId="3BA080C4"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lang w:bidi="ar-SY"/>
                                  </w:rPr>
                                </w:pPr>
                                <w:r w:rsidRPr="00410BAA">
                                  <w:rPr>
                                    <w:rFonts w:ascii="Adobe Arabic" w:eastAsia="GE Dinar One" w:hAnsi="Adobe Arabic" w:cs="Adobe Arabic" w:hint="cs"/>
                                    <w:color w:val="000000"/>
                                    <w:kern w:val="24"/>
                                    <w:sz w:val="36"/>
                                    <w:szCs w:val="36"/>
                                    <w:rtl/>
                                    <w:lang w:bidi="ar-SY"/>
                                  </w:rPr>
                                  <w:t xml:space="preserve">تحليل </w:t>
                                </w:r>
                                <w:r w:rsidRPr="00410BAA">
                                  <w:rPr>
                                    <w:rFonts w:ascii="Adobe Arabic" w:eastAsia="GE Dinar One" w:hAnsi="Adobe Arabic" w:cs="Adobe Arabic"/>
                                    <w:color w:val="000000"/>
                                    <w:kern w:val="24"/>
                                    <w:sz w:val="36"/>
                                    <w:szCs w:val="36"/>
                                    <w:rtl/>
                                    <w:lang w:bidi="ar-SY"/>
                                  </w:rPr>
                                  <w:t xml:space="preserve">فرص </w:t>
                                </w:r>
                                <w:r w:rsidRPr="00410BAA">
                                  <w:rPr>
                                    <w:rFonts w:ascii="Adobe Arabic" w:eastAsia="GE Dinar One" w:hAnsi="Adobe Arabic" w:cs="Adobe Arabic" w:hint="cs"/>
                                    <w:color w:val="000000"/>
                                    <w:kern w:val="24"/>
                                    <w:sz w:val="36"/>
                                    <w:szCs w:val="36"/>
                                    <w:rtl/>
                                    <w:lang w:bidi="ar-SY"/>
                                  </w:rPr>
                                  <w:t>ومعوّقات</w:t>
                                </w:r>
                                <w:r w:rsidRPr="00410BAA">
                                  <w:rPr>
                                    <w:rFonts w:ascii="Adobe Arabic" w:eastAsia="GE Dinar One" w:hAnsi="Adobe Arabic" w:cs="Adobe Arabic"/>
                                    <w:color w:val="000000"/>
                                    <w:kern w:val="24"/>
                                    <w:sz w:val="36"/>
                                    <w:szCs w:val="36"/>
                                    <w:rtl/>
                                    <w:lang w:bidi="ar-SY"/>
                                  </w:rPr>
                                  <w:t xml:space="preserve"> تطبيق الذكاء الاصطناعي في العمل الحكومي</w:t>
                                </w:r>
                                <w:r w:rsidRPr="00410BAA">
                                  <w:rPr>
                                    <w:rFonts w:ascii="Adobe Arabic" w:eastAsia="GE Dinar One" w:hAnsi="Adobe Arabic" w:cs="Adobe Arabic" w:hint="cs"/>
                                    <w:color w:val="000000"/>
                                    <w:kern w:val="24"/>
                                    <w:sz w:val="36"/>
                                    <w:szCs w:val="36"/>
                                    <w:rtl/>
                                    <w:lang w:bidi="ar-SY"/>
                                  </w:rPr>
                                  <w:t>.</w:t>
                                </w:r>
                              </w:p>
                              <w:p w14:paraId="1778B3CD"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تحديد </w:t>
                                </w:r>
                                <w:r w:rsidRPr="00410BAA">
                                  <w:rPr>
                                    <w:rFonts w:ascii="Adobe Arabic" w:eastAsia="GE Dinar One" w:hAnsi="Adobe Arabic" w:cs="Adobe Arabic"/>
                                    <w:color w:val="000000"/>
                                    <w:kern w:val="24"/>
                                    <w:sz w:val="36"/>
                                    <w:szCs w:val="36"/>
                                    <w:rtl/>
                                    <w:lang w:bidi="ar-SY"/>
                                  </w:rPr>
                                  <w:t>التحديات الأخلاقية والتنظيمية في استخدام الذكاء الاصطناعي</w:t>
                                </w:r>
                                <w:r w:rsidRPr="00410BAA">
                                  <w:rPr>
                                    <w:rFonts w:ascii="Adobe Arabic" w:eastAsia="GE Dinar One" w:hAnsi="Adobe Arabic" w:cs="Adobe Arabic" w:hint="cs"/>
                                    <w:color w:val="000000"/>
                                    <w:kern w:val="24"/>
                                    <w:sz w:val="36"/>
                                    <w:szCs w:val="36"/>
                                    <w:rtl/>
                                    <w:lang w:bidi="ar-SY"/>
                                  </w:rPr>
                                  <w:t>.</w:t>
                                </w:r>
                              </w:p>
                              <w:p w14:paraId="0C9675B9"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تقديم بعض ال</w:t>
                                </w:r>
                                <w:r w:rsidRPr="00410BAA">
                                  <w:rPr>
                                    <w:rFonts w:ascii="Adobe Arabic" w:eastAsia="GE Dinar One" w:hAnsi="Adobe Arabic" w:cs="Adobe Arabic"/>
                                    <w:color w:val="000000"/>
                                    <w:kern w:val="24"/>
                                    <w:sz w:val="36"/>
                                    <w:szCs w:val="36"/>
                                    <w:rtl/>
                                    <w:lang w:bidi="ar-SY"/>
                                  </w:rPr>
                                  <w:t>أمثلة لتطبيقات الذكاء الاصطناعي في الحكومات العالمية</w:t>
                                </w:r>
                                <w:r w:rsidRPr="00410BAA">
                                  <w:rPr>
                                    <w:rFonts w:ascii="Adobe Arabic" w:eastAsia="GE Dinar One" w:hAnsi="Adobe Arabic" w:cs="Adobe Arabic" w:hint="cs"/>
                                    <w:color w:val="000000"/>
                                    <w:kern w:val="24"/>
                                    <w:sz w:val="36"/>
                                    <w:szCs w:val="36"/>
                                    <w:rtl/>
                                    <w:lang w:bidi="ar-SY"/>
                                  </w:rPr>
                                  <w:t>.</w:t>
                                </w:r>
                              </w:p>
                              <w:p w14:paraId="033B58EB" w14:textId="09931A12" w:rsidR="00BC6FB1" w:rsidRPr="00410BAA" w:rsidRDefault="00BC6FB1" w:rsidP="00410BAA">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200030" y="635440"/>
                              <a:ext cx="2461002" cy="3689174"/>
                            </a:xfrm>
                            <a:prstGeom prst="rect">
                              <a:avLst/>
                            </a:prstGeom>
                            <a:noFill/>
                            <a:ln w="6350">
                              <a:noFill/>
                            </a:ln>
                          </wps:spPr>
                          <wps:txbx>
                            <w:txbxContent>
                              <w:p w14:paraId="187B7F02"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مشاهدة فيديو تدريبي.</w:t>
                                </w:r>
                              </w:p>
                              <w:p w14:paraId="54C43675"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تعريف الذكاء الاصطناعي وأنواعه</w:t>
                                </w:r>
                                <w:r w:rsidRPr="00410BAA">
                                  <w:rPr>
                                    <w:rFonts w:ascii="Adobe Arabic" w:eastAsia="GE Dinar One" w:hAnsi="Adobe Arabic" w:cs="Adobe Arabic" w:hint="cs"/>
                                    <w:color w:val="000000"/>
                                    <w:kern w:val="24"/>
                                    <w:sz w:val="36"/>
                                    <w:szCs w:val="36"/>
                                    <w:rtl/>
                                    <w:lang w:bidi="ar-SY"/>
                                  </w:rPr>
                                  <w:t>.</w:t>
                                </w:r>
                              </w:p>
                              <w:p w14:paraId="066A1254"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أهمية الذكاء الاصطناعي في العمل الحكومي</w:t>
                                </w:r>
                                <w:r w:rsidRPr="00410BAA">
                                  <w:rPr>
                                    <w:rFonts w:ascii="Adobe Arabic" w:eastAsia="GE Dinar One" w:hAnsi="Adobe Arabic" w:cs="Adobe Arabic" w:hint="cs"/>
                                    <w:color w:val="000000"/>
                                    <w:kern w:val="24"/>
                                    <w:sz w:val="36"/>
                                    <w:szCs w:val="36"/>
                                    <w:rtl/>
                                    <w:lang w:bidi="ar-SY"/>
                                  </w:rPr>
                                  <w:t>.</w:t>
                                </w:r>
                              </w:p>
                              <w:p w14:paraId="2E4DE29B"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تمرين.</w:t>
                                </w:r>
                              </w:p>
                              <w:p w14:paraId="7CFB0FB9"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فرص </w:t>
                                </w:r>
                                <w:r w:rsidRPr="00410BAA">
                                  <w:rPr>
                                    <w:rFonts w:ascii="Adobe Arabic" w:eastAsia="GE Dinar One" w:hAnsi="Adobe Arabic" w:cs="Adobe Arabic" w:hint="cs"/>
                                    <w:color w:val="000000"/>
                                    <w:kern w:val="24"/>
                                    <w:sz w:val="36"/>
                                    <w:szCs w:val="36"/>
                                    <w:rtl/>
                                    <w:lang w:bidi="ar-SY"/>
                                  </w:rPr>
                                  <w:t>ومعوّقات</w:t>
                                </w:r>
                                <w:r w:rsidRPr="00410BAA">
                                  <w:rPr>
                                    <w:rFonts w:ascii="Adobe Arabic" w:eastAsia="GE Dinar One" w:hAnsi="Adobe Arabic" w:cs="Adobe Arabic"/>
                                    <w:color w:val="000000"/>
                                    <w:kern w:val="24"/>
                                    <w:sz w:val="36"/>
                                    <w:szCs w:val="36"/>
                                    <w:rtl/>
                                    <w:lang w:bidi="ar-SY"/>
                                  </w:rPr>
                                  <w:t xml:space="preserve"> تطبيق الذكاء الاصطناعي في العمل الحكومي</w:t>
                                </w:r>
                                <w:r w:rsidRPr="00410BAA">
                                  <w:rPr>
                                    <w:rFonts w:ascii="Adobe Arabic" w:eastAsia="GE Dinar One" w:hAnsi="Adobe Arabic" w:cs="Adobe Arabic" w:hint="cs"/>
                                    <w:color w:val="000000"/>
                                    <w:kern w:val="24"/>
                                    <w:sz w:val="36"/>
                                    <w:szCs w:val="36"/>
                                    <w:rtl/>
                                    <w:lang w:bidi="ar-SY"/>
                                  </w:rPr>
                                  <w:t>.</w:t>
                                </w:r>
                              </w:p>
                              <w:p w14:paraId="46972DFC"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التحديات الأخلاقية والتنظيمية في استخدام الذكاء الاصطناعي</w:t>
                                </w:r>
                                <w:r w:rsidRPr="00410BAA">
                                  <w:rPr>
                                    <w:rFonts w:ascii="Adobe Arabic" w:eastAsia="GE Dinar One" w:hAnsi="Adobe Arabic" w:cs="Adobe Arabic" w:hint="cs"/>
                                    <w:color w:val="000000"/>
                                    <w:kern w:val="24"/>
                                    <w:sz w:val="36"/>
                                    <w:szCs w:val="36"/>
                                    <w:rtl/>
                                    <w:lang w:bidi="ar-SY"/>
                                  </w:rPr>
                                  <w:t>.</w:t>
                                </w:r>
                              </w:p>
                              <w:p w14:paraId="30CBE71A"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أمثلة لتطبيقات الذكاء الاصطناعي في الحكومات العالمية</w:t>
                                </w:r>
                                <w:r w:rsidRPr="00410BAA">
                                  <w:rPr>
                                    <w:rFonts w:ascii="Adobe Arabic" w:eastAsia="GE Dinar One" w:hAnsi="Adobe Arabic" w:cs="Adobe Arabic" w:hint="cs"/>
                                    <w:color w:val="000000"/>
                                    <w:kern w:val="24"/>
                                    <w:sz w:val="36"/>
                                    <w:szCs w:val="36"/>
                                    <w:rtl/>
                                    <w:lang w:bidi="ar-SY"/>
                                  </w:rPr>
                                  <w:t>.</w:t>
                                </w:r>
                              </w:p>
                              <w:p w14:paraId="196DA006"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نشاط تدريبي.</w:t>
                                </w:r>
                              </w:p>
                              <w:p w14:paraId="7C8A9147" w14:textId="1D59C8DD" w:rsidR="00BC6FB1" w:rsidRPr="000F32C7" w:rsidRDefault="00BC6FB1">
                                <w:pPr>
                                  <w:pStyle w:val="a5"/>
                                  <w:numPr>
                                    <w:ilvl w:val="0"/>
                                    <w:numId w:val="2"/>
                                  </w:numPr>
                                  <w:spacing w:line="276"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200021" y="0"/>
                            <a:ext cx="5872429" cy="2005854"/>
                            <a:chOff x="200021" y="0"/>
                            <a:chExt cx="5872429" cy="2005854"/>
                          </a:xfrm>
                        </wpg:grpSpPr>
                        <pic:pic xmlns:pic="http://schemas.openxmlformats.org/drawingml/2006/picture">
                          <pic:nvPicPr>
                            <pic:cNvPr id="1246116252" name="Picture 1246116252" descr="Calendar "/>
                            <pic:cNvPicPr>
                              <a:picLocks noChangeAspect="1"/>
                            </pic:cNvPicPr>
                          </pic:nvPicPr>
                          <pic:blipFill>
                            <a:blip r:embed="rId71" cstate="print">
                              <a:lum bright="70000" contrast="-70000"/>
                              <a:extLst>
                                <a:ext uri="{BEBA8EAE-BF5A-486C-A8C5-ECC9F3942E4B}">
                                  <a14:imgProps xmlns:a14="http://schemas.microsoft.com/office/drawing/2010/main">
                                    <a14:imgLayer r:embed="rId7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4" name="TextBox 34"/>
                          <wps:cNvSpPr txBox="1"/>
                          <wps:spPr>
                            <a:xfrm>
                              <a:off x="2494620" y="19867"/>
                              <a:ext cx="2430145" cy="536575"/>
                            </a:xfrm>
                            <a:prstGeom prst="rect">
                              <a:avLst/>
                            </a:prstGeom>
                            <a:noFill/>
                          </wps:spPr>
                          <wps:txbx>
                            <w:txbxContent>
                              <w:p w14:paraId="614B548A" w14:textId="6234E3B1" w:rsidR="00F01FA2" w:rsidRPr="00F01FA2" w:rsidRDefault="00F01FA2" w:rsidP="00A8112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200021" y="1024144"/>
                              <a:ext cx="4566285" cy="981710"/>
                            </a:xfrm>
                            <a:prstGeom prst="rect">
                              <a:avLst/>
                            </a:prstGeom>
                            <a:noFill/>
                          </wps:spPr>
                          <wps:txbx>
                            <w:txbxContent>
                              <w:p w14:paraId="21F7278C" w14:textId="2CC3C6B4" w:rsidR="00F01FA2" w:rsidRPr="00F01FA2" w:rsidRDefault="00410BAA" w:rsidP="00A81129">
                                <w:pPr>
                                  <w:jc w:val="center"/>
                                  <w:rPr>
                                    <w:rFonts w:ascii="Adobe Arabic" w:eastAsia="GE Dinar One" w:hAnsi="Adobe Arabic" w:cs="Adobe Arabic"/>
                                    <w:b/>
                                    <w:bCs/>
                                    <w:kern w:val="24"/>
                                    <w:sz w:val="56"/>
                                    <w:szCs w:val="56"/>
                                    <w:lang w:bidi="ar-SY"/>
                                  </w:rPr>
                                </w:pPr>
                                <w:r w:rsidRPr="00410BAA">
                                  <w:rPr>
                                    <w:rFonts w:ascii="Adobe Arabic" w:eastAsia="GE Dinar One" w:hAnsi="Adobe Arabic" w:cs="Adobe Arabic"/>
                                    <w:b/>
                                    <w:bCs/>
                                    <w:kern w:val="24"/>
                                    <w:sz w:val="56"/>
                                    <w:szCs w:val="56"/>
                                    <w:rtl/>
                                    <w:lang w:bidi="ar-SY"/>
                                  </w:rPr>
                                  <w:t xml:space="preserve">مقدّمة حول </w:t>
                                </w:r>
                                <w:hyperlink r:id="rId73" w:history="1">
                                  <w:r w:rsidRPr="00A81129">
                                    <w:rPr>
                                      <w:rStyle w:val="Hyperlink"/>
                                      <w:rFonts w:ascii="Adobe Arabic" w:eastAsia="GE Dinar One" w:hAnsi="Adobe Arabic" w:cs="Adobe Arabic"/>
                                      <w:b/>
                                      <w:bCs/>
                                      <w:kern w:val="24"/>
                                      <w:sz w:val="56"/>
                                      <w:szCs w:val="56"/>
                                      <w:rtl/>
                                      <w:lang w:bidi="ar-SY"/>
                                    </w:rPr>
                                    <w:t>الذكاء الاصطناعي</w:t>
                                  </w:r>
                                </w:hyperlink>
                                <w:r w:rsidRPr="00410BAA">
                                  <w:rPr>
                                    <w:rFonts w:ascii="Adobe Arabic" w:eastAsia="GE Dinar One" w:hAnsi="Adobe Arabic" w:cs="Adobe Arabic"/>
                                    <w:b/>
                                    <w:bCs/>
                                    <w:kern w:val="24"/>
                                    <w:sz w:val="56"/>
                                    <w:szCs w:val="56"/>
                                    <w:rtl/>
                                    <w:lang w:bidi="ar-SY"/>
                                  </w:rPr>
                                  <w:t xml:space="preserve"> والقطاع الحكومي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4BCD2A9" id="Group 162" o:spid="_x0000_s1048" style="position:absolute;left:0;text-align:left;margin-left:6.75pt;margin-top:-36.75pt;width:481.15pt;height:550.15pt;z-index:252771328;mso-position-horizontal-relative:text;mso-position-vertical-relative:text;mso-width-relative:margin;mso-height-relative:margin" coordorigin="-381" coordsize="61105,6986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Ozs7jQUdIAAAD/dFJO&#10;U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">
                <v:group id="Group 1279981941" o:spid="_x0000_s1049" style="position:absolute;left:-381;top:25717;width:56412;height:44152" coordorigin="-2000" coordsize="56413,4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74"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062BC758" w14:textId="5E608B89" w:rsidR="00BC6FB1" w:rsidRPr="00BC6FB1" w:rsidRDefault="00A81129" w:rsidP="00A81129">
                            <w:pPr>
                              <w:jc w:val="center"/>
                              <w:rPr>
                                <w:rFonts w:ascii="Adobe Arabic" w:eastAsia="GE Dinar One" w:hAnsi="Adobe Arabic" w:cs="Adobe Arabic"/>
                                <w:b/>
                                <w:bCs/>
                                <w:color w:val="000000"/>
                                <w:kern w:val="24"/>
                                <w:sz w:val="44"/>
                                <w:szCs w:val="44"/>
                                <w:lang w:bidi="ar-SY"/>
                              </w:rPr>
                            </w:pPr>
                            <w:hyperlink r:id="rId75" w:history="1">
                              <w:r w:rsidR="00BC6FB1" w:rsidRPr="00A81129">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588B33D7" w14:textId="2E227050" w:rsidR="00BC6FB1" w:rsidRPr="00BC6FB1" w:rsidRDefault="00A81129" w:rsidP="00A81129">
                            <w:pPr>
                              <w:jc w:val="center"/>
                              <w:rPr>
                                <w:rFonts w:ascii="Adobe Arabic" w:eastAsia="GE Dinar One" w:hAnsi="Adobe Arabic" w:cs="Adobe Arabic"/>
                                <w:b/>
                                <w:bCs/>
                                <w:color w:val="000000"/>
                                <w:kern w:val="24"/>
                                <w:sz w:val="44"/>
                                <w:szCs w:val="44"/>
                                <w:lang w:bidi="ar-SY"/>
                              </w:rPr>
                            </w:pPr>
                            <w:hyperlink r:id="rId76" w:history="1">
                              <w:r w:rsidR="00BC6FB1" w:rsidRPr="00A81129">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77" o:title="Note " gain="19661f" blacklevel="22938f"/>
                    </v:shape>
                  </v:group>
                  <v:shape id="Text Box 1279981951" o:spid="_x0000_s1059" type="#_x0000_t202" style="position:absolute;left:25286;top:6355;width:29127;height:37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6B5BD11E" w14:textId="0A238AB4" w:rsidR="00410BAA" w:rsidRPr="00410BAA" w:rsidRDefault="00A81129" w:rsidP="00A81129">
                          <w:pPr>
                            <w:jc w:val="left"/>
                            <w:rPr>
                              <w:rFonts w:ascii="Adobe Arabic" w:eastAsia="GE Dinar One" w:hAnsi="Adobe Arabic" w:cs="Adobe Arabic"/>
                              <w:color w:val="000000"/>
                              <w:kern w:val="24"/>
                              <w:sz w:val="36"/>
                              <w:szCs w:val="36"/>
                              <w:rtl/>
                              <w:lang w:bidi="ar-SY"/>
                            </w:rPr>
                          </w:pPr>
                          <w:hyperlink r:id="rId78" w:history="1">
                            <w:r w:rsidR="00410BAA" w:rsidRPr="00A81129">
                              <w:rPr>
                                <w:rStyle w:val="Hyperlink"/>
                                <w:rFonts w:ascii="Adobe Arabic" w:eastAsia="GE Dinar One" w:hAnsi="Adobe Arabic" w:cs="Adobe Arabic" w:hint="cs"/>
                                <w:kern w:val="24"/>
                                <w:sz w:val="36"/>
                                <w:szCs w:val="36"/>
                                <w:rtl/>
                                <w:lang w:bidi="ar-SY"/>
                              </w:rPr>
                              <w:t>عند الانتهاء من تنفيذ أنشطة هذه الجلسة التدريبية، سيتمكّن المشاركون من</w:t>
                            </w:r>
                          </w:hyperlink>
                          <w:r w:rsidR="00410BAA" w:rsidRPr="00410BAA">
                            <w:rPr>
                              <w:rFonts w:ascii="Adobe Arabic" w:eastAsia="GE Dinar One" w:hAnsi="Adobe Arabic" w:cs="Adobe Arabic" w:hint="cs"/>
                              <w:color w:val="000000"/>
                              <w:kern w:val="24"/>
                              <w:sz w:val="36"/>
                              <w:szCs w:val="36"/>
                              <w:rtl/>
                              <w:lang w:bidi="ar-SY"/>
                            </w:rPr>
                            <w:t>:</w:t>
                          </w:r>
                        </w:p>
                        <w:p w14:paraId="3C726F06"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تقديم </w:t>
                          </w:r>
                          <w:r w:rsidRPr="00410BAA">
                            <w:rPr>
                              <w:rFonts w:ascii="Adobe Arabic" w:eastAsia="GE Dinar One" w:hAnsi="Adobe Arabic" w:cs="Adobe Arabic"/>
                              <w:color w:val="000000"/>
                              <w:kern w:val="24"/>
                              <w:sz w:val="36"/>
                              <w:szCs w:val="36"/>
                              <w:rtl/>
                              <w:lang w:bidi="ar-SY"/>
                            </w:rPr>
                            <w:t>تعريف</w:t>
                          </w:r>
                          <w:r w:rsidRPr="00410BAA">
                            <w:rPr>
                              <w:rFonts w:ascii="Adobe Arabic" w:eastAsia="GE Dinar One" w:hAnsi="Adobe Arabic" w:cs="Adobe Arabic" w:hint="cs"/>
                              <w:color w:val="000000"/>
                              <w:kern w:val="24"/>
                              <w:sz w:val="36"/>
                              <w:szCs w:val="36"/>
                              <w:rtl/>
                              <w:lang w:bidi="ar-SY"/>
                            </w:rPr>
                            <w:t xml:space="preserve"> واضح لمفهوم</w:t>
                          </w:r>
                          <w:r w:rsidRPr="00410BAA">
                            <w:rPr>
                              <w:rFonts w:ascii="Adobe Arabic" w:eastAsia="GE Dinar One" w:hAnsi="Adobe Arabic" w:cs="Adobe Arabic"/>
                              <w:color w:val="000000"/>
                              <w:kern w:val="24"/>
                              <w:sz w:val="36"/>
                              <w:szCs w:val="36"/>
                              <w:rtl/>
                              <w:lang w:bidi="ar-SY"/>
                            </w:rPr>
                            <w:t xml:space="preserve"> الذكاء الاصطناعي و</w:t>
                          </w:r>
                          <w:r w:rsidRPr="00410BAA">
                            <w:rPr>
                              <w:rFonts w:ascii="Adobe Arabic" w:eastAsia="GE Dinar One" w:hAnsi="Adobe Arabic" w:cs="Adobe Arabic" w:hint="cs"/>
                              <w:color w:val="000000"/>
                              <w:kern w:val="24"/>
                              <w:sz w:val="36"/>
                              <w:szCs w:val="36"/>
                              <w:rtl/>
                              <w:lang w:bidi="ar-SY"/>
                            </w:rPr>
                            <w:t xml:space="preserve">تحديد </w:t>
                          </w:r>
                          <w:r w:rsidRPr="00410BAA">
                            <w:rPr>
                              <w:rFonts w:ascii="Adobe Arabic" w:eastAsia="GE Dinar One" w:hAnsi="Adobe Arabic" w:cs="Adobe Arabic"/>
                              <w:color w:val="000000"/>
                              <w:kern w:val="24"/>
                              <w:sz w:val="36"/>
                              <w:szCs w:val="36"/>
                              <w:rtl/>
                              <w:lang w:bidi="ar-SY"/>
                            </w:rPr>
                            <w:t>أنواعه</w:t>
                          </w:r>
                          <w:r w:rsidRPr="00410BAA">
                            <w:rPr>
                              <w:rFonts w:ascii="Adobe Arabic" w:eastAsia="GE Dinar One" w:hAnsi="Adobe Arabic" w:cs="Adobe Arabic" w:hint="cs"/>
                              <w:color w:val="000000"/>
                              <w:kern w:val="24"/>
                              <w:sz w:val="36"/>
                              <w:szCs w:val="36"/>
                              <w:rtl/>
                              <w:lang w:bidi="ar-SY"/>
                            </w:rPr>
                            <w:t>.</w:t>
                          </w:r>
                        </w:p>
                        <w:p w14:paraId="0D1A0E3A"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مناقشة </w:t>
                          </w:r>
                          <w:r w:rsidRPr="00410BAA">
                            <w:rPr>
                              <w:rFonts w:ascii="Adobe Arabic" w:eastAsia="GE Dinar One" w:hAnsi="Adobe Arabic" w:cs="Adobe Arabic"/>
                              <w:color w:val="000000"/>
                              <w:kern w:val="24"/>
                              <w:sz w:val="36"/>
                              <w:szCs w:val="36"/>
                              <w:rtl/>
                              <w:lang w:bidi="ar-SY"/>
                            </w:rPr>
                            <w:t>أهمية الذكاء الاصطناعي في العمل الحكومي</w:t>
                          </w:r>
                          <w:r w:rsidRPr="00410BAA">
                            <w:rPr>
                              <w:rFonts w:ascii="Adobe Arabic" w:eastAsia="GE Dinar One" w:hAnsi="Adobe Arabic" w:cs="Adobe Arabic" w:hint="cs"/>
                              <w:color w:val="000000"/>
                              <w:kern w:val="24"/>
                              <w:sz w:val="36"/>
                              <w:szCs w:val="36"/>
                              <w:rtl/>
                              <w:lang w:bidi="ar-SY"/>
                            </w:rPr>
                            <w:t>.</w:t>
                          </w:r>
                        </w:p>
                        <w:p w14:paraId="3BA080C4"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lang w:bidi="ar-SY"/>
                            </w:rPr>
                          </w:pPr>
                          <w:r w:rsidRPr="00410BAA">
                            <w:rPr>
                              <w:rFonts w:ascii="Adobe Arabic" w:eastAsia="GE Dinar One" w:hAnsi="Adobe Arabic" w:cs="Adobe Arabic" w:hint="cs"/>
                              <w:color w:val="000000"/>
                              <w:kern w:val="24"/>
                              <w:sz w:val="36"/>
                              <w:szCs w:val="36"/>
                              <w:rtl/>
                              <w:lang w:bidi="ar-SY"/>
                            </w:rPr>
                            <w:t xml:space="preserve">تحليل </w:t>
                          </w:r>
                          <w:r w:rsidRPr="00410BAA">
                            <w:rPr>
                              <w:rFonts w:ascii="Adobe Arabic" w:eastAsia="GE Dinar One" w:hAnsi="Adobe Arabic" w:cs="Adobe Arabic"/>
                              <w:color w:val="000000"/>
                              <w:kern w:val="24"/>
                              <w:sz w:val="36"/>
                              <w:szCs w:val="36"/>
                              <w:rtl/>
                              <w:lang w:bidi="ar-SY"/>
                            </w:rPr>
                            <w:t xml:space="preserve">فرص </w:t>
                          </w:r>
                          <w:r w:rsidRPr="00410BAA">
                            <w:rPr>
                              <w:rFonts w:ascii="Adobe Arabic" w:eastAsia="GE Dinar One" w:hAnsi="Adobe Arabic" w:cs="Adobe Arabic" w:hint="cs"/>
                              <w:color w:val="000000"/>
                              <w:kern w:val="24"/>
                              <w:sz w:val="36"/>
                              <w:szCs w:val="36"/>
                              <w:rtl/>
                              <w:lang w:bidi="ar-SY"/>
                            </w:rPr>
                            <w:t>ومعوّقات</w:t>
                          </w:r>
                          <w:r w:rsidRPr="00410BAA">
                            <w:rPr>
                              <w:rFonts w:ascii="Adobe Arabic" w:eastAsia="GE Dinar One" w:hAnsi="Adobe Arabic" w:cs="Adobe Arabic"/>
                              <w:color w:val="000000"/>
                              <w:kern w:val="24"/>
                              <w:sz w:val="36"/>
                              <w:szCs w:val="36"/>
                              <w:rtl/>
                              <w:lang w:bidi="ar-SY"/>
                            </w:rPr>
                            <w:t xml:space="preserve"> تطبيق الذكاء الاصطناعي في العمل الحكومي</w:t>
                          </w:r>
                          <w:r w:rsidRPr="00410BAA">
                            <w:rPr>
                              <w:rFonts w:ascii="Adobe Arabic" w:eastAsia="GE Dinar One" w:hAnsi="Adobe Arabic" w:cs="Adobe Arabic" w:hint="cs"/>
                              <w:color w:val="000000"/>
                              <w:kern w:val="24"/>
                              <w:sz w:val="36"/>
                              <w:szCs w:val="36"/>
                              <w:rtl/>
                              <w:lang w:bidi="ar-SY"/>
                            </w:rPr>
                            <w:t>.</w:t>
                          </w:r>
                        </w:p>
                        <w:p w14:paraId="1778B3CD"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 xml:space="preserve">تحديد </w:t>
                          </w:r>
                          <w:r w:rsidRPr="00410BAA">
                            <w:rPr>
                              <w:rFonts w:ascii="Adobe Arabic" w:eastAsia="GE Dinar One" w:hAnsi="Adobe Arabic" w:cs="Adobe Arabic"/>
                              <w:color w:val="000000"/>
                              <w:kern w:val="24"/>
                              <w:sz w:val="36"/>
                              <w:szCs w:val="36"/>
                              <w:rtl/>
                              <w:lang w:bidi="ar-SY"/>
                            </w:rPr>
                            <w:t>التحديات الأخلاقية والتنظيمية في استخدام الذكاء الاصطناعي</w:t>
                          </w:r>
                          <w:r w:rsidRPr="00410BAA">
                            <w:rPr>
                              <w:rFonts w:ascii="Adobe Arabic" w:eastAsia="GE Dinar One" w:hAnsi="Adobe Arabic" w:cs="Adobe Arabic" w:hint="cs"/>
                              <w:color w:val="000000"/>
                              <w:kern w:val="24"/>
                              <w:sz w:val="36"/>
                              <w:szCs w:val="36"/>
                              <w:rtl/>
                              <w:lang w:bidi="ar-SY"/>
                            </w:rPr>
                            <w:t>.</w:t>
                          </w:r>
                        </w:p>
                        <w:p w14:paraId="0C9675B9"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تقديم بعض ال</w:t>
                          </w:r>
                          <w:r w:rsidRPr="00410BAA">
                            <w:rPr>
                              <w:rFonts w:ascii="Adobe Arabic" w:eastAsia="GE Dinar One" w:hAnsi="Adobe Arabic" w:cs="Adobe Arabic"/>
                              <w:color w:val="000000"/>
                              <w:kern w:val="24"/>
                              <w:sz w:val="36"/>
                              <w:szCs w:val="36"/>
                              <w:rtl/>
                              <w:lang w:bidi="ar-SY"/>
                            </w:rPr>
                            <w:t>أمثلة لتطبيقات الذكاء الاصطناعي في الحكومات العالمية</w:t>
                          </w:r>
                          <w:r w:rsidRPr="00410BAA">
                            <w:rPr>
                              <w:rFonts w:ascii="Adobe Arabic" w:eastAsia="GE Dinar One" w:hAnsi="Adobe Arabic" w:cs="Adobe Arabic" w:hint="cs"/>
                              <w:color w:val="000000"/>
                              <w:kern w:val="24"/>
                              <w:sz w:val="36"/>
                              <w:szCs w:val="36"/>
                              <w:rtl/>
                              <w:lang w:bidi="ar-SY"/>
                            </w:rPr>
                            <w:t>.</w:t>
                          </w:r>
                        </w:p>
                        <w:p w14:paraId="033B58EB" w14:textId="09931A12" w:rsidR="00BC6FB1" w:rsidRPr="00410BAA" w:rsidRDefault="00BC6FB1" w:rsidP="00410BAA">
                          <w:pPr>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2000;top:6354;width:24609;height:36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187B7F02"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مشاهدة فيديو تدريبي.</w:t>
                          </w:r>
                        </w:p>
                        <w:p w14:paraId="54C43675"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تعريف الذكاء الاصطناعي وأنواعه</w:t>
                          </w:r>
                          <w:r w:rsidRPr="00410BAA">
                            <w:rPr>
                              <w:rFonts w:ascii="Adobe Arabic" w:eastAsia="GE Dinar One" w:hAnsi="Adobe Arabic" w:cs="Adobe Arabic" w:hint="cs"/>
                              <w:color w:val="000000"/>
                              <w:kern w:val="24"/>
                              <w:sz w:val="36"/>
                              <w:szCs w:val="36"/>
                              <w:rtl/>
                              <w:lang w:bidi="ar-SY"/>
                            </w:rPr>
                            <w:t>.</w:t>
                          </w:r>
                        </w:p>
                        <w:p w14:paraId="066A1254"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أهمية الذكاء الاصطناعي في العمل الحكومي</w:t>
                          </w:r>
                          <w:r w:rsidRPr="00410BAA">
                            <w:rPr>
                              <w:rFonts w:ascii="Adobe Arabic" w:eastAsia="GE Dinar One" w:hAnsi="Adobe Arabic" w:cs="Adobe Arabic" w:hint="cs"/>
                              <w:color w:val="000000"/>
                              <w:kern w:val="24"/>
                              <w:sz w:val="36"/>
                              <w:szCs w:val="36"/>
                              <w:rtl/>
                              <w:lang w:bidi="ar-SY"/>
                            </w:rPr>
                            <w:t>.</w:t>
                          </w:r>
                        </w:p>
                        <w:p w14:paraId="2E4DE29B"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تمرين.</w:t>
                          </w:r>
                        </w:p>
                        <w:p w14:paraId="7CFB0FB9"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 xml:space="preserve">فرص </w:t>
                          </w:r>
                          <w:r w:rsidRPr="00410BAA">
                            <w:rPr>
                              <w:rFonts w:ascii="Adobe Arabic" w:eastAsia="GE Dinar One" w:hAnsi="Adobe Arabic" w:cs="Adobe Arabic" w:hint="cs"/>
                              <w:color w:val="000000"/>
                              <w:kern w:val="24"/>
                              <w:sz w:val="36"/>
                              <w:szCs w:val="36"/>
                              <w:rtl/>
                              <w:lang w:bidi="ar-SY"/>
                            </w:rPr>
                            <w:t>ومعوّقات</w:t>
                          </w:r>
                          <w:r w:rsidRPr="00410BAA">
                            <w:rPr>
                              <w:rFonts w:ascii="Adobe Arabic" w:eastAsia="GE Dinar One" w:hAnsi="Adobe Arabic" w:cs="Adobe Arabic"/>
                              <w:color w:val="000000"/>
                              <w:kern w:val="24"/>
                              <w:sz w:val="36"/>
                              <w:szCs w:val="36"/>
                              <w:rtl/>
                              <w:lang w:bidi="ar-SY"/>
                            </w:rPr>
                            <w:t xml:space="preserve"> تطبيق الذكاء الاصطناعي في العمل الحكومي</w:t>
                          </w:r>
                          <w:r w:rsidRPr="00410BAA">
                            <w:rPr>
                              <w:rFonts w:ascii="Adobe Arabic" w:eastAsia="GE Dinar One" w:hAnsi="Adobe Arabic" w:cs="Adobe Arabic" w:hint="cs"/>
                              <w:color w:val="000000"/>
                              <w:kern w:val="24"/>
                              <w:sz w:val="36"/>
                              <w:szCs w:val="36"/>
                              <w:rtl/>
                              <w:lang w:bidi="ar-SY"/>
                            </w:rPr>
                            <w:t>.</w:t>
                          </w:r>
                        </w:p>
                        <w:p w14:paraId="46972DFC"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التحديات الأخلاقية والتنظيمية في استخدام الذكاء الاصطناعي</w:t>
                          </w:r>
                          <w:r w:rsidRPr="00410BAA">
                            <w:rPr>
                              <w:rFonts w:ascii="Adobe Arabic" w:eastAsia="GE Dinar One" w:hAnsi="Adobe Arabic" w:cs="Adobe Arabic" w:hint="cs"/>
                              <w:color w:val="000000"/>
                              <w:kern w:val="24"/>
                              <w:sz w:val="36"/>
                              <w:szCs w:val="36"/>
                              <w:rtl/>
                              <w:lang w:bidi="ar-SY"/>
                            </w:rPr>
                            <w:t>.</w:t>
                          </w:r>
                        </w:p>
                        <w:p w14:paraId="30CBE71A"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color w:val="000000"/>
                              <w:kern w:val="24"/>
                              <w:sz w:val="36"/>
                              <w:szCs w:val="36"/>
                              <w:rtl/>
                              <w:lang w:bidi="ar-SY"/>
                            </w:rPr>
                            <w:t>أمثلة لتطبيقات الذكاء الاصطناعي في الحكومات العالمية</w:t>
                          </w:r>
                          <w:r w:rsidRPr="00410BAA">
                            <w:rPr>
                              <w:rFonts w:ascii="Adobe Arabic" w:eastAsia="GE Dinar One" w:hAnsi="Adobe Arabic" w:cs="Adobe Arabic" w:hint="cs"/>
                              <w:color w:val="000000"/>
                              <w:kern w:val="24"/>
                              <w:sz w:val="36"/>
                              <w:szCs w:val="36"/>
                              <w:rtl/>
                              <w:lang w:bidi="ar-SY"/>
                            </w:rPr>
                            <w:t>.</w:t>
                          </w:r>
                        </w:p>
                        <w:p w14:paraId="196DA006" w14:textId="77777777" w:rsidR="00410BAA" w:rsidRPr="00410BAA" w:rsidRDefault="00410BAA">
                          <w:pPr>
                            <w:pStyle w:val="a5"/>
                            <w:numPr>
                              <w:ilvl w:val="0"/>
                              <w:numId w:val="2"/>
                            </w:numPr>
                            <w:spacing w:line="276" w:lineRule="auto"/>
                            <w:rPr>
                              <w:rFonts w:ascii="Adobe Arabic" w:eastAsia="GE Dinar One" w:hAnsi="Adobe Arabic" w:cs="Adobe Arabic"/>
                              <w:color w:val="000000"/>
                              <w:kern w:val="24"/>
                              <w:sz w:val="36"/>
                              <w:szCs w:val="36"/>
                              <w:rtl/>
                              <w:lang w:bidi="ar-SY"/>
                            </w:rPr>
                          </w:pPr>
                          <w:r w:rsidRPr="00410BAA">
                            <w:rPr>
                              <w:rFonts w:ascii="Adobe Arabic" w:eastAsia="GE Dinar One" w:hAnsi="Adobe Arabic" w:cs="Adobe Arabic" w:hint="cs"/>
                              <w:color w:val="000000"/>
                              <w:kern w:val="24"/>
                              <w:sz w:val="36"/>
                              <w:szCs w:val="36"/>
                              <w:rtl/>
                              <w:lang w:bidi="ar-SY"/>
                            </w:rPr>
                            <w:t>نشاط تدريبي.</w:t>
                          </w:r>
                        </w:p>
                        <w:p w14:paraId="7C8A9147" w14:textId="1D59C8DD" w:rsidR="00BC6FB1" w:rsidRPr="000F32C7" w:rsidRDefault="00BC6FB1">
                          <w:pPr>
                            <w:pStyle w:val="a5"/>
                            <w:numPr>
                              <w:ilvl w:val="0"/>
                              <w:numId w:val="2"/>
                            </w:numPr>
                            <w:spacing w:line="276" w:lineRule="auto"/>
                            <w:rPr>
                              <w:rFonts w:ascii="Adobe Arabic" w:eastAsia="GE Dinar One" w:hAnsi="Adobe Arabic" w:cs="Adobe Arabic"/>
                              <w:color w:val="000000"/>
                              <w:kern w:val="24"/>
                              <w:sz w:val="36"/>
                              <w:szCs w:val="36"/>
                              <w:lang w:bidi="ar-SY"/>
                            </w:rPr>
                          </w:pPr>
                        </w:p>
                      </w:txbxContent>
                    </v:textbox>
                  </v:shape>
                </v:group>
                <v:group id="Group 1246116251" o:spid="_x0000_s1061" style="position:absolute;left:2000;width:58724;height:20058" coordorigin="2000" coordsize="58724,20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79" o:title="Calendar " gain="19661f" blacklevel="22938f"/>
                  </v:shape>
                  <v:shape id="TextBox 34" o:spid="_x0000_s106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614B548A" w14:textId="6234E3B1" w:rsidR="00F01FA2" w:rsidRPr="00F01FA2" w:rsidRDefault="00F01FA2" w:rsidP="00A8112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4" type="#_x0000_t202" style="position:absolute;left:2000;top:10241;width:45663;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21F7278C" w14:textId="2CC3C6B4" w:rsidR="00F01FA2" w:rsidRPr="00F01FA2" w:rsidRDefault="00410BAA" w:rsidP="00A81129">
                          <w:pPr>
                            <w:jc w:val="center"/>
                            <w:rPr>
                              <w:rFonts w:ascii="Adobe Arabic" w:eastAsia="GE Dinar One" w:hAnsi="Adobe Arabic" w:cs="Adobe Arabic"/>
                              <w:b/>
                              <w:bCs/>
                              <w:kern w:val="24"/>
                              <w:sz w:val="56"/>
                              <w:szCs w:val="56"/>
                              <w:lang w:bidi="ar-SY"/>
                            </w:rPr>
                          </w:pPr>
                          <w:r w:rsidRPr="00410BAA">
                            <w:rPr>
                              <w:rFonts w:ascii="Adobe Arabic" w:eastAsia="GE Dinar One" w:hAnsi="Adobe Arabic" w:cs="Adobe Arabic"/>
                              <w:b/>
                              <w:bCs/>
                              <w:kern w:val="24"/>
                              <w:sz w:val="56"/>
                              <w:szCs w:val="56"/>
                              <w:rtl/>
                              <w:lang w:bidi="ar-SY"/>
                            </w:rPr>
                            <w:t xml:space="preserve">مقدّمة حول </w:t>
                          </w:r>
                          <w:hyperlink r:id="rId80" w:history="1">
                            <w:r w:rsidRPr="00A81129">
                              <w:rPr>
                                <w:rStyle w:val="Hyperlink"/>
                                <w:rFonts w:ascii="Adobe Arabic" w:eastAsia="GE Dinar One" w:hAnsi="Adobe Arabic" w:cs="Adobe Arabic"/>
                                <w:b/>
                                <w:bCs/>
                                <w:kern w:val="24"/>
                                <w:sz w:val="56"/>
                                <w:szCs w:val="56"/>
                                <w:rtl/>
                                <w:lang w:bidi="ar-SY"/>
                              </w:rPr>
                              <w:t>الذكاء الاصطناعي</w:t>
                            </w:r>
                          </w:hyperlink>
                          <w:r w:rsidRPr="00410BAA">
                            <w:rPr>
                              <w:rFonts w:ascii="Adobe Arabic" w:eastAsia="GE Dinar One" w:hAnsi="Adobe Arabic" w:cs="Adobe Arabic"/>
                              <w:b/>
                              <w:bCs/>
                              <w:kern w:val="24"/>
                              <w:sz w:val="56"/>
                              <w:szCs w:val="56"/>
                              <w:rtl/>
                              <w:lang w:bidi="ar-SY"/>
                            </w:rPr>
                            <w:t xml:space="preserve"> والقطاع الحكومي</w:t>
                          </w:r>
                        </w:p>
                      </w:txbxContent>
                    </v:textbox>
                  </v:shape>
                </v:group>
              </v:group>
            </w:pict>
          </mc:Fallback>
        </mc:AlternateContent>
      </w:r>
    </w:p>
    <w:p w14:paraId="24A2EDFE" w14:textId="3E410CCA"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A8073ED"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CC41C5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68CDB981" w14:textId="77777777" w:rsidTr="00E220AB">
        <w:tc>
          <w:tcPr>
            <w:tcW w:w="2612" w:type="pct"/>
            <w:tcBorders>
              <w:left w:val="single" w:sz="4" w:space="0" w:color="168489"/>
              <w:right w:val="single" w:sz="4" w:space="0" w:color="168489"/>
            </w:tcBorders>
            <w:shd w:val="clear" w:color="auto" w:fill="auto"/>
          </w:tcPr>
          <w:p w14:paraId="4CEC0CA9" w14:textId="77777777" w:rsidR="00F01FA2" w:rsidRDefault="00F01FA2" w:rsidP="00E220AB">
            <w:pPr>
              <w:pStyle w:val="bold"/>
              <w:jc w:val="center"/>
              <w:rPr>
                <w:color w:val="168489"/>
                <w:sz w:val="40"/>
                <w:szCs w:val="40"/>
                <w:rtl/>
                <w:lang w:bidi="ar-EG"/>
              </w:rPr>
            </w:pPr>
            <w:r>
              <w:rPr>
                <w:noProof/>
              </w:rPr>
              <w:drawing>
                <wp:inline distT="0" distB="0" distL="0" distR="0" wp14:anchorId="58DD01F6" wp14:editId="31A12E82">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8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6AE86C4"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074B8BD" w14:textId="77777777" w:rsidR="00F01FA2" w:rsidRDefault="00F01FA2" w:rsidP="00E220AB">
            <w:pPr>
              <w:pStyle w:val="bold"/>
              <w:jc w:val="center"/>
              <w:rPr>
                <w:color w:val="168489"/>
                <w:sz w:val="40"/>
                <w:szCs w:val="40"/>
                <w:rtl/>
                <w:lang w:bidi="ar-EG"/>
              </w:rPr>
            </w:pPr>
            <w:r>
              <w:rPr>
                <w:noProof/>
              </w:rPr>
              <w:drawing>
                <wp:inline distT="0" distB="0" distL="0" distR="0" wp14:anchorId="0F81F989" wp14:editId="084EBB1D">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8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8DFF297"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226A7315"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4F6CFFCE" wp14:editId="239E6B7D">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8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A751615" w14:textId="77777777" w:rsidTr="00E220AB">
        <w:tc>
          <w:tcPr>
            <w:tcW w:w="2612" w:type="pct"/>
            <w:tcBorders>
              <w:left w:val="single" w:sz="4" w:space="0" w:color="168489"/>
              <w:right w:val="single" w:sz="4" w:space="0" w:color="168489"/>
            </w:tcBorders>
            <w:vAlign w:val="center"/>
          </w:tcPr>
          <w:p w14:paraId="2CEF7C32" w14:textId="77777777" w:rsidR="00410BAA"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26"/>
                <w:szCs w:val="26"/>
                <w:rtl/>
                <w:lang w:bidi="ar-EG"/>
              </w:rPr>
            </w:pPr>
            <w:r w:rsidRPr="00410BAA">
              <w:rPr>
                <w:rFonts w:ascii="Adobe Arabic" w:eastAsia="Calibri" w:hAnsi="Adobe Arabic" w:cs="Adobe Arabic"/>
                <w:color w:val="0D0D0D" w:themeColor="text1" w:themeTint="F2"/>
                <w:sz w:val="26"/>
                <w:szCs w:val="26"/>
                <w:rtl/>
                <w:lang w:bidi="ar-EG"/>
              </w:rPr>
              <w:t>تعريف الذكاء الاصطناعي وأنواعه</w:t>
            </w:r>
            <w:r w:rsidRPr="00410BAA">
              <w:rPr>
                <w:rFonts w:ascii="Adobe Arabic" w:eastAsia="Calibri" w:hAnsi="Adobe Arabic" w:cs="Adobe Arabic" w:hint="cs"/>
                <w:color w:val="0D0D0D" w:themeColor="text1" w:themeTint="F2"/>
                <w:sz w:val="26"/>
                <w:szCs w:val="26"/>
                <w:rtl/>
                <w:lang w:bidi="ar-EG"/>
              </w:rPr>
              <w:t>.</w:t>
            </w:r>
          </w:p>
          <w:p w14:paraId="70DE6A01" w14:textId="3432E6E0" w:rsidR="00F01FA2"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26"/>
                <w:szCs w:val="26"/>
                <w:rtl/>
                <w:lang w:bidi="ar-EG"/>
              </w:rPr>
            </w:pPr>
            <w:r w:rsidRPr="00410BAA">
              <w:rPr>
                <w:rFonts w:ascii="Adobe Arabic" w:eastAsia="Calibri" w:hAnsi="Adobe Arabic" w:cs="Adobe Arabic"/>
                <w:color w:val="0D0D0D" w:themeColor="text1" w:themeTint="F2"/>
                <w:sz w:val="26"/>
                <w:szCs w:val="26"/>
                <w:rtl/>
                <w:lang w:bidi="ar-EG"/>
              </w:rPr>
              <w:t xml:space="preserve">أهمية الذكاء الاصطناعي في العمل الحكومي </w:t>
            </w:r>
            <w:r w:rsidR="00F01FA2" w:rsidRPr="00410BAA">
              <w:rPr>
                <w:rFonts w:ascii="Adobe Arabic" w:eastAsia="Calibri" w:hAnsi="Adobe Arabic" w:cs="Adobe Arabic"/>
                <w:color w:val="0D0D0D" w:themeColor="text1" w:themeTint="F2"/>
                <w:sz w:val="26"/>
                <w:szCs w:val="26"/>
                <w:rtl/>
                <w:lang w:bidi="ar-EG"/>
              </w:rPr>
              <w:t>.</w:t>
            </w:r>
          </w:p>
          <w:p w14:paraId="1F95A8DE" w14:textId="7F7A5944" w:rsidR="00F01FA2"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26"/>
                <w:szCs w:val="26"/>
                <w:rtl/>
                <w:lang w:bidi="ar-EG"/>
              </w:rPr>
            </w:pPr>
            <w:r w:rsidRPr="00410BAA">
              <w:rPr>
                <w:rFonts w:ascii="Adobe Arabic" w:eastAsia="Calibri" w:hAnsi="Adobe Arabic" w:cs="Adobe Arabic"/>
                <w:color w:val="0D0D0D" w:themeColor="text1" w:themeTint="F2"/>
                <w:sz w:val="26"/>
                <w:szCs w:val="26"/>
                <w:rtl/>
                <w:lang w:bidi="ar-EG"/>
              </w:rPr>
              <w:t xml:space="preserve">فرص </w:t>
            </w:r>
            <w:r w:rsidRPr="00410BAA">
              <w:rPr>
                <w:rFonts w:ascii="Adobe Arabic" w:eastAsia="Calibri" w:hAnsi="Adobe Arabic" w:cs="Adobe Arabic" w:hint="cs"/>
                <w:color w:val="0D0D0D" w:themeColor="text1" w:themeTint="F2"/>
                <w:sz w:val="26"/>
                <w:szCs w:val="26"/>
                <w:rtl/>
                <w:lang w:bidi="ar-EG"/>
              </w:rPr>
              <w:t>ومعوّقات</w:t>
            </w:r>
            <w:r w:rsidRPr="00410BAA">
              <w:rPr>
                <w:rFonts w:ascii="Adobe Arabic" w:eastAsia="Calibri" w:hAnsi="Adobe Arabic" w:cs="Adobe Arabic"/>
                <w:color w:val="0D0D0D" w:themeColor="text1" w:themeTint="F2"/>
                <w:sz w:val="26"/>
                <w:szCs w:val="26"/>
                <w:rtl/>
                <w:lang w:bidi="ar-EG"/>
              </w:rPr>
              <w:t xml:space="preserve"> تطبيق الذكاء الاصطناعي في العمل الحكومي </w:t>
            </w:r>
            <w:r w:rsidR="00F01FA2" w:rsidRPr="00410BAA">
              <w:rPr>
                <w:rFonts w:ascii="Adobe Arabic" w:eastAsia="Calibri" w:hAnsi="Adobe Arabic" w:cs="Adobe Arabic"/>
                <w:color w:val="0D0D0D" w:themeColor="text1" w:themeTint="F2"/>
                <w:sz w:val="26"/>
                <w:szCs w:val="26"/>
                <w:rtl/>
                <w:lang w:bidi="ar-EG"/>
              </w:rPr>
              <w:t>.</w:t>
            </w:r>
          </w:p>
          <w:p w14:paraId="5015F583" w14:textId="77777777" w:rsidR="00410BAA"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26"/>
                <w:szCs w:val="26"/>
                <w:lang w:bidi="ar-EG"/>
              </w:rPr>
            </w:pPr>
            <w:r w:rsidRPr="00410BAA">
              <w:rPr>
                <w:rFonts w:ascii="Adobe Arabic" w:eastAsia="Calibri" w:hAnsi="Adobe Arabic" w:cs="Adobe Arabic"/>
                <w:color w:val="0D0D0D" w:themeColor="text1" w:themeTint="F2"/>
                <w:sz w:val="26"/>
                <w:szCs w:val="26"/>
                <w:rtl/>
                <w:lang w:bidi="ar-EG"/>
              </w:rPr>
              <w:t>التحديات الأخلاقية والتنظيمية في استخدام الذكاء الاصطناعي</w:t>
            </w:r>
          </w:p>
          <w:p w14:paraId="72147B27" w14:textId="7D676082" w:rsidR="00F01FA2"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410BAA">
              <w:rPr>
                <w:rFonts w:ascii="Adobe Arabic" w:eastAsia="Calibri" w:hAnsi="Adobe Arabic" w:cs="Adobe Arabic"/>
                <w:color w:val="0D0D0D" w:themeColor="text1" w:themeTint="F2"/>
                <w:sz w:val="26"/>
                <w:szCs w:val="26"/>
                <w:rtl/>
                <w:lang w:bidi="ar-EG"/>
              </w:rPr>
              <w:t xml:space="preserve">  أمثلة لتطبيقات الذكاء الاصطناعي في الحكومات العالمية </w:t>
            </w:r>
            <w:r w:rsidR="00F01FA2" w:rsidRPr="00410BAA">
              <w:rPr>
                <w:rFonts w:ascii="Adobe Arabic" w:eastAsia="Calibri" w:hAnsi="Adobe Arabic" w:cs="Adobe Arabic"/>
                <w:color w:val="0D0D0D" w:themeColor="text1" w:themeTint="F2"/>
                <w:sz w:val="26"/>
                <w:szCs w:val="26"/>
                <w:rtl/>
                <w:lang w:bidi="ar-EG"/>
              </w:rPr>
              <w:t>.</w:t>
            </w:r>
          </w:p>
        </w:tc>
        <w:tc>
          <w:tcPr>
            <w:tcW w:w="1809" w:type="pct"/>
            <w:tcBorders>
              <w:left w:val="single" w:sz="4" w:space="0" w:color="168489"/>
              <w:right w:val="single" w:sz="4" w:space="0" w:color="168489"/>
            </w:tcBorders>
            <w:vAlign w:val="center"/>
          </w:tcPr>
          <w:p w14:paraId="777F4983" w14:textId="77777777" w:rsidR="00410BAA"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10BAA">
              <w:rPr>
                <w:rFonts w:ascii="Adobe Arabic" w:eastAsia="Calibri" w:hAnsi="Adobe Arabic" w:cs="Adobe Arabic" w:hint="cs"/>
                <w:color w:val="0D0D0D" w:themeColor="text1" w:themeTint="F2"/>
                <w:sz w:val="28"/>
                <w:szCs w:val="28"/>
                <w:rtl/>
                <w:lang w:bidi="ar-EG"/>
              </w:rPr>
              <w:t>استخدام فيديوهات تدريبية.</w:t>
            </w:r>
          </w:p>
          <w:p w14:paraId="6934296A" w14:textId="77777777" w:rsidR="00410BAA"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10BAA">
              <w:rPr>
                <w:rFonts w:ascii="Adobe Arabic" w:eastAsia="Calibri" w:hAnsi="Adobe Arabic" w:cs="Adobe Arabic" w:hint="cs"/>
                <w:color w:val="0D0D0D" w:themeColor="text1" w:themeTint="F2"/>
                <w:sz w:val="28"/>
                <w:szCs w:val="28"/>
                <w:rtl/>
                <w:lang w:bidi="ar-EG"/>
              </w:rPr>
              <w:t xml:space="preserve">تطبيق </w:t>
            </w:r>
            <w:r w:rsidRPr="00410BAA">
              <w:rPr>
                <w:rFonts w:ascii="Adobe Arabic" w:eastAsia="Calibri" w:hAnsi="Adobe Arabic" w:cs="Adobe Arabic"/>
                <w:color w:val="0D0D0D" w:themeColor="text1" w:themeTint="F2"/>
                <w:sz w:val="28"/>
                <w:szCs w:val="28"/>
                <w:rtl/>
                <w:lang w:bidi="ar-EG"/>
              </w:rPr>
              <w:t>العصف الذهني.</w:t>
            </w:r>
          </w:p>
          <w:p w14:paraId="1125A70B" w14:textId="77777777" w:rsidR="00410BAA"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10BAA">
              <w:rPr>
                <w:rFonts w:ascii="Adobe Arabic" w:eastAsia="Calibri" w:hAnsi="Adobe Arabic" w:cs="Adobe Arabic" w:hint="cs"/>
                <w:color w:val="0D0D0D" w:themeColor="text1" w:themeTint="F2"/>
                <w:sz w:val="28"/>
                <w:szCs w:val="28"/>
                <w:rtl/>
                <w:lang w:bidi="ar-EG"/>
              </w:rPr>
              <w:t>محاكاة مواقف تدريبية.</w:t>
            </w:r>
          </w:p>
          <w:p w14:paraId="6C861B2C" w14:textId="77777777" w:rsidR="00410BAA"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10BAA">
              <w:rPr>
                <w:rFonts w:ascii="Adobe Arabic" w:eastAsia="Calibri" w:hAnsi="Adobe Arabic" w:cs="Adobe Arabic" w:hint="cs"/>
                <w:color w:val="0D0D0D" w:themeColor="text1" w:themeTint="F2"/>
                <w:sz w:val="28"/>
                <w:szCs w:val="28"/>
                <w:rtl/>
                <w:lang w:bidi="ar-EG"/>
              </w:rPr>
              <w:t>التوجيه والتدريب الشخصي.</w:t>
            </w:r>
          </w:p>
          <w:p w14:paraId="6FCD6071" w14:textId="77777777" w:rsidR="00410BAA"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10BAA">
              <w:rPr>
                <w:rFonts w:ascii="Adobe Arabic" w:eastAsia="Calibri" w:hAnsi="Adobe Arabic" w:cs="Adobe Arabic" w:hint="cs"/>
                <w:color w:val="0D0D0D" w:themeColor="text1" w:themeTint="F2"/>
                <w:sz w:val="28"/>
                <w:szCs w:val="28"/>
                <w:rtl/>
                <w:lang w:bidi="ar-EG"/>
              </w:rPr>
              <w:t>تنظيم نقا</w:t>
            </w:r>
            <w:r w:rsidRPr="00410BAA">
              <w:rPr>
                <w:rFonts w:ascii="Adobe Arabic" w:eastAsia="Calibri" w:hAnsi="Adobe Arabic" w:cs="Adobe Arabic"/>
                <w:color w:val="0D0D0D" w:themeColor="text1" w:themeTint="F2"/>
                <w:sz w:val="28"/>
                <w:szCs w:val="28"/>
                <w:rtl/>
                <w:lang w:bidi="ar-EG"/>
              </w:rPr>
              <w:t>شات جماعية.</w:t>
            </w:r>
          </w:p>
          <w:p w14:paraId="4C5B8459" w14:textId="6E030215" w:rsidR="00F01FA2" w:rsidRPr="00410BAA" w:rsidRDefault="00410BAA">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10BAA">
              <w:rPr>
                <w:rFonts w:ascii="Adobe Arabic" w:eastAsia="Calibri" w:hAnsi="Adobe Arabic" w:cs="Adobe Arabic" w:hint="cs"/>
                <w:color w:val="0D0D0D" w:themeColor="text1" w:themeTint="F2"/>
                <w:sz w:val="28"/>
                <w:szCs w:val="28"/>
                <w:rtl/>
                <w:lang w:bidi="ar-EG"/>
              </w:rPr>
              <w:t xml:space="preserve">تنفيذ </w:t>
            </w:r>
            <w:r w:rsidRPr="00410BAA">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14:paraId="6DF13B19"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A348807" w14:textId="50EBB032"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28C3C186" w14:textId="068243DD"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5C29B0E7" w14:textId="0ED69B4C"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083E1987" wp14:editId="0E62D6A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84">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55F6B84E" w14:textId="108CC0B5"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A81129">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wrap="square">
                          <a:noAutofit/>
                        </wps:bodyPr>
                      </wps:wsp>
                    </wpg:wgp>
                  </a:graphicData>
                </a:graphic>
              </wp:inline>
            </w:drawing>
          </mc:Choice>
          <mc:Fallback>
            <w:pict>
              <v:group w14:anchorId="083E1987" id="Group 42" o:spid="_x0000_s1065"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">
                <v:shape id="Picture 388507676" o:spid="_x0000_s1066"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85" o:title="Learning" grayscale="t"/>
                </v:shape>
                <v:shape id="TextBox 32" o:spid="_x0000_s1067"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55F6B84E" w14:textId="108CC0B5"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A81129">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anchorlock/>
              </v:group>
            </w:pict>
          </mc:Fallback>
        </mc:AlternateContent>
      </w:r>
    </w:p>
    <w:p w14:paraId="59FC021D" w14:textId="720CDF45" w:rsidR="00134CDB" w:rsidRDefault="00134CDB" w:rsidP="00F01FA2">
      <w:pPr>
        <w:spacing w:after="160" w:line="600" w:lineRule="auto"/>
        <w:jc w:val="center"/>
        <w:rPr>
          <w:rFonts w:ascii="Adobe Arabic" w:hAnsi="Adobe Arabic" w:cs="Adobe Arabic"/>
          <w:sz w:val="36"/>
          <w:szCs w:val="40"/>
          <w:lang w:bidi="ar-SY"/>
        </w:rPr>
      </w:pPr>
    </w:p>
    <w:p w14:paraId="4DB9CA2D" w14:textId="0E61DFF4"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5BD93DC0"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7CC8779C" w14:textId="6D04D1A2"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6CEB2597" wp14:editId="00D1E4C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6">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5D6D1813" w14:textId="772B593E" w:rsidR="00BD5495" w:rsidRPr="00377231" w:rsidRDefault="00FF5C23" w:rsidP="00377231">
      <w:pPr>
        <w:bidi w:val="0"/>
        <w:jc w:val="center"/>
        <w:rPr>
          <w:rFonts w:ascii="Sakkal Majalla" w:hAnsi="Sakkal Majalla"/>
          <w:color w:val="002060"/>
          <w:sz w:val="34"/>
          <w:rtl/>
          <w:lang w:bidi="ar-SY"/>
        </w:rPr>
      </w:pPr>
      <w:r>
        <w:rPr>
          <w:rFonts w:ascii="Sakkal Majalla" w:hAnsi="Sakkal Majalla"/>
          <w:noProof/>
          <w:color w:val="002060"/>
          <w:sz w:val="34"/>
          <w:lang w:bidi="ar-SY"/>
        </w:rPr>
        <w:lastRenderedPageBreak/>
        <mc:AlternateContent>
          <mc:Choice Requires="wpg">
            <w:drawing>
              <wp:inline distT="0" distB="0" distL="0" distR="0" wp14:anchorId="5D29BB47" wp14:editId="550B862D">
                <wp:extent cx="5266690" cy="1388110"/>
                <wp:effectExtent l="0" t="19050" r="19685" b="21590"/>
                <wp:docPr id="112299217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690" cy="1388110"/>
                          <a:chOff x="9439" y="0"/>
                          <a:chExt cx="56777" cy="13883"/>
                        </a:xfrm>
                      </wpg:grpSpPr>
                      <wps:wsp>
                        <wps:cNvPr id="928836064"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14:paraId="2127FAC2" w14:textId="77777777" w:rsidR="00FF5C23" w:rsidRDefault="00FF5C23" w:rsidP="00277E38">
                              <w:pPr>
                                <w:jc w:val="center"/>
                              </w:pPr>
                            </w:p>
                            <w:p w14:paraId="15CBB361" w14:textId="77777777" w:rsidR="00FF5C23" w:rsidRDefault="00FF5C23" w:rsidP="00277E38">
                              <w:pPr>
                                <w:jc w:val="center"/>
                              </w:pPr>
                            </w:p>
                            <w:p w14:paraId="42AD4DFB" w14:textId="77777777" w:rsidR="00FF5C23" w:rsidRPr="00277E38" w:rsidRDefault="00FF5C23" w:rsidP="00A15536">
                              <w:pPr>
                                <w:ind w:left="832"/>
                                <w:jc w:val="center"/>
                                <w:rPr>
                                  <w:rStyle w:val="Hyperlink"/>
                                  <w:rFonts w:ascii="Sakkal Majalla" w:eastAsia="Calibri" w:hAnsi="Sakkal Majalla"/>
                                  <w:b/>
                                  <w:bCs/>
                                  <w:kern w:val="24"/>
                                  <w:sz w:val="32"/>
                                  <w:szCs w:val="32"/>
                                </w:rPr>
                              </w:pPr>
                              <w:r w:rsidRPr="00277E38">
                                <w:rPr>
                                  <w:rtl/>
                                </w:rPr>
                                <w:t>امسح الرمز لمشاهدة الفيديو</w:t>
                              </w:r>
                            </w:p>
                            <w:p w14:paraId="0D956370" w14:textId="77777777" w:rsidR="00FF5C23" w:rsidRDefault="00FF5C23" w:rsidP="00277E38">
                              <w:pPr>
                                <w:jc w:val="center"/>
                              </w:pPr>
                            </w:p>
                          </w:txbxContent>
                        </wps:txbx>
                        <wps:bodyPr rot="0" vert="horz" wrap="square" lIns="91440" tIns="45720" rIns="91440" bIns="45720" anchor="ctr" anchorCtr="0" upright="1">
                          <a:noAutofit/>
                        </wps:bodyPr>
                      </wps:wsp>
                      <wps:wsp>
                        <wps:cNvPr id="1533825528"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1E396" w14:textId="77777777" w:rsidR="00FF5C23" w:rsidRPr="00162DA3" w:rsidRDefault="00FF5C23" w:rsidP="00277E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lang w:val="ar-SY" w:bidi="ar-SY"/>
                                </w:rPr>
                                <w:drawing>
                                  <wp:inline distT="0" distB="0" distL="0" distR="0" wp14:anchorId="400BA671" wp14:editId="0C48DB46">
                                    <wp:extent cx="826135" cy="826135"/>
                                    <wp:effectExtent l="0" t="0" r="0" b="0"/>
                                    <wp:docPr id="2074268072" name="Picture 207426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87">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14:paraId="6B64DAB1" w14:textId="77777777" w:rsidR="00FF5C23" w:rsidRPr="00B43298" w:rsidRDefault="00FF5C23" w:rsidP="00277E38">
                              <w:pPr>
                                <w:jc w:val="center"/>
                                <w:rPr>
                                  <w:rFonts w:asciiTheme="minorBidi" w:eastAsia="Calibri" w:hAnsiTheme="minorBidi"/>
                                  <w:b/>
                                  <w:bCs/>
                                  <w:color w:val="168489"/>
                                  <w:kern w:val="24"/>
                                  <w:sz w:val="32"/>
                                  <w:szCs w:val="32"/>
                                  <w:rtl/>
                                  <w:lang w:bidi="ar-SY"/>
                                </w:rPr>
                              </w:pPr>
                            </w:p>
                            <w:p w14:paraId="1726A16E" w14:textId="77777777" w:rsidR="00FF5C23" w:rsidRPr="00162DA3" w:rsidRDefault="00FF5C23" w:rsidP="00277E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621659330"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16132" w14:textId="77777777" w:rsidR="00FF5C23" w:rsidRPr="00FF5C23" w:rsidRDefault="00FF5C23" w:rsidP="00FF5C23">
                              <w:pPr>
                                <w:spacing w:after="160" w:line="256" w:lineRule="auto"/>
                                <w:jc w:val="center"/>
                                <w:rPr>
                                  <w:rFonts w:ascii="Adobe Arabic" w:eastAsia="Calibri" w:hAnsi="Adobe Arabic" w:cs="Adobe Arabic"/>
                                  <w:b/>
                                  <w:bCs/>
                                  <w:color w:val="168489"/>
                                  <w:kern w:val="24"/>
                                  <w:sz w:val="32"/>
                                  <w:szCs w:val="32"/>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Pr>
                                  <w:rFonts w:ascii="Adobe Arabic" w:eastAsia="Calibri" w:hAnsi="Adobe Arabic" w:cs="Adobe Arabic" w:hint="cs"/>
                                  <w:b/>
                                  <w:bCs/>
                                  <w:color w:val="168489"/>
                                  <w:kern w:val="24"/>
                                  <w:sz w:val="32"/>
                                  <w:szCs w:val="32"/>
                                  <w:rtl/>
                                  <w:lang w:bidi="ar-SY"/>
                                </w:rPr>
                                <w:t xml:space="preserve">عن </w:t>
                              </w:r>
                              <w:r w:rsidRPr="00FF5C23">
                                <w:rPr>
                                  <w:rFonts w:ascii="Adobe Arabic" w:eastAsia="Calibri" w:hAnsi="Adobe Arabic" w:cs="Adobe Arabic"/>
                                  <w:b/>
                                  <w:bCs/>
                                  <w:color w:val="168489"/>
                                  <w:kern w:val="24"/>
                                  <w:sz w:val="32"/>
                                  <w:szCs w:val="32"/>
                                  <w:rtl/>
                                  <w:lang w:bidi="ar-SY"/>
                                </w:rPr>
                                <w:t>ما هو الذكاء الاصطناعي؟</w:t>
                              </w:r>
                            </w:p>
                            <w:p w14:paraId="1EDC8990" w14:textId="522A73CF" w:rsidR="00FF5C23" w:rsidRPr="00FF5C23" w:rsidRDefault="00FF5C23" w:rsidP="00277E38">
                              <w:pPr>
                                <w:jc w:val="center"/>
                                <w:rPr>
                                  <w:color w:val="168489"/>
                                  <w:rtl/>
                                  <w:lang w:bidi="ar-SY"/>
                                </w:rPr>
                              </w:pPr>
                              <w:r w:rsidRPr="007E7438">
                                <w:rPr>
                                  <w:rFonts w:ascii="Adobe Arabic" w:eastAsia="Calibri" w:hAnsi="Adobe Arabic" w:cs="Adobe Arabic"/>
                                  <w:b/>
                                  <w:bCs/>
                                  <w:color w:val="168489"/>
                                  <w:kern w:val="24"/>
                                  <w:sz w:val="32"/>
                                  <w:szCs w:val="32"/>
                                  <w:rtl/>
                                  <w:lang w:bidi="ar-SY"/>
                                </w:rPr>
                                <w:t>؟</w:t>
                              </w:r>
                            </w:p>
                          </w:txbxContent>
                        </wps:txbx>
                        <wps:bodyPr rot="0" vert="horz" wrap="square" lIns="91440" tIns="45720" rIns="91440" bIns="45720" anchor="t" anchorCtr="0" upright="1">
                          <a:noAutofit/>
                        </wps:bodyPr>
                      </wps:wsp>
                    </wpg:wgp>
                  </a:graphicData>
                </a:graphic>
              </wp:inline>
            </w:drawing>
          </mc:Choice>
          <mc:Fallback>
            <w:pict>
              <v:group w14:anchorId="5D29BB47" id="Group 1" o:spid="_x0000_s1068" style="width:414.7pt;height:109.3pt;mso-position-horizontal-relative:char;mso-position-vertical-relative:line" coordorigin="9439" coordsize="56777,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">
                <v:rect id="Rectangle 164" o:spid="_x0000_s1069"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" fillcolor="#f2f2f2 [3052]" strokecolor="#168489" strokeweight="2.25pt">
                  <v:textbox>
                    <w:txbxContent>
                      <w:p w14:paraId="2127FAC2" w14:textId="77777777" w:rsidR="00FF5C23" w:rsidRDefault="00FF5C23" w:rsidP="00277E38">
                        <w:pPr>
                          <w:jc w:val="center"/>
                        </w:pPr>
                      </w:p>
                      <w:p w14:paraId="15CBB361" w14:textId="77777777" w:rsidR="00FF5C23" w:rsidRDefault="00FF5C23" w:rsidP="00277E38">
                        <w:pPr>
                          <w:jc w:val="center"/>
                        </w:pPr>
                      </w:p>
                      <w:p w14:paraId="42AD4DFB" w14:textId="77777777" w:rsidR="00FF5C23" w:rsidRPr="00277E38" w:rsidRDefault="00FF5C23" w:rsidP="00A15536">
                        <w:pPr>
                          <w:ind w:left="832"/>
                          <w:jc w:val="center"/>
                          <w:rPr>
                            <w:rStyle w:val="Hyperlink"/>
                            <w:rFonts w:ascii="Sakkal Majalla" w:eastAsia="Calibri" w:hAnsi="Sakkal Majalla"/>
                            <w:b/>
                            <w:bCs/>
                            <w:kern w:val="24"/>
                            <w:sz w:val="32"/>
                            <w:szCs w:val="32"/>
                          </w:rPr>
                        </w:pPr>
                        <w:r w:rsidRPr="00277E38">
                          <w:rPr>
                            <w:rtl/>
                          </w:rPr>
                          <w:t>امسح الرمز لمشاهدة الفيديو</w:t>
                        </w:r>
                      </w:p>
                      <w:p w14:paraId="0D956370" w14:textId="77777777" w:rsidR="00FF5C23" w:rsidRDefault="00FF5C23" w:rsidP="00277E38">
                        <w:pPr>
                          <w:jc w:val="center"/>
                        </w:pPr>
                      </w:p>
                    </w:txbxContent>
                  </v:textbox>
                </v:rect>
                <v:shape id="TextBox 36" o:spid="_x0000_s1070" type="#_x0000_t202" style="position:absolute;left:54375;top:3161;width:9949;height:9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" filled="f" stroked="f">
                  <v:textbox>
                    <w:txbxContent>
                      <w:p w14:paraId="6961E396" w14:textId="77777777" w:rsidR="00FF5C23" w:rsidRPr="00162DA3" w:rsidRDefault="00FF5C23" w:rsidP="00277E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lang w:val="ar-SY" w:bidi="ar-SY"/>
                          </w:rPr>
                          <w:drawing>
                            <wp:inline distT="0" distB="0" distL="0" distR="0" wp14:anchorId="400BA671" wp14:editId="0C48DB46">
                              <wp:extent cx="826135" cy="826135"/>
                              <wp:effectExtent l="0" t="0" r="0" b="0"/>
                              <wp:docPr id="2074268072" name="Picture 207426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8072" name="Picture 2074268072"/>
                                      <pic:cNvPicPr/>
                                    </pic:nvPicPr>
                                    <pic:blipFill>
                                      <a:blip r:embed="rId87">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14:paraId="6B64DAB1" w14:textId="77777777" w:rsidR="00FF5C23" w:rsidRPr="00B43298" w:rsidRDefault="00FF5C23" w:rsidP="00277E38">
                        <w:pPr>
                          <w:jc w:val="center"/>
                          <w:rPr>
                            <w:rFonts w:asciiTheme="minorBidi" w:eastAsia="Calibri" w:hAnsiTheme="minorBidi"/>
                            <w:b/>
                            <w:bCs/>
                            <w:color w:val="168489"/>
                            <w:kern w:val="24"/>
                            <w:sz w:val="32"/>
                            <w:szCs w:val="32"/>
                            <w:rtl/>
                            <w:lang w:bidi="ar-SY"/>
                          </w:rPr>
                        </w:pPr>
                      </w:p>
                      <w:p w14:paraId="1726A16E" w14:textId="77777777" w:rsidR="00FF5C23" w:rsidRPr="00162DA3" w:rsidRDefault="00FF5C23" w:rsidP="00277E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071" type="#_x0000_t202" style="position:absolute;left:9439;top:1619;width:48333;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" filled="f" stroked="f">
                  <v:textbox>
                    <w:txbxContent>
                      <w:p w14:paraId="07F16132" w14:textId="77777777" w:rsidR="00FF5C23" w:rsidRPr="00FF5C23" w:rsidRDefault="00FF5C23" w:rsidP="00FF5C23">
                        <w:pPr>
                          <w:spacing w:after="160" w:line="256" w:lineRule="auto"/>
                          <w:jc w:val="center"/>
                          <w:rPr>
                            <w:rFonts w:ascii="Adobe Arabic" w:eastAsia="Calibri" w:hAnsi="Adobe Arabic" w:cs="Adobe Arabic"/>
                            <w:b/>
                            <w:bCs/>
                            <w:color w:val="168489"/>
                            <w:kern w:val="24"/>
                            <w:sz w:val="32"/>
                            <w:szCs w:val="32"/>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Pr>
                            <w:rFonts w:ascii="Adobe Arabic" w:eastAsia="Calibri" w:hAnsi="Adobe Arabic" w:cs="Adobe Arabic" w:hint="cs"/>
                            <w:b/>
                            <w:bCs/>
                            <w:color w:val="168489"/>
                            <w:kern w:val="24"/>
                            <w:sz w:val="32"/>
                            <w:szCs w:val="32"/>
                            <w:rtl/>
                            <w:lang w:bidi="ar-SY"/>
                          </w:rPr>
                          <w:t xml:space="preserve">عن </w:t>
                        </w:r>
                        <w:r w:rsidRPr="00FF5C23">
                          <w:rPr>
                            <w:rFonts w:ascii="Adobe Arabic" w:eastAsia="Calibri" w:hAnsi="Adobe Arabic" w:cs="Adobe Arabic"/>
                            <w:b/>
                            <w:bCs/>
                            <w:color w:val="168489"/>
                            <w:kern w:val="24"/>
                            <w:sz w:val="32"/>
                            <w:szCs w:val="32"/>
                            <w:rtl/>
                            <w:lang w:bidi="ar-SY"/>
                          </w:rPr>
                          <w:t>ما هو الذكاء الاصطناعي؟</w:t>
                        </w:r>
                      </w:p>
                      <w:p w14:paraId="1EDC8990" w14:textId="522A73CF" w:rsidR="00FF5C23" w:rsidRPr="00FF5C23" w:rsidRDefault="00FF5C23" w:rsidP="00277E38">
                        <w:pPr>
                          <w:jc w:val="center"/>
                          <w:rPr>
                            <w:color w:val="168489"/>
                            <w:rtl/>
                            <w:lang w:bidi="ar-SY"/>
                          </w:rPr>
                        </w:pPr>
                        <w:r w:rsidRPr="007E7438">
                          <w:rPr>
                            <w:rFonts w:ascii="Adobe Arabic" w:eastAsia="Calibri" w:hAnsi="Adobe Arabic" w:cs="Adobe Arabic"/>
                            <w:b/>
                            <w:bCs/>
                            <w:color w:val="168489"/>
                            <w:kern w:val="24"/>
                            <w:sz w:val="32"/>
                            <w:szCs w:val="32"/>
                            <w:rtl/>
                            <w:lang w:bidi="ar-SY"/>
                          </w:rPr>
                          <w:t>؟</w:t>
                        </w:r>
                      </w:p>
                    </w:txbxContent>
                  </v:textbox>
                </v:shape>
                <w10:anchorlock/>
              </v:group>
            </w:pict>
          </mc:Fallback>
        </mc:AlternateContent>
      </w:r>
    </w:p>
    <w:p w14:paraId="644A3701" w14:textId="2E63D907" w:rsidR="00FD1C94" w:rsidRPr="00FD1C94" w:rsidRDefault="00FD1C94" w:rsidP="00FD1C94">
      <w:pPr>
        <w:rPr>
          <w:rFonts w:ascii="Sakkal Majalla" w:hAnsi="Sakkal Majalla"/>
          <w:sz w:val="34"/>
          <w:lang w:bidi="ar-EG"/>
        </w:rPr>
      </w:pPr>
      <w:r w:rsidRPr="002A078C">
        <w:rPr>
          <w:rFonts w:ascii="Sakkal Majalla" w:hAnsi="Sakkal Majalla"/>
          <w:noProof/>
          <w:color w:val="002060"/>
          <w:sz w:val="34"/>
          <w:lang w:bidi="ar-SY"/>
        </w:rPr>
        <mc:AlternateContent>
          <mc:Choice Requires="wpg">
            <w:drawing>
              <wp:inline distT="0" distB="0" distL="0" distR="0" wp14:anchorId="63D56295" wp14:editId="7E6DEADC">
                <wp:extent cx="5731510" cy="895350"/>
                <wp:effectExtent l="0" t="0" r="21590" b="19050"/>
                <wp:docPr id="16075457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36825922"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2576248" name="مجموعة 39"/>
                        <wpg:cNvGrpSpPr/>
                        <wpg:grpSpPr>
                          <a:xfrm>
                            <a:off x="0" y="0"/>
                            <a:ext cx="5731510" cy="895350"/>
                            <a:chOff x="0" y="0"/>
                            <a:chExt cx="5878196" cy="918845"/>
                          </a:xfrm>
                        </wpg:grpSpPr>
                        <wpg:grpSp>
                          <wpg:cNvPr id="170187158" name="مجموعة 40"/>
                          <wpg:cNvGrpSpPr/>
                          <wpg:grpSpPr>
                            <a:xfrm>
                              <a:off x="0" y="0"/>
                              <a:ext cx="5878196" cy="918845"/>
                              <a:chOff x="0" y="0"/>
                              <a:chExt cx="6240348" cy="919070"/>
                            </a:xfrm>
                          </wpg:grpSpPr>
                          <wpg:grpSp>
                            <wpg:cNvPr id="563161680" name="مجموعة 41"/>
                            <wpg:cNvGrpSpPr/>
                            <wpg:grpSpPr>
                              <a:xfrm>
                                <a:off x="0" y="169208"/>
                                <a:ext cx="5433072" cy="580613"/>
                                <a:chOff x="0" y="169208"/>
                                <a:chExt cx="5433072" cy="580613"/>
                              </a:xfrm>
                            </wpg:grpSpPr>
                            <wps:wsp>
                              <wps:cNvPr id="27718336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106256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04495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5523346" name="مربع نص 41"/>
                          <wps:cNvSpPr txBox="1"/>
                          <wps:spPr>
                            <a:xfrm>
                              <a:off x="204484" y="257055"/>
                              <a:ext cx="4616071" cy="387740"/>
                            </a:xfrm>
                            <a:prstGeom prst="rect">
                              <a:avLst/>
                            </a:prstGeom>
                            <a:noFill/>
                          </wps:spPr>
                          <wps:txbx>
                            <w:txbxContent>
                              <w:p w14:paraId="0982188C" w14:textId="79BC44CB" w:rsidR="00FD1C94" w:rsidRDefault="00FD1C94" w:rsidP="00FD1C94">
                                <w:pPr>
                                  <w:rPr>
                                    <w:rFonts w:eastAsia="Calibri" w:hAnsi="Adobe Arabic" w:cs="Adobe Arabic"/>
                                    <w:b/>
                                    <w:bCs/>
                                    <w:color w:val="FFFFFF"/>
                                    <w:kern w:val="24"/>
                                    <w:sz w:val="36"/>
                                    <w:szCs w:val="36"/>
                                    <w:lang w:bidi="ar-EG"/>
                                  </w:rPr>
                                </w:pPr>
                                <w:r w:rsidRPr="00FD1C94">
                                  <w:rPr>
                                    <w:rFonts w:eastAsia="Calibri" w:hAnsi="Adobe Arabic" w:cs="Adobe Arabic"/>
                                    <w:b/>
                                    <w:bCs/>
                                    <w:color w:val="FFFFFF"/>
                                    <w:kern w:val="24"/>
                                    <w:sz w:val="36"/>
                                    <w:szCs w:val="36"/>
                                    <w:rtl/>
                                    <w:lang w:bidi="ar-EG"/>
                                  </w:rPr>
                                  <w:t>المقدّمة</w:t>
                                </w:r>
                              </w:p>
                            </w:txbxContent>
                          </wps:txbx>
                          <wps:bodyPr wrap="square" rtlCol="1">
                            <a:spAutoFit/>
                          </wps:bodyPr>
                        </wps:wsp>
                      </wpg:grpSp>
                    </wpg:wgp>
                  </a:graphicData>
                </a:graphic>
              </wp:inline>
            </w:drawing>
          </mc:Choice>
          <mc:Fallback>
            <w:pict>
              <v:group w14:anchorId="63D56295" id="مجموعة 11" o:spid="_x0000_s107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MVtOsOwBwAAtx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107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">
                  <v:imagedata r:id="rId89" o:title=""/>
                </v:shape>
                <v:group id="مجموعة 39" o:spid="_x0000_s10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">
                  <v:group id="مجموعة 40" o:spid="_x0000_s10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">
                    <v:group id="مجموعة 41" o:spid="_x0000_s10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">
                      <v:shape id="شكل حر 42" o:spid="_x0000_s10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" fillcolor="#168489" stroked="f" strokeweight="1pt">
                        <v:stroke joinstyle="miter"/>
                      </v:roundrect>
                    </v:group>
                    <v:oval id="شكل بيضاوي 44" o:spid="_x0000_s10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" filled="f" strokecolor="#a5a5a5 [2092]" strokeweight="1pt">
                      <v:stroke joinstyle="miter"/>
                    </v:oval>
                  </v:group>
                  <v:shape id="مربع نص 41" o:spid="_x0000_s108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" filled="f" stroked="f">
                    <v:textbox style="mso-fit-shape-to-text:t">
                      <w:txbxContent>
                        <w:p w14:paraId="0982188C" w14:textId="79BC44CB" w:rsidR="00FD1C94" w:rsidRDefault="00FD1C94" w:rsidP="00FD1C94">
                          <w:pPr>
                            <w:rPr>
                              <w:rFonts w:eastAsia="Calibri" w:hAnsi="Adobe Arabic" w:cs="Adobe Arabic"/>
                              <w:b/>
                              <w:bCs/>
                              <w:color w:val="FFFFFF"/>
                              <w:kern w:val="24"/>
                              <w:sz w:val="36"/>
                              <w:szCs w:val="36"/>
                              <w:lang w:bidi="ar-EG"/>
                            </w:rPr>
                          </w:pPr>
                          <w:r w:rsidRPr="00FD1C94">
                            <w:rPr>
                              <w:rFonts w:eastAsia="Calibri" w:hAnsi="Adobe Arabic" w:cs="Adobe Arabic"/>
                              <w:b/>
                              <w:bCs/>
                              <w:color w:val="FFFFFF"/>
                              <w:kern w:val="24"/>
                              <w:sz w:val="36"/>
                              <w:szCs w:val="36"/>
                              <w:rtl/>
                              <w:lang w:bidi="ar-EG"/>
                            </w:rPr>
                            <w:t>المقدّمة</w:t>
                          </w:r>
                        </w:p>
                      </w:txbxContent>
                    </v:textbox>
                  </v:shape>
                </v:group>
                <w10:anchorlock/>
              </v:group>
            </w:pict>
          </mc:Fallback>
        </mc:AlternateContent>
      </w:r>
    </w:p>
    <w:p w14:paraId="1AE1FAF1" w14:textId="7DB65B5E" w:rsidR="009527F6" w:rsidRPr="009527F6" w:rsidRDefault="009527F6">
      <w:pPr>
        <w:pStyle w:val="a5"/>
        <w:numPr>
          <w:ilvl w:val="0"/>
          <w:numId w:val="17"/>
        </w:numPr>
        <w:spacing w:line="360" w:lineRule="auto"/>
        <w:jc w:val="both"/>
        <w:rPr>
          <w:rFonts w:ascii="Sakkal Majalla" w:hAnsi="Sakkal Majalla" w:cs="Sakkal Majalla"/>
          <w:color w:val="auto"/>
          <w:sz w:val="32"/>
          <w:szCs w:val="32"/>
        </w:rPr>
      </w:pPr>
      <w:r w:rsidRPr="009527F6">
        <w:rPr>
          <w:rFonts w:ascii="Sakkal Majalla" w:hAnsi="Sakkal Majalla"/>
          <w:noProof/>
          <w:color w:val="auto"/>
          <w:sz w:val="32"/>
          <w:szCs w:val="32"/>
        </w:rPr>
        <w:drawing>
          <wp:anchor distT="0" distB="0" distL="114300" distR="114300" simplePos="0" relativeHeight="252810240" behindDoc="0" locked="0" layoutInCell="1" allowOverlap="1" wp14:anchorId="54636E8F" wp14:editId="20DD6F02">
            <wp:simplePos x="0" y="0"/>
            <wp:positionH relativeFrom="column">
              <wp:posOffset>-179070</wp:posOffset>
            </wp:positionH>
            <wp:positionV relativeFrom="paragraph">
              <wp:posOffset>668020</wp:posOffset>
            </wp:positionV>
            <wp:extent cx="1703070" cy="1440180"/>
            <wp:effectExtent l="0" t="0" r="0" b="7620"/>
            <wp:wrapSquare wrapText="bothSides"/>
            <wp:docPr id="6" name="Picture 5">
              <a:extLst xmlns:a="http://schemas.openxmlformats.org/drawingml/2006/main">
                <a:ext uri="{FF2B5EF4-FFF2-40B4-BE49-F238E27FC236}">
                  <a16:creationId xmlns:a16="http://schemas.microsoft.com/office/drawing/2014/main" id="{A24A71AE-297F-79B8-14F6-FFE5342096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24A71AE-297F-79B8-14F6-FFE534209607}"/>
                        </a:ext>
                      </a:extLst>
                    </pic:cNvPr>
                    <pic:cNvPicPr>
                      <a:picLocks noChangeAspect="1"/>
                    </pic:cNvPicPr>
                  </pic:nvPicPr>
                  <pic:blipFill rotWithShape="1">
                    <a:blip r:embed="rId90" cstate="print">
                      <a:extLst>
                        <a:ext uri="{28A0092B-C50C-407E-A947-70E740481C1C}">
                          <a14:useLocalDpi xmlns:a14="http://schemas.microsoft.com/office/drawing/2010/main" val="0"/>
                        </a:ext>
                      </a:extLst>
                    </a:blip>
                    <a:srcRect t="8144" b="7268"/>
                    <a:stretch/>
                  </pic:blipFill>
                  <pic:spPr bwMode="auto">
                    <a:xfrm>
                      <a:off x="0" y="0"/>
                      <a:ext cx="1703070" cy="1440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D1C94" w:rsidRPr="007D38ED">
        <w:rPr>
          <w:rFonts w:ascii="Sakkal Majalla" w:hAnsi="Sakkal Majalla" w:cs="Sakkal Majalla"/>
          <w:sz w:val="32"/>
          <w:szCs w:val="32"/>
          <w:rtl/>
        </w:rPr>
        <w:t xml:space="preserve">مع التطور السريع في التكنولوجيا، أصبح </w:t>
      </w:r>
      <w:hyperlink r:id="rId91" w:history="1">
        <w:r w:rsidR="00A81129" w:rsidRPr="00A81129">
          <w:rPr>
            <w:rStyle w:val="Hyperlink"/>
            <w:rFonts w:ascii="Adobe Arabic" w:eastAsia="GE Dinar One" w:hAnsi="Adobe Arabic" w:cs="Adobe Arabic"/>
            <w:kern w:val="24"/>
            <w:sz w:val="36"/>
            <w:szCs w:val="36"/>
            <w:rtl/>
            <w:lang w:bidi="ar-SY"/>
          </w:rPr>
          <w:t>الذكاء الاصطناعي</w:t>
        </w:r>
      </w:hyperlink>
      <w:r w:rsidR="00FD1C94" w:rsidRPr="007D38ED">
        <w:rPr>
          <w:rFonts w:ascii="Sakkal Majalla" w:hAnsi="Sakkal Majalla" w:cs="Sakkal Majalla"/>
          <w:sz w:val="32"/>
          <w:szCs w:val="32"/>
        </w:rPr>
        <w:t>AI</w:t>
      </w:r>
      <w:proofErr w:type="gramStart"/>
      <w:r w:rsidR="00FD1C94" w:rsidRPr="007D38ED">
        <w:rPr>
          <w:rFonts w:ascii="Sakkal Majalla" w:hAnsi="Sakkal Majalla" w:cs="Sakkal Majalla"/>
          <w:sz w:val="32"/>
          <w:szCs w:val="32"/>
        </w:rPr>
        <w:t xml:space="preserve">) </w:t>
      </w:r>
      <w:r w:rsidR="00FD1C94" w:rsidRPr="007D38ED">
        <w:rPr>
          <w:rFonts w:ascii="Sakkal Majalla" w:hAnsi="Sakkal Majalla" w:cs="Sakkal Majalla"/>
          <w:sz w:val="32"/>
          <w:szCs w:val="32"/>
          <w:rtl/>
        </w:rPr>
        <w:t>)</w:t>
      </w:r>
      <w:proofErr w:type="gramEnd"/>
      <w:r w:rsidR="00FD1C94" w:rsidRPr="007D38ED">
        <w:rPr>
          <w:rFonts w:ascii="Sakkal Majalla" w:hAnsi="Sakkal Majalla" w:cs="Sakkal Majalla"/>
          <w:sz w:val="32"/>
          <w:szCs w:val="32"/>
          <w:rtl/>
        </w:rPr>
        <w:t xml:space="preserve"> مكوناً رئيسيًا في تعزيز الكفاءة وتحسين جودة العمل في القطاعين العام والخاص. في القطاع الحكومي، يمكن </w:t>
      </w:r>
      <w:hyperlink r:id="rId92" w:history="1">
        <w:r w:rsidR="00FD1C94" w:rsidRPr="006D2F31">
          <w:rPr>
            <w:rStyle w:val="Hyperlink"/>
            <w:rFonts w:ascii="Sakkal Majalla" w:hAnsi="Sakkal Majalla" w:cs="Sakkal Majalla"/>
            <w:sz w:val="32"/>
            <w:szCs w:val="32"/>
            <w:rtl/>
          </w:rPr>
          <w:t>للذكاء الاصطناعي</w:t>
        </w:r>
      </w:hyperlink>
      <w:r w:rsidR="00FD1C94" w:rsidRPr="007D38ED">
        <w:rPr>
          <w:rFonts w:ascii="Sakkal Majalla" w:hAnsi="Sakkal Majalla" w:cs="Sakkal Majalla"/>
          <w:sz w:val="32"/>
          <w:szCs w:val="32"/>
          <w:rtl/>
        </w:rPr>
        <w:t xml:space="preserve"> أن يُحدث تحولاً جذرياً في كيفية تقديم الخدمات وإدارة الموارد واتخاذ القرارات. من خلال أتمتة العمليات الروتينية، وتحليل كميات ضخمة من البيانات، وتقديم تنبؤات دقيقة، يُسهم </w:t>
      </w:r>
      <w:hyperlink r:id="rId93"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00FD1C94" w:rsidRPr="007D38ED">
        <w:rPr>
          <w:rFonts w:ascii="Sakkal Majalla" w:hAnsi="Sakkal Majalla" w:cs="Sakkal Majalla"/>
          <w:sz w:val="32"/>
          <w:szCs w:val="32"/>
          <w:rtl/>
        </w:rPr>
        <w:t>في تعزيز الشفافية، تسريع الإجراءات، وتقديم حلول مبتكرة لمشاكل معقدة.</w:t>
      </w:r>
    </w:p>
    <w:p w14:paraId="1F73984F" w14:textId="25A16584" w:rsidR="009527F6" w:rsidRPr="009527F6" w:rsidRDefault="009527F6">
      <w:pPr>
        <w:pStyle w:val="a5"/>
        <w:numPr>
          <w:ilvl w:val="0"/>
          <w:numId w:val="17"/>
        </w:numPr>
        <w:spacing w:line="360" w:lineRule="auto"/>
        <w:jc w:val="both"/>
        <w:rPr>
          <w:rFonts w:ascii="Sakkal Majalla" w:hAnsi="Sakkal Majalla" w:cs="Sakkal Majalla"/>
          <w:sz w:val="32"/>
          <w:szCs w:val="32"/>
        </w:rPr>
      </w:pPr>
      <w:r w:rsidRPr="009527F6">
        <w:rPr>
          <w:rFonts w:ascii="Sakkal Majalla" w:hAnsi="Sakkal Majalla"/>
          <w:noProof/>
          <w:sz w:val="32"/>
          <w:szCs w:val="32"/>
        </w:rPr>
        <w:drawing>
          <wp:anchor distT="0" distB="0" distL="114300" distR="114300" simplePos="0" relativeHeight="252811264" behindDoc="0" locked="0" layoutInCell="1" allowOverlap="1" wp14:anchorId="46BAEF08" wp14:editId="5BA69636">
            <wp:simplePos x="0" y="0"/>
            <wp:positionH relativeFrom="column">
              <wp:posOffset>-91440</wp:posOffset>
            </wp:positionH>
            <wp:positionV relativeFrom="paragraph">
              <wp:posOffset>872490</wp:posOffset>
            </wp:positionV>
            <wp:extent cx="1711960" cy="1711960"/>
            <wp:effectExtent l="0" t="0" r="2540" b="2540"/>
            <wp:wrapSquare wrapText="bothSides"/>
            <wp:docPr id="1788572282" name="Picture 2">
              <a:extLst xmlns:a="http://schemas.openxmlformats.org/drawingml/2006/main">
                <a:ext uri="{FF2B5EF4-FFF2-40B4-BE49-F238E27FC236}">
                  <a16:creationId xmlns:a16="http://schemas.microsoft.com/office/drawing/2014/main" id="{6A53AC86-6D37-721D-649C-A580531468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A53AC86-6D37-721D-649C-A580531468B6}"/>
                        </a:ext>
                      </a:extLst>
                    </pic:cNvPr>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711960" cy="1711960"/>
                    </a:xfrm>
                    <a:prstGeom prst="rect">
                      <a:avLst/>
                    </a:prstGeom>
                  </pic:spPr>
                </pic:pic>
              </a:graphicData>
            </a:graphic>
          </wp:anchor>
        </w:drawing>
      </w:r>
      <w:r w:rsidR="00FD1C94" w:rsidRPr="00AC7AE4">
        <w:rPr>
          <w:rFonts w:ascii="Sakkal Majalla" w:hAnsi="Sakkal Majalla" w:cs="Sakkal Majalla"/>
          <w:sz w:val="32"/>
          <w:szCs w:val="32"/>
          <w:rtl/>
        </w:rPr>
        <w:t xml:space="preserve">يُتيح </w:t>
      </w:r>
      <w:hyperlink r:id="rId95"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00FD1C94" w:rsidRPr="00AC7AE4">
        <w:rPr>
          <w:rFonts w:ascii="Sakkal Majalla" w:hAnsi="Sakkal Majalla" w:cs="Sakkal Majalla"/>
          <w:sz w:val="32"/>
          <w:szCs w:val="32"/>
          <w:rtl/>
        </w:rPr>
        <w:t xml:space="preserve">للحكومات تقديم خدمات مخصصة للمواطنين، وتحسين الاستجابة لحالات الطوارئ، وزيادة الكفاءة التشغيلية في مختلف الوزارات والهيئات. كما يمكنه تحسين إدارة الموارد البشرية، وتحليل البيانات الأمنية، ومكافحة الفساد، مما يساهم في بناء بيئة عمل أكثر ديناميكية وفعالية. ومع ذلك، فإن اعتماد </w:t>
      </w:r>
      <w:hyperlink r:id="rId96"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00FD1C94" w:rsidRPr="00AC7AE4">
        <w:rPr>
          <w:rFonts w:ascii="Sakkal Majalla" w:hAnsi="Sakkal Majalla" w:cs="Sakkal Majalla"/>
          <w:sz w:val="32"/>
          <w:szCs w:val="32"/>
          <w:rtl/>
        </w:rPr>
        <w:t>يتطلب تحولاً ثقافياً وتنظيمياً، بالإضافة إلى إعادة تأهيل وتدريب الموظفين لمواكبة التغيرات المستقبلية.</w:t>
      </w:r>
    </w:p>
    <w:p w14:paraId="7CE9F794" w14:textId="57F3986E" w:rsidR="003F41BB" w:rsidRPr="00AC7AE4" w:rsidRDefault="00FD1C94">
      <w:pPr>
        <w:pStyle w:val="a5"/>
        <w:numPr>
          <w:ilvl w:val="0"/>
          <w:numId w:val="17"/>
        </w:numPr>
        <w:spacing w:line="360" w:lineRule="auto"/>
        <w:jc w:val="both"/>
        <w:rPr>
          <w:rFonts w:ascii="Sakkal Majalla" w:hAnsi="Sakkal Majalla" w:cs="Sakkal Majalla"/>
          <w:sz w:val="32"/>
          <w:szCs w:val="32"/>
          <w:rtl/>
        </w:rPr>
      </w:pPr>
      <w:r w:rsidRPr="00AC7AE4">
        <w:rPr>
          <w:rFonts w:ascii="Sakkal Majalla" w:hAnsi="Sakkal Majalla" w:cs="Sakkal Majalla"/>
          <w:color w:val="C00000"/>
          <w:sz w:val="32"/>
          <w:szCs w:val="32"/>
          <w:rtl/>
        </w:rPr>
        <w:t xml:space="preserve">وباختصار، </w:t>
      </w:r>
      <w:r w:rsidRPr="00AC7AE4">
        <w:rPr>
          <w:rFonts w:ascii="Sakkal Majalla" w:hAnsi="Sakkal Majalla" w:cs="Sakkal Majalla"/>
          <w:sz w:val="32"/>
          <w:szCs w:val="32"/>
          <w:rtl/>
        </w:rPr>
        <w:t xml:space="preserve">يُمثل </w:t>
      </w:r>
      <w:hyperlink r:id="rId97"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Pr="00AC7AE4">
        <w:rPr>
          <w:rFonts w:ascii="Sakkal Majalla" w:hAnsi="Sakkal Majalla" w:cs="Sakkal Majalla"/>
          <w:sz w:val="32"/>
          <w:szCs w:val="32"/>
          <w:rtl/>
        </w:rPr>
        <w:t>فرصة كبيرة للحكومات لتطوير بيئة العمل، وجعلها أكثر مرونة واستجابة للتحديات والاحتياجات المتزايدة للمجتمع</w:t>
      </w:r>
    </w:p>
    <w:tbl>
      <w:tblPr>
        <w:tblStyle w:val="TableGrid2"/>
        <w:tblpPr w:leftFromText="180" w:rightFromText="180" w:vertAnchor="text" w:horzAnchor="margin" w:tblpXSpec="center" w:tblpY="-119"/>
        <w:tblOverlap w:val="never"/>
        <w:bidiVisual/>
        <w:tblW w:w="96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FD1C94" w:rsidRPr="00FD1C94" w14:paraId="0C8C5BFD" w14:textId="77777777" w:rsidTr="00BE0924">
        <w:trPr>
          <w:trHeight w:val="2152"/>
        </w:trPr>
        <w:tc>
          <w:tcPr>
            <w:tcW w:w="2122" w:type="dxa"/>
            <w:tcBorders>
              <w:right w:val="single" w:sz="36" w:space="0" w:color="168489"/>
            </w:tcBorders>
            <w:shd w:val="clear" w:color="auto" w:fill="F2F2F2" w:themeFill="background1" w:themeFillShade="F2"/>
            <w:vAlign w:val="center"/>
          </w:tcPr>
          <w:p w14:paraId="3AAFD2EE" w14:textId="77777777" w:rsidR="00FD1C94" w:rsidRPr="00FD1C94" w:rsidRDefault="00FD1C94" w:rsidP="00FD1C94">
            <w:pPr>
              <w:pageBreakBefore/>
              <w:bidi w:val="0"/>
              <w:spacing w:line="240" w:lineRule="auto"/>
              <w:jc w:val="center"/>
              <w:rPr>
                <w:rFonts w:ascii="Adobe Arabic" w:eastAsia="Times New Roman" w:hAnsi="Adobe Arabic" w:cs="Adobe Arabic"/>
                <w:b/>
                <w:bCs/>
                <w:color w:val="168489"/>
                <w:kern w:val="24"/>
                <w:sz w:val="44"/>
                <w:szCs w:val="44"/>
                <w:rtl/>
                <w:lang w:bidi="ar-SY"/>
              </w:rPr>
            </w:pPr>
            <w:bookmarkStart w:id="2" w:name="_Hlk170068303"/>
            <w:bookmarkStart w:id="3" w:name="_Hlk174996026"/>
            <w:bookmarkEnd w:id="2"/>
            <w:r w:rsidRPr="00FD1C94">
              <w:rPr>
                <w:rFonts w:ascii="Adobe Arabic" w:eastAsia="Times New Roman" w:hAnsi="Adobe Arabic" w:cs="Adobe Arabic"/>
                <w:b/>
                <w:bCs/>
                <w:noProof/>
                <w:color w:val="168489"/>
                <w:kern w:val="24"/>
                <w:sz w:val="44"/>
                <w:szCs w:val="44"/>
                <w:rtl/>
                <w:lang w:bidi="ar-SY"/>
              </w:rPr>
              <w:lastRenderedPageBreak/>
              <w:drawing>
                <wp:inline distT="0" distB="0" distL="0" distR="0" wp14:anchorId="7FB1C363" wp14:editId="678BEF73">
                  <wp:extent cx="485140" cy="485140"/>
                  <wp:effectExtent l="0" t="0" r="0" b="0"/>
                  <wp:docPr id="14" name="Picture 1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063BB7FA" w14:textId="3634408F" w:rsidR="00FD1C94" w:rsidRPr="00FD1C94" w:rsidRDefault="00FD1C94" w:rsidP="00FD1C94">
            <w:pPr>
              <w:spacing w:line="360" w:lineRule="auto"/>
              <w:jc w:val="center"/>
              <w:rPr>
                <w:rFonts w:ascii="Adobe Arabic" w:eastAsia="Times New Roman" w:hAnsi="Adobe Arabic" w:cs="Adobe Arabic"/>
                <w:b/>
                <w:color w:val="168489"/>
                <w:kern w:val="24"/>
                <w:sz w:val="44"/>
                <w:szCs w:val="44"/>
                <w:rtl/>
                <w:lang w:bidi="ar-SY"/>
              </w:rPr>
            </w:pPr>
            <w:r>
              <w:rPr>
                <w:rFonts w:eastAsia="Times New Roman" w:cs="GE Dinar Two Medium"/>
                <w:b/>
                <w:bCs/>
                <w:color w:val="1E3D6A"/>
                <w:kern w:val="24"/>
                <w:sz w:val="36"/>
                <w:szCs w:val="36"/>
                <w:lang w:bidi="ar-SY"/>
              </w:rPr>
              <w:t xml:space="preserve">  </w:t>
            </w:r>
            <w:r w:rsidRPr="00FD1C94">
              <w:rPr>
                <w:rFonts w:eastAsia="Times New Roman" w:cs="GE Dinar Two Medium" w:hint="cs"/>
                <w:b/>
                <w:bCs/>
                <w:color w:val="1E3D6A"/>
                <w:kern w:val="24"/>
                <w:sz w:val="36"/>
                <w:szCs w:val="36"/>
                <w:rtl/>
                <w:lang w:bidi="ar-SY"/>
              </w:rPr>
              <w:t xml:space="preserve"> </w:t>
            </w:r>
            <w:r w:rsidRPr="00FD1C94">
              <w:rPr>
                <w:rFonts w:ascii="Adobe Arabic" w:hAnsi="Adobe Arabic" w:cs="Adobe Arabic" w:hint="cs"/>
                <w:b/>
                <w:color w:val="1E3D6A"/>
                <w:sz w:val="56"/>
                <w:szCs w:val="56"/>
                <w:rtl/>
              </w:rPr>
              <w:t>نشاط</w:t>
            </w:r>
            <w:r w:rsidRPr="00FD1C94">
              <w:rPr>
                <w:rFonts w:ascii="Adobe Arabic" w:eastAsia="Times New Roman" w:hAnsi="Adobe Arabic" w:cs="Adobe Arabic" w:hint="cs"/>
                <w:b/>
                <w:color w:val="168489"/>
                <w:kern w:val="24"/>
                <w:sz w:val="96"/>
                <w:szCs w:val="96"/>
                <w:rtl/>
                <w:lang w:bidi="ar-SY"/>
              </w:rPr>
              <w:t xml:space="preserve"> </w:t>
            </w:r>
          </w:p>
        </w:tc>
        <w:tc>
          <w:tcPr>
            <w:tcW w:w="7506" w:type="dxa"/>
            <w:tcBorders>
              <w:left w:val="single" w:sz="36" w:space="0" w:color="168489"/>
            </w:tcBorders>
            <w:shd w:val="clear" w:color="auto" w:fill="F2F2F2" w:themeFill="background1" w:themeFillShade="F2"/>
          </w:tcPr>
          <w:p w14:paraId="3C0D982F" w14:textId="77777777" w:rsidR="00FD1C94" w:rsidRPr="00FD1C94" w:rsidRDefault="00FD1C94" w:rsidP="00FD1C94">
            <w:pPr>
              <w:bidi w:val="0"/>
              <w:spacing w:before="240" w:after="240" w:line="240" w:lineRule="auto"/>
              <w:jc w:val="right"/>
              <w:rPr>
                <w:rFonts w:ascii="Adobe Arabic" w:hAnsi="Adobe Arabic" w:cs="Adobe Arabic"/>
                <w:bCs/>
                <w:color w:val="1E3D6A"/>
                <w:sz w:val="36"/>
                <w:szCs w:val="36"/>
                <w:rtl/>
              </w:rPr>
            </w:pPr>
            <w:r w:rsidRPr="00FD1C94">
              <w:rPr>
                <w:rFonts w:ascii="Adobe Arabic" w:hAnsi="Adobe Arabic" w:cs="Adobe Arabic"/>
                <w:bCs/>
                <w:color w:val="1E3D6A"/>
                <w:sz w:val="36"/>
                <w:szCs w:val="36"/>
                <w:rtl/>
              </w:rPr>
              <w:t>نشاط تعارف المشاركين</w:t>
            </w:r>
          </w:p>
          <w:p w14:paraId="70941CE9" w14:textId="3BA991C0" w:rsidR="00FD1C94" w:rsidRPr="00FD1C94" w:rsidRDefault="00FD1C94" w:rsidP="00FD1C94">
            <w:pPr>
              <w:bidi w:val="0"/>
              <w:spacing w:line="240" w:lineRule="auto"/>
              <w:jc w:val="right"/>
              <w:rPr>
                <w:rFonts w:ascii="Adobe Arabic" w:hAnsi="Adobe Arabic" w:cs="Adobe Arabic"/>
                <w:bCs/>
                <w:color w:val="7A8696"/>
                <w:sz w:val="36"/>
                <w:szCs w:val="36"/>
              </w:rPr>
            </w:pPr>
            <w:r w:rsidRPr="00FD1C94">
              <w:rPr>
                <w:rFonts w:ascii="Adobe Arabic" w:hAnsi="Adobe Arabic" w:cs="Adobe Arabic"/>
                <w:bCs/>
                <w:color w:val="7A8696"/>
                <w:sz w:val="36"/>
                <w:szCs w:val="36"/>
                <w:rtl/>
              </w:rPr>
              <w:t xml:space="preserve">اسم </w:t>
            </w:r>
            <w:r w:rsidRPr="00FD1C94">
              <w:rPr>
                <w:rFonts w:ascii="Adobe Arabic" w:hAnsi="Adobe Arabic" w:cs="Adobe Arabic"/>
                <w:bCs/>
                <w:color w:val="7A8696"/>
                <w:sz w:val="36"/>
                <w:szCs w:val="36"/>
                <w:rtl/>
                <w:lang w:bidi="ar-SY"/>
              </w:rPr>
              <w:t>ال</w:t>
            </w:r>
            <w:r w:rsidRPr="00FD1C94">
              <w:rPr>
                <w:rFonts w:ascii="Adobe Arabic" w:hAnsi="Adobe Arabic" w:cs="Adobe Arabic"/>
                <w:bCs/>
                <w:color w:val="7A8696"/>
                <w:sz w:val="36"/>
                <w:szCs w:val="36"/>
                <w:rtl/>
              </w:rPr>
              <w:t>نشاط "</w:t>
            </w:r>
            <w:r w:rsidRPr="00FD1C94">
              <w:rPr>
                <w:rFonts w:ascii="Adobe Arabic" w:hAnsi="Adobe Arabic" w:cs="Adobe Arabic"/>
                <w:sz w:val="36"/>
                <w:szCs w:val="36"/>
                <w:rtl/>
              </w:rPr>
              <w:t xml:space="preserve"> </w:t>
            </w:r>
            <w:r w:rsidRPr="00FD1C94">
              <w:rPr>
                <w:rFonts w:ascii="Adobe Arabic" w:hAnsi="Adobe Arabic" w:cs="Adobe Arabic"/>
                <w:bCs/>
                <w:color w:val="7A8696"/>
                <w:sz w:val="36"/>
                <w:szCs w:val="36"/>
                <w:rtl/>
              </w:rPr>
              <w:t>البحث عن القاسم المشترك "</w:t>
            </w:r>
          </w:p>
          <w:p w14:paraId="380E02C0" w14:textId="0D7B47D0" w:rsidR="00FD1C94" w:rsidRPr="00FD1C94" w:rsidRDefault="00FD1C94" w:rsidP="00FD1C94">
            <w:pPr>
              <w:bidi w:val="0"/>
              <w:spacing w:before="240" w:after="240" w:line="240" w:lineRule="auto"/>
              <w:jc w:val="right"/>
              <w:rPr>
                <w:rFonts w:ascii="Adobe Arabic" w:hAnsi="Adobe Arabic" w:cs="GE Dinar Two Medium"/>
                <w:bCs/>
                <w:color w:val="1E3D6A"/>
                <w:sz w:val="22"/>
                <w:szCs w:val="28"/>
                <w:rtl/>
              </w:rPr>
            </w:pPr>
            <w:r w:rsidRPr="00FD1C94">
              <w:rPr>
                <w:rFonts w:ascii="Adobe Arabic" w:hAnsi="Adobe Arabic" w:cs="Adobe Arabic"/>
                <w:bCs/>
                <w:color w:val="7A8696"/>
                <w:sz w:val="36"/>
                <w:szCs w:val="36"/>
                <w:rtl/>
              </w:rPr>
              <w:t>المدة الزمنية:</w:t>
            </w:r>
            <w:r w:rsidRPr="00FD1C94">
              <w:rPr>
                <w:rFonts w:ascii="Adobe Arabic" w:hAnsi="Adobe Arabic" w:cs="Adobe Arabic"/>
                <w:b/>
                <w:color w:val="auto"/>
                <w:sz w:val="36"/>
                <w:szCs w:val="36"/>
                <w:rtl/>
              </w:rPr>
              <w:t xml:space="preserve"> </w:t>
            </w:r>
            <w:r w:rsidRPr="00FD1C94">
              <w:rPr>
                <w:rFonts w:ascii="Adobe Arabic" w:hAnsi="Adobe Arabic" w:cs="Adobe Arabic" w:hint="cs"/>
                <w:b/>
                <w:color w:val="auto"/>
                <w:sz w:val="36"/>
                <w:szCs w:val="36"/>
                <w:rtl/>
              </w:rPr>
              <w:t>20</w:t>
            </w:r>
            <w:r w:rsidRPr="00FD1C94">
              <w:rPr>
                <w:rFonts w:ascii="Adobe Arabic" w:hAnsi="Adobe Arabic" w:cs="Adobe Arabic"/>
                <w:b/>
                <w:color w:val="auto"/>
                <w:sz w:val="36"/>
                <w:szCs w:val="36"/>
                <w:rtl/>
              </w:rPr>
              <w:t>-30 دقيقة</w:t>
            </w:r>
          </w:p>
        </w:tc>
      </w:tr>
    </w:tbl>
    <w:bookmarkEnd w:id="3"/>
    <w:p w14:paraId="0B628E35" w14:textId="77777777" w:rsidR="00675E6B" w:rsidRPr="003C7FD7" w:rsidRDefault="00675E6B" w:rsidP="00675E6B">
      <w:pPr>
        <w:rPr>
          <w:rFonts w:ascii="Sakkal Majalla" w:hAnsi="Sakkal Majalla"/>
          <w:color w:val="C00000"/>
          <w:sz w:val="32"/>
          <w:szCs w:val="32"/>
        </w:rPr>
      </w:pPr>
      <w:r w:rsidRPr="003C7FD7">
        <w:rPr>
          <w:rFonts w:ascii="Sakkal Majalla" w:hAnsi="Sakkal Majalla"/>
          <w:color w:val="C00000"/>
          <w:sz w:val="32"/>
          <w:szCs w:val="32"/>
          <w:rtl/>
        </w:rPr>
        <w:t xml:space="preserve">الهدف من النشاط:  </w:t>
      </w:r>
    </w:p>
    <w:p w14:paraId="5EF6418C" w14:textId="4027BBD7" w:rsidR="00675E6B" w:rsidRPr="00AC7AE4" w:rsidRDefault="00675E6B">
      <w:pPr>
        <w:pStyle w:val="a5"/>
        <w:numPr>
          <w:ilvl w:val="0"/>
          <w:numId w:val="19"/>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تعزيز التعارف بين المشاركين.</w:t>
      </w:r>
    </w:p>
    <w:p w14:paraId="283D7DD7" w14:textId="6BE07368" w:rsidR="00675E6B" w:rsidRPr="00AC7AE4" w:rsidRDefault="00675E6B">
      <w:pPr>
        <w:pStyle w:val="a5"/>
        <w:numPr>
          <w:ilvl w:val="0"/>
          <w:numId w:val="19"/>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بناء روح الفريق من خلال اكتشاف القواسم المشتركة.</w:t>
      </w:r>
    </w:p>
    <w:p w14:paraId="5A115CBF" w14:textId="1C70FA65" w:rsidR="00675E6B" w:rsidRPr="00AC7AE4" w:rsidRDefault="00675E6B">
      <w:pPr>
        <w:pStyle w:val="a5"/>
        <w:numPr>
          <w:ilvl w:val="0"/>
          <w:numId w:val="19"/>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تشجيع التواصل والتفاعل في جو ودي وممتع.</w:t>
      </w:r>
    </w:p>
    <w:p w14:paraId="1F4C4396" w14:textId="77777777" w:rsidR="00675E6B" w:rsidRPr="003C7FD7" w:rsidRDefault="00675E6B" w:rsidP="00675E6B">
      <w:pPr>
        <w:rPr>
          <w:rFonts w:ascii="Sakkal Majalla" w:hAnsi="Sakkal Majalla"/>
          <w:color w:val="C00000"/>
          <w:sz w:val="32"/>
          <w:szCs w:val="32"/>
        </w:rPr>
      </w:pPr>
      <w:r w:rsidRPr="003C7FD7">
        <w:rPr>
          <w:rFonts w:ascii="Sakkal Majalla" w:hAnsi="Sakkal Majalla"/>
          <w:color w:val="C00000"/>
          <w:sz w:val="32"/>
          <w:szCs w:val="32"/>
          <w:rtl/>
        </w:rPr>
        <w:t xml:space="preserve">الأدوات المطلوبة:  </w:t>
      </w:r>
    </w:p>
    <w:p w14:paraId="4BC9887D" w14:textId="3EE060E1" w:rsidR="00675E6B" w:rsidRPr="00AC7AE4" w:rsidRDefault="00675E6B">
      <w:pPr>
        <w:pStyle w:val="a5"/>
        <w:numPr>
          <w:ilvl w:val="0"/>
          <w:numId w:val="19"/>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أوراق وأقلام (في حال الرغبة بتدوين الملاحظات).</w:t>
      </w:r>
    </w:p>
    <w:p w14:paraId="0D8609B1" w14:textId="7E121C66" w:rsidR="00675E6B" w:rsidRPr="00AC7AE4" w:rsidRDefault="00675E6B">
      <w:pPr>
        <w:pStyle w:val="a5"/>
        <w:numPr>
          <w:ilvl w:val="0"/>
          <w:numId w:val="19"/>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مساحة كافية للتنقل والتفاعل بين المشاركين.</w:t>
      </w:r>
    </w:p>
    <w:p w14:paraId="6A2E7C74" w14:textId="77777777" w:rsidR="00675E6B" w:rsidRPr="003C7FD7" w:rsidRDefault="00675E6B" w:rsidP="00675E6B">
      <w:pPr>
        <w:rPr>
          <w:rFonts w:ascii="Sakkal Majalla" w:hAnsi="Sakkal Majalla"/>
          <w:color w:val="C00000"/>
          <w:sz w:val="32"/>
          <w:szCs w:val="32"/>
        </w:rPr>
      </w:pPr>
      <w:r w:rsidRPr="003C7FD7">
        <w:rPr>
          <w:rFonts w:ascii="Sakkal Majalla" w:hAnsi="Sakkal Majalla"/>
          <w:color w:val="C00000"/>
          <w:sz w:val="32"/>
          <w:szCs w:val="32"/>
          <w:rtl/>
        </w:rPr>
        <w:t xml:space="preserve"> خطوات النشاط:</w:t>
      </w:r>
    </w:p>
    <w:p w14:paraId="14694DFA" w14:textId="77777777" w:rsidR="00675E6B" w:rsidRPr="001065BB" w:rsidRDefault="00675E6B" w:rsidP="00675E6B">
      <w:pPr>
        <w:rPr>
          <w:rFonts w:ascii="Sakkal Majalla" w:hAnsi="Sakkal Majalla"/>
          <w:sz w:val="32"/>
          <w:szCs w:val="32"/>
        </w:rPr>
      </w:pPr>
      <w:r w:rsidRPr="001065BB">
        <w:rPr>
          <w:rFonts w:ascii="Sakkal Majalla" w:hAnsi="Sakkal Majalla"/>
          <w:sz w:val="32"/>
          <w:szCs w:val="32"/>
          <w:rtl/>
        </w:rPr>
        <w:t xml:space="preserve">1. </w:t>
      </w:r>
      <w:r w:rsidRPr="00AC7AE4">
        <w:rPr>
          <w:rFonts w:ascii="Sakkal Majalla" w:hAnsi="Sakkal Majalla"/>
          <w:color w:val="168489"/>
          <w:sz w:val="32"/>
          <w:szCs w:val="32"/>
          <w:rtl/>
        </w:rPr>
        <w:t>تقسيم المشاركين إلى مجموعات صغيرة:</w:t>
      </w:r>
    </w:p>
    <w:p w14:paraId="26E12F83" w14:textId="6DD0179C" w:rsidR="00675E6B" w:rsidRPr="00AC7AE4" w:rsidRDefault="00675E6B">
      <w:pPr>
        <w:pStyle w:val="a5"/>
        <w:numPr>
          <w:ilvl w:val="0"/>
          <w:numId w:val="18"/>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قسّم المشاركين إلى مجموعات مكونة من 3 إلى 5 أشخاص. حاول أن يكون كل شخص مع أفراد لم يسبق له التعامل معهم مسبقا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w:t>
      </w:r>
    </w:p>
    <w:p w14:paraId="27E87734" w14:textId="77777777" w:rsidR="00675E6B" w:rsidRPr="001065BB" w:rsidRDefault="00675E6B" w:rsidP="00675E6B">
      <w:pPr>
        <w:rPr>
          <w:rFonts w:ascii="Sakkal Majalla" w:hAnsi="Sakkal Majalla"/>
          <w:sz w:val="32"/>
          <w:szCs w:val="32"/>
        </w:rPr>
      </w:pPr>
      <w:r w:rsidRPr="001065BB">
        <w:rPr>
          <w:rFonts w:ascii="Sakkal Majalla" w:hAnsi="Sakkal Majalla"/>
          <w:sz w:val="32"/>
          <w:szCs w:val="32"/>
          <w:rtl/>
        </w:rPr>
        <w:t xml:space="preserve">2. </w:t>
      </w:r>
      <w:r w:rsidRPr="00AC7AE4">
        <w:rPr>
          <w:rFonts w:ascii="Sakkal Majalla" w:hAnsi="Sakkal Majalla"/>
          <w:color w:val="168489"/>
          <w:sz w:val="32"/>
          <w:szCs w:val="32"/>
          <w:rtl/>
        </w:rPr>
        <w:t>التعارف الأولي:</w:t>
      </w:r>
    </w:p>
    <w:p w14:paraId="1C31CBBA" w14:textId="20F3B4B8" w:rsidR="00675E6B" w:rsidRPr="00AC7AE4" w:rsidRDefault="00675E6B">
      <w:pPr>
        <w:pStyle w:val="a5"/>
        <w:numPr>
          <w:ilvl w:val="0"/>
          <w:numId w:val="18"/>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 xml:space="preserve">في البداية، يُطلب من كل فرد في المجموعة أن يقدم نفسه بسرعة (الاسم، الوظيفة، الجهة التي يعمل بها، وسبب اهتمامه بموضوع </w:t>
      </w:r>
      <w:hyperlink r:id="rId98" w:history="1">
        <w:r w:rsidR="006D2F31" w:rsidRPr="00A81129">
          <w:rPr>
            <w:rStyle w:val="Hyperlink"/>
            <w:rFonts w:ascii="Adobe Arabic" w:eastAsia="GE Dinar One" w:hAnsi="Adobe Arabic" w:cs="Adobe Arabic"/>
            <w:kern w:val="24"/>
            <w:sz w:val="36"/>
            <w:szCs w:val="36"/>
            <w:rtl/>
            <w:lang w:bidi="ar-SY"/>
          </w:rPr>
          <w:t>الذكاء الاصطناعي</w:t>
        </w:r>
      </w:hyperlink>
      <w:r w:rsidRPr="00AC7AE4">
        <w:rPr>
          <w:rFonts w:ascii="Sakkal Majalla" w:hAnsi="Sakkal Majalla" w:cs="Sakkal Majalla"/>
          <w:sz w:val="32"/>
          <w:szCs w:val="32"/>
          <w:rtl/>
        </w:rPr>
        <w:t>).</w:t>
      </w:r>
    </w:p>
    <w:p w14:paraId="3D615D23" w14:textId="77777777" w:rsidR="00675E6B" w:rsidRPr="00AC7AE4" w:rsidRDefault="00675E6B" w:rsidP="00675E6B">
      <w:pPr>
        <w:rPr>
          <w:rFonts w:ascii="Sakkal Majalla" w:hAnsi="Sakkal Majalla"/>
          <w:color w:val="168489"/>
          <w:sz w:val="32"/>
          <w:szCs w:val="32"/>
        </w:rPr>
      </w:pPr>
      <w:r w:rsidRPr="001065BB">
        <w:rPr>
          <w:rFonts w:ascii="Sakkal Majalla" w:hAnsi="Sakkal Majalla"/>
          <w:sz w:val="32"/>
          <w:szCs w:val="32"/>
          <w:rtl/>
        </w:rPr>
        <w:t xml:space="preserve">3. </w:t>
      </w:r>
      <w:r w:rsidRPr="00AC7AE4">
        <w:rPr>
          <w:rFonts w:ascii="Sakkal Majalla" w:hAnsi="Sakkal Majalla"/>
          <w:color w:val="168489"/>
          <w:sz w:val="32"/>
          <w:szCs w:val="32"/>
          <w:rtl/>
        </w:rPr>
        <w:t>البحث عن القاسم المشترك:</w:t>
      </w:r>
    </w:p>
    <w:p w14:paraId="5B3ED4E4" w14:textId="03219796" w:rsidR="00675E6B" w:rsidRPr="00AC7AE4" w:rsidRDefault="00675E6B" w:rsidP="00AC7AE4">
      <w:pPr>
        <w:spacing w:line="360" w:lineRule="auto"/>
        <w:rPr>
          <w:rFonts w:ascii="Sakkal Majalla" w:hAnsi="Sakkal Majalla"/>
          <w:sz w:val="32"/>
          <w:szCs w:val="32"/>
        </w:rPr>
      </w:pPr>
      <w:r w:rsidRPr="00AC7AE4">
        <w:rPr>
          <w:rFonts w:ascii="Sakkal Majalla" w:hAnsi="Sakkal Majalla"/>
          <w:sz w:val="32"/>
          <w:szCs w:val="32"/>
          <w:rtl/>
        </w:rPr>
        <w:t>بعد التعارف السريع، يُطلب من كل مجموعة البحث عن 3-5 أشياء مشتركة بينهم. هذه الأشياء المشتركة قد تكون:</w:t>
      </w:r>
    </w:p>
    <w:p w14:paraId="147A0C1E" w14:textId="3805FE12" w:rsidR="00675E6B" w:rsidRPr="00AC7AE4" w:rsidRDefault="00675E6B">
      <w:pPr>
        <w:pStyle w:val="a5"/>
        <w:numPr>
          <w:ilvl w:val="0"/>
          <w:numId w:val="18"/>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اهتمامات شخصية (مثل هوايات، رياضة مفضلة، نوع معين من الكتب/الأفلام).</w:t>
      </w:r>
    </w:p>
    <w:p w14:paraId="292F93D8" w14:textId="5E821DB1" w:rsidR="00675E6B" w:rsidRPr="00AC7AE4" w:rsidRDefault="00675E6B">
      <w:pPr>
        <w:pStyle w:val="a5"/>
        <w:numPr>
          <w:ilvl w:val="0"/>
          <w:numId w:val="18"/>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lastRenderedPageBreak/>
        <w:t>تجارب مهنية مشتركة (مثل العمل على مشاريع مشابهة أو تحديات مهنية معينة).</w:t>
      </w:r>
    </w:p>
    <w:p w14:paraId="2147A11C" w14:textId="192AF7E6" w:rsidR="00675E6B" w:rsidRPr="00AC7AE4" w:rsidRDefault="00675E6B">
      <w:pPr>
        <w:pStyle w:val="a5"/>
        <w:numPr>
          <w:ilvl w:val="0"/>
          <w:numId w:val="18"/>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أهداف أو توقعات مشتركة من البرنامج التدريبي.</w:t>
      </w:r>
    </w:p>
    <w:p w14:paraId="53FC6844" w14:textId="77777777" w:rsidR="00675E6B" w:rsidRPr="00AC7AE4" w:rsidRDefault="00675E6B">
      <w:pPr>
        <w:pStyle w:val="a5"/>
        <w:numPr>
          <w:ilvl w:val="0"/>
          <w:numId w:val="18"/>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 xml:space="preserve">   شجّعهم على البحث عن قواسم غير تقليدية، مثل "الكل يحب القهوة" أو "الجميع يحب السفر"، وبدلاً من ذلك، أن يحاولوا البحث عن أمور أكثر تعمقًا أو شخصية.</w:t>
      </w:r>
    </w:p>
    <w:p w14:paraId="1538E248" w14:textId="77777777" w:rsidR="00675E6B" w:rsidRPr="001065BB" w:rsidRDefault="00675E6B" w:rsidP="00675E6B">
      <w:pPr>
        <w:rPr>
          <w:rFonts w:ascii="Sakkal Majalla" w:hAnsi="Sakkal Majalla"/>
          <w:sz w:val="32"/>
          <w:szCs w:val="32"/>
        </w:rPr>
      </w:pPr>
      <w:r w:rsidRPr="001065BB">
        <w:rPr>
          <w:rFonts w:ascii="Sakkal Majalla" w:hAnsi="Sakkal Majalla"/>
          <w:sz w:val="32"/>
          <w:szCs w:val="32"/>
          <w:rtl/>
        </w:rPr>
        <w:t xml:space="preserve">4. </w:t>
      </w:r>
      <w:r w:rsidRPr="00AC7AE4">
        <w:rPr>
          <w:rFonts w:ascii="Sakkal Majalla" w:hAnsi="Sakkal Majalla"/>
          <w:color w:val="168489"/>
          <w:sz w:val="32"/>
          <w:szCs w:val="32"/>
          <w:rtl/>
        </w:rPr>
        <w:t>العرض والمشاركة:</w:t>
      </w:r>
    </w:p>
    <w:p w14:paraId="424D9502" w14:textId="57EDD0CF" w:rsidR="00675E6B" w:rsidRPr="00AC7AE4" w:rsidRDefault="00675E6B">
      <w:pPr>
        <w:pStyle w:val="a5"/>
        <w:numPr>
          <w:ilvl w:val="0"/>
          <w:numId w:val="18"/>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بعد مرور 10-15 دقيقة من النقاش داخل المجموعات، يقوم كل فريق بتقديم نبذة موجزة عن أعضاء فريقهم، وما هي القواسم المشتركة التي اكتشفوها. هذا العرض يمكن أن يكون بطريقة إبداعية (مثل تمثيل القواسم المشتركة أو تقديمها بطريقة مرحة).</w:t>
      </w:r>
    </w:p>
    <w:p w14:paraId="355A580D" w14:textId="77777777" w:rsidR="00675E6B" w:rsidRPr="001065BB" w:rsidRDefault="00675E6B" w:rsidP="00675E6B">
      <w:pPr>
        <w:rPr>
          <w:rFonts w:ascii="Sakkal Majalla" w:hAnsi="Sakkal Majalla"/>
          <w:sz w:val="32"/>
          <w:szCs w:val="32"/>
        </w:rPr>
      </w:pPr>
      <w:r w:rsidRPr="001065BB">
        <w:rPr>
          <w:rFonts w:ascii="Sakkal Majalla" w:hAnsi="Sakkal Majalla"/>
          <w:sz w:val="32"/>
          <w:szCs w:val="32"/>
          <w:rtl/>
        </w:rPr>
        <w:t xml:space="preserve">5. </w:t>
      </w:r>
      <w:r w:rsidRPr="00AC7AE4">
        <w:rPr>
          <w:rFonts w:ascii="Sakkal Majalla" w:hAnsi="Sakkal Majalla"/>
          <w:color w:val="168489"/>
          <w:sz w:val="32"/>
          <w:szCs w:val="32"/>
          <w:rtl/>
        </w:rPr>
        <w:t xml:space="preserve">التلخيص:  </w:t>
      </w:r>
    </w:p>
    <w:p w14:paraId="662D5699" w14:textId="6458F8C8" w:rsidR="00675E6B" w:rsidRPr="00AC7AE4" w:rsidRDefault="00675E6B">
      <w:pPr>
        <w:pStyle w:val="a5"/>
        <w:numPr>
          <w:ilvl w:val="0"/>
          <w:numId w:val="18"/>
        </w:numPr>
        <w:spacing w:line="360" w:lineRule="auto"/>
        <w:jc w:val="both"/>
        <w:rPr>
          <w:rFonts w:ascii="Sakkal Majalla" w:hAnsi="Sakkal Majalla" w:cs="Sakkal Majalla"/>
          <w:sz w:val="32"/>
          <w:szCs w:val="32"/>
        </w:rPr>
      </w:pPr>
      <w:r w:rsidRPr="00AC7AE4">
        <w:rPr>
          <w:rFonts w:ascii="Sakkal Majalla" w:hAnsi="Sakkal Majalla" w:cs="Sakkal Majalla"/>
          <w:sz w:val="32"/>
          <w:szCs w:val="32"/>
          <w:rtl/>
        </w:rPr>
        <w:t>بعد أن تنتهي جميع المجموعات من العروض، يقوم المدرب بالتعليق على التنوع والاهتمامات المشتركة بين المشاركين، مشيرا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إلى أهمية هذه التفاعلات في بناء بيئة عمل تعاونية وفعّالة</w:t>
      </w:r>
    </w:p>
    <w:p w14:paraId="59664572" w14:textId="2F2EE56A" w:rsidR="00675E6B" w:rsidRDefault="00377231" w:rsidP="00675E6B">
      <w:pPr>
        <w:rPr>
          <w:rFonts w:ascii="Sakkal Majalla" w:hAnsi="Sakkal Majalla"/>
          <w:sz w:val="32"/>
          <w:szCs w:val="32"/>
        </w:rPr>
      </w:pPr>
      <w:r w:rsidRPr="002A078C">
        <w:rPr>
          <w:rFonts w:ascii="Sakkal Majalla" w:hAnsi="Sakkal Majalla"/>
          <w:noProof/>
          <w:color w:val="002060"/>
          <w:sz w:val="34"/>
          <w:lang w:bidi="ar-SY"/>
        </w:rPr>
        <mc:AlternateContent>
          <mc:Choice Requires="wpg">
            <w:drawing>
              <wp:inline distT="0" distB="0" distL="0" distR="0" wp14:anchorId="3523DCDD" wp14:editId="71FF3B1E">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7055"/>
                              <a:ext cx="4616071" cy="387740"/>
                            </a:xfrm>
                            <a:prstGeom prst="rect">
                              <a:avLst/>
                            </a:prstGeom>
                            <a:noFill/>
                          </wps:spPr>
                          <wps:txbx>
                            <w:txbxContent>
                              <w:p w14:paraId="3E968310" w14:textId="3D3F4914"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ت</w:t>
                                </w:r>
                                <w:r w:rsidRPr="003C7FD7">
                                  <w:rPr>
                                    <w:rFonts w:eastAsia="Calibri" w:hAnsi="Adobe Arabic" w:cs="Adobe Arabic"/>
                                    <w:b/>
                                    <w:bCs/>
                                    <w:color w:val="FFFFFF"/>
                                    <w:kern w:val="24"/>
                                    <w:sz w:val="36"/>
                                    <w:szCs w:val="36"/>
                                    <w:rtl/>
                                    <w:lang w:bidi="ar-EG"/>
                                  </w:rPr>
                                  <w:t>عريف الذكاء الاصطناعي وأنواعه</w:t>
                                </w:r>
                              </w:p>
                            </w:txbxContent>
                          </wps:txbx>
                          <wps:bodyPr wrap="square" rtlCol="1">
                            <a:spAutoFit/>
                          </wps:bodyPr>
                        </wps:wsp>
                      </wpg:grpSp>
                    </wpg:wgp>
                  </a:graphicData>
                </a:graphic>
              </wp:inline>
            </w:drawing>
          </mc:Choice>
          <mc:Fallback>
            <w:pict>
              <v:group w14:anchorId="3523DCDD" id="_x0000_s108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">
                <v:shape id="صورة 38" o:spid="_x0000_s108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">
                  <v:imagedata r:id="rId89" o:title=""/>
                </v:shape>
                <v:group id="مجموعة 39" o:spid="_x0000_s10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">
                  <v:group id="مجموعة 40" o:spid="_x0000_s10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">
                    <v:group id="مجموعة 41" o:spid="_x0000_s10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shape id="شكل حر 42" o:spid="_x0000_s10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" fillcolor="#168489" stroked="f" strokeweight="1pt">
                        <v:stroke joinstyle="miter"/>
                      </v:roundrect>
                    </v:group>
                    <v:oval id="شكل بيضاوي 44" o:spid="_x0000_s10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" filled="f" strokecolor="#a5a5a5 [2092]" strokeweight="1pt">
                      <v:stroke joinstyle="miter"/>
                    </v:oval>
                  </v:group>
                  <v:shape id="مربع نص 41" o:spid="_x0000_s108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" filled="f" stroked="f">
                    <v:textbox style="mso-fit-shape-to-text:t">
                      <w:txbxContent>
                        <w:p w14:paraId="3E968310" w14:textId="3D3F4914"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ت</w:t>
                          </w:r>
                          <w:r w:rsidRPr="003C7FD7">
                            <w:rPr>
                              <w:rFonts w:eastAsia="Calibri" w:hAnsi="Adobe Arabic" w:cs="Adobe Arabic"/>
                              <w:b/>
                              <w:bCs/>
                              <w:color w:val="FFFFFF"/>
                              <w:kern w:val="24"/>
                              <w:sz w:val="36"/>
                              <w:szCs w:val="36"/>
                              <w:rtl/>
                              <w:lang w:bidi="ar-EG"/>
                            </w:rPr>
                            <w:t>عريف الذكاء الاصطناعي وأنواعه</w:t>
                          </w:r>
                        </w:p>
                      </w:txbxContent>
                    </v:textbox>
                  </v:shape>
                </v:group>
                <w10:anchorlock/>
              </v:group>
            </w:pict>
          </mc:Fallback>
        </mc:AlternateContent>
      </w:r>
    </w:p>
    <w:p w14:paraId="42B8889B" w14:textId="628E9B33" w:rsidR="00675E6B" w:rsidRPr="005E5B14" w:rsidRDefault="00AC7AE4" w:rsidP="003C7FD7">
      <w:pPr>
        <w:rPr>
          <w:rFonts w:ascii="Sakkal Majalla" w:hAnsi="Sakkal Majalla"/>
          <w:sz w:val="32"/>
          <w:szCs w:val="32"/>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06144" behindDoc="0" locked="0" layoutInCell="1" allowOverlap="1" wp14:anchorId="6FA83593" wp14:editId="12C46E19">
                <wp:simplePos x="0" y="0"/>
                <wp:positionH relativeFrom="column">
                  <wp:posOffset>4945380</wp:posOffset>
                </wp:positionH>
                <wp:positionV relativeFrom="paragraph">
                  <wp:posOffset>1905</wp:posOffset>
                </wp:positionV>
                <wp:extent cx="784860" cy="638175"/>
                <wp:effectExtent l="0" t="0" r="0" b="28575"/>
                <wp:wrapSquare wrapText="bothSides"/>
                <wp:docPr id="2098275358"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2054545294" name="Picture 2054545294" descr="Problem "/>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55549341" name="Rectangle: Rounded Corners 25554934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du="http://schemas.microsoft.com/office/word/2023/wordml/word16du">
            <w:pict>
              <v:group w14:anchorId="11676398" id="Group 29" o:spid="_x0000_s1026" style="position:absolute;margin-left:389.4pt;margin-top:.15pt;width:61.8pt;height:50.25pt;z-index:25280614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&#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">
                <v:shape id="Picture 2054545294"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">
                  <v:imagedata r:id="rId99" o:title="Problem "/>
                </v:shape>
                <v:roundrect id="Rectangle: Rounded Corners 25554934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" fillcolor="#168489" strokecolor="#168489" strokeweight="1pt">
                  <v:stroke joinstyle="miter"/>
                </v:roundrect>
                <w10:wrap type="square"/>
              </v:group>
            </w:pict>
          </mc:Fallback>
        </mc:AlternateContent>
      </w:r>
      <w:hyperlink r:id="rId100"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00675E6B" w:rsidRPr="005E5B14">
        <w:rPr>
          <w:rFonts w:ascii="Sakkal Majalla" w:hAnsi="Sakkal Majalla"/>
          <w:sz w:val="32"/>
          <w:szCs w:val="32"/>
          <w:rtl/>
        </w:rPr>
        <w:t xml:space="preserve">هو فرع من علوم الحاسوب يهدف إلى تطوير أنظمة وبرامج قادرة على محاكاة القدرات الذهنية البشرية، مثل التعلم، والتفكير، وحل المشكلات، واتخاذ القرارات. يتم استخدام </w:t>
      </w:r>
      <w:hyperlink r:id="rId101"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00675E6B" w:rsidRPr="005E5B14">
        <w:rPr>
          <w:rFonts w:ascii="Sakkal Majalla" w:hAnsi="Sakkal Majalla"/>
          <w:sz w:val="32"/>
          <w:szCs w:val="32"/>
          <w:rtl/>
        </w:rPr>
        <w:t>لإنشاء أنظمة يمكنها التعلم من البيانات والتجارب، والتكي</w:t>
      </w:r>
      <w:r w:rsidR="00675E6B">
        <w:rPr>
          <w:rFonts w:ascii="Sakkal Majalla" w:hAnsi="Sakkal Majalla" w:hint="cs"/>
          <w:sz w:val="32"/>
          <w:szCs w:val="32"/>
          <w:rtl/>
        </w:rPr>
        <w:t>ّ</w:t>
      </w:r>
      <w:r w:rsidR="00675E6B" w:rsidRPr="005E5B14">
        <w:rPr>
          <w:rFonts w:ascii="Sakkal Majalla" w:hAnsi="Sakkal Majalla"/>
          <w:sz w:val="32"/>
          <w:szCs w:val="32"/>
          <w:rtl/>
        </w:rPr>
        <w:t>ف مع مواقف جديدة، وأداء مهام معينة بشكل مستقل</w:t>
      </w:r>
      <w:r w:rsidR="00675E6B" w:rsidRPr="005E5B14">
        <w:rPr>
          <w:rFonts w:ascii="Sakkal Majalla" w:hAnsi="Sakkal Majalla"/>
          <w:sz w:val="32"/>
          <w:szCs w:val="32"/>
        </w:rPr>
        <w:t>.</w:t>
      </w:r>
    </w:p>
    <w:p w14:paraId="3C5D7FF8" w14:textId="77777777" w:rsidR="00675E6B" w:rsidRPr="003C7FD7" w:rsidRDefault="00675E6B" w:rsidP="00BE0924">
      <w:pPr>
        <w:pageBreakBefore/>
        <w:rPr>
          <w:rFonts w:ascii="Sakkal Majalla" w:hAnsi="Sakkal Majalla"/>
          <w:b/>
          <w:bCs/>
          <w:color w:val="C00000"/>
          <w:sz w:val="32"/>
          <w:szCs w:val="32"/>
          <w:rtl/>
        </w:rPr>
      </w:pPr>
      <w:r w:rsidRPr="003C7FD7">
        <w:rPr>
          <w:rFonts w:ascii="Sakkal Majalla" w:hAnsi="Sakkal Majalla"/>
          <w:b/>
          <w:bCs/>
          <w:color w:val="C00000"/>
          <w:sz w:val="32"/>
          <w:szCs w:val="32"/>
        </w:rPr>
        <w:lastRenderedPageBreak/>
        <w:t xml:space="preserve"> </w:t>
      </w:r>
      <w:r w:rsidRPr="003C7FD7">
        <w:rPr>
          <w:rFonts w:ascii="Sakkal Majalla" w:hAnsi="Sakkal Majalla"/>
          <w:b/>
          <w:bCs/>
          <w:color w:val="C00000"/>
          <w:sz w:val="32"/>
          <w:szCs w:val="32"/>
          <w:rtl/>
        </w:rPr>
        <w:t>أنواع الذكاء الاصطناعي</w:t>
      </w:r>
    </w:p>
    <w:p w14:paraId="6A0328E1" w14:textId="7CB081E0" w:rsidR="00675E6B" w:rsidRDefault="00675E6B" w:rsidP="00675E6B">
      <w:pPr>
        <w:rPr>
          <w:rFonts w:ascii="Sakkal Majalla" w:hAnsi="Sakkal Majalla"/>
          <w:sz w:val="32"/>
          <w:szCs w:val="32"/>
          <w:rtl/>
        </w:rPr>
      </w:pPr>
      <w:r w:rsidRPr="005E5B14">
        <w:rPr>
          <w:rFonts w:ascii="Sakkal Majalla" w:hAnsi="Sakkal Majalla"/>
          <w:sz w:val="32"/>
          <w:szCs w:val="32"/>
          <w:rtl/>
        </w:rPr>
        <w:t xml:space="preserve">هناك عدة طرق لتصنيف </w:t>
      </w:r>
      <w:hyperlink r:id="rId102"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Pr="005E5B14">
        <w:rPr>
          <w:rFonts w:ascii="Sakkal Majalla" w:hAnsi="Sakkal Majalla"/>
          <w:sz w:val="32"/>
          <w:szCs w:val="32"/>
          <w:rtl/>
        </w:rPr>
        <w:t>، ولكن التصنيف الأكثر شيوعا</w:t>
      </w:r>
      <w:r>
        <w:rPr>
          <w:rFonts w:ascii="Sakkal Majalla" w:hAnsi="Sakkal Majalla" w:hint="cs"/>
          <w:sz w:val="32"/>
          <w:szCs w:val="32"/>
          <w:rtl/>
        </w:rPr>
        <w:t>ً</w:t>
      </w:r>
      <w:r w:rsidRPr="005E5B14">
        <w:rPr>
          <w:rFonts w:ascii="Sakkal Majalla" w:hAnsi="Sakkal Majalla"/>
          <w:sz w:val="32"/>
          <w:szCs w:val="32"/>
          <w:rtl/>
        </w:rPr>
        <w:t xml:space="preserve"> يعتمد على مدى تطور وقدرة النظام على محاكاة الذكاء البشري. تنقسم أنواع </w:t>
      </w:r>
      <w:hyperlink r:id="rId103"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Pr="005E5B14">
        <w:rPr>
          <w:rFonts w:ascii="Sakkal Majalla" w:hAnsi="Sakkal Majalla"/>
          <w:sz w:val="32"/>
          <w:szCs w:val="32"/>
          <w:rtl/>
        </w:rPr>
        <w:t>إلى ثلاث فئات رئيسية</w:t>
      </w:r>
      <w:r w:rsidRPr="005E5B14">
        <w:rPr>
          <w:rFonts w:ascii="Sakkal Majalla" w:hAnsi="Sakkal Majalla"/>
          <w:sz w:val="32"/>
          <w:szCs w:val="32"/>
        </w:rPr>
        <w:t>:</w:t>
      </w:r>
    </w:p>
    <w:p w14:paraId="6D73F3A7" w14:textId="2AFD5042" w:rsidR="00390EAD" w:rsidRPr="005E5B14" w:rsidRDefault="00390EAD" w:rsidP="00390EAD">
      <w:pPr>
        <w:jc w:val="center"/>
        <w:rPr>
          <w:rFonts w:ascii="Sakkal Majalla" w:hAnsi="Sakkal Majalla"/>
          <w:sz w:val="32"/>
          <w:szCs w:val="32"/>
          <w:rtl/>
        </w:rPr>
      </w:pPr>
      <w:r w:rsidRPr="00390EAD">
        <w:rPr>
          <w:rFonts w:ascii="Sakkal Majalla" w:hAnsi="Sakkal Majalla"/>
          <w:noProof/>
          <w:sz w:val="32"/>
          <w:szCs w:val="32"/>
        </w:rPr>
        <mc:AlternateContent>
          <mc:Choice Requires="wpg">
            <w:drawing>
              <wp:inline distT="0" distB="0" distL="0" distR="0" wp14:anchorId="52FCB6F6" wp14:editId="7708784A">
                <wp:extent cx="2944935" cy="3253740"/>
                <wp:effectExtent l="0" t="0" r="8255" b="3810"/>
                <wp:docPr id="953119020" name="Group 30"/>
                <wp:cNvGraphicFramePr/>
                <a:graphic xmlns:a="http://schemas.openxmlformats.org/drawingml/2006/main">
                  <a:graphicData uri="http://schemas.microsoft.com/office/word/2010/wordprocessingGroup">
                    <wpg:wgp>
                      <wpg:cNvGrpSpPr/>
                      <wpg:grpSpPr>
                        <a:xfrm>
                          <a:off x="0" y="0"/>
                          <a:ext cx="2944935" cy="3253740"/>
                          <a:chOff x="316457" y="831104"/>
                          <a:chExt cx="3789644" cy="4187184"/>
                        </a:xfrm>
                      </wpg:grpSpPr>
                      <wps:wsp>
                        <wps:cNvPr id="1729950205" name="Freeform 19"/>
                        <wps:cNvSpPr/>
                        <wps:spPr>
                          <a:xfrm>
                            <a:off x="884492" y="4530608"/>
                            <a:ext cx="2642076" cy="487680"/>
                          </a:xfrm>
                          <a:custGeom>
                            <a:avLst/>
                            <a:gdLst>
                              <a:gd name="connsiteX0" fmla="*/ 379659 w 379659"/>
                              <a:gd name="connsiteY0" fmla="*/ 24844 h 49687"/>
                              <a:gd name="connsiteX1" fmla="*/ 189830 w 379659"/>
                              <a:gd name="connsiteY1" fmla="*/ 49688 h 49687"/>
                              <a:gd name="connsiteX2" fmla="*/ 0 w 379659"/>
                              <a:gd name="connsiteY2" fmla="*/ 24844 h 49687"/>
                              <a:gd name="connsiteX3" fmla="*/ 189830 w 379659"/>
                              <a:gd name="connsiteY3" fmla="*/ 0 h 49687"/>
                              <a:gd name="connsiteX4" fmla="*/ 379659 w 379659"/>
                              <a:gd name="connsiteY4" fmla="*/ 24844 h 4968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79659" h="49687">
                                <a:moveTo>
                                  <a:pt x="379659" y="24844"/>
                                </a:moveTo>
                                <a:cubicBezTo>
                                  <a:pt x="379659" y="38565"/>
                                  <a:pt x="294670" y="49688"/>
                                  <a:pt x="189830" y="49688"/>
                                </a:cubicBezTo>
                                <a:cubicBezTo>
                                  <a:pt x="84990" y="49688"/>
                                  <a:pt x="0" y="38565"/>
                                  <a:pt x="0" y="24844"/>
                                </a:cubicBezTo>
                                <a:cubicBezTo>
                                  <a:pt x="0" y="11123"/>
                                  <a:pt x="84990" y="0"/>
                                  <a:pt x="189830" y="0"/>
                                </a:cubicBezTo>
                                <a:cubicBezTo>
                                  <a:pt x="294670" y="0"/>
                                  <a:pt x="379659" y="11123"/>
                                  <a:pt x="379659" y="24844"/>
                                </a:cubicBezTo>
                                <a:close/>
                              </a:path>
                            </a:pathLst>
                          </a:custGeom>
                          <a:solidFill>
                            <a:srgbClr val="C7C9CB"/>
                          </a:solidFill>
                          <a:ln w="0" cap="flat">
                            <a:noFill/>
                            <a:prstDash val="solid"/>
                            <a:miter/>
                          </a:ln>
                        </wps:spPr>
                        <wps:bodyPr rtlCol="0" anchor="ctr"/>
                      </wps:wsp>
                      <wps:wsp>
                        <wps:cNvPr id="72566564" name="Freeform 20"/>
                        <wps:cNvSpPr/>
                        <wps:spPr>
                          <a:xfrm>
                            <a:off x="3274443" y="3096259"/>
                            <a:ext cx="342268" cy="720543"/>
                          </a:xfrm>
                          <a:custGeom>
                            <a:avLst/>
                            <a:gdLst>
                              <a:gd name="connsiteX0" fmla="*/ 47590 w 49183"/>
                              <a:gd name="connsiteY0" fmla="*/ 55967 h 103540"/>
                              <a:gd name="connsiteX1" fmla="*/ 39658 w 49183"/>
                              <a:gd name="connsiteY1" fmla="*/ 3636 h 103540"/>
                              <a:gd name="connsiteX2" fmla="*/ 0 w 49183"/>
                              <a:gd name="connsiteY2" fmla="*/ 103540 h 103540"/>
                              <a:gd name="connsiteX3" fmla="*/ 47590 w 49183"/>
                              <a:gd name="connsiteY3" fmla="*/ 55438 h 103540"/>
                            </a:gdLst>
                            <a:ahLst/>
                            <a:cxnLst>
                              <a:cxn ang="0">
                                <a:pos x="connsiteX0" y="connsiteY0"/>
                              </a:cxn>
                              <a:cxn ang="0">
                                <a:pos x="connsiteX1" y="connsiteY1"/>
                              </a:cxn>
                              <a:cxn ang="0">
                                <a:pos x="connsiteX2" y="connsiteY2"/>
                              </a:cxn>
                              <a:cxn ang="0">
                                <a:pos x="connsiteX3" y="connsiteY3"/>
                              </a:cxn>
                            </a:cxnLst>
                            <a:rect l="l" t="t" r="r" b="b"/>
                            <a:pathLst>
                              <a:path w="49183" h="103540">
                                <a:moveTo>
                                  <a:pt x="47590" y="55967"/>
                                </a:moveTo>
                                <a:cubicBezTo>
                                  <a:pt x="47590" y="55967"/>
                                  <a:pt x="54464" y="30065"/>
                                  <a:pt x="39658" y="3636"/>
                                </a:cubicBezTo>
                                <a:cubicBezTo>
                                  <a:pt x="24852" y="-22794"/>
                                  <a:pt x="0" y="103540"/>
                                  <a:pt x="0" y="103540"/>
                                </a:cubicBezTo>
                                <a:cubicBezTo>
                                  <a:pt x="0" y="103540"/>
                                  <a:pt x="25381" y="97197"/>
                                  <a:pt x="47590" y="55438"/>
                                </a:cubicBezTo>
                                <a:close/>
                              </a:path>
                            </a:pathLst>
                          </a:custGeom>
                          <a:solidFill>
                            <a:schemeClr val="bg1">
                              <a:lumMod val="65000"/>
                            </a:schemeClr>
                          </a:solidFill>
                          <a:ln w="0" cap="flat">
                            <a:noFill/>
                            <a:prstDash val="solid"/>
                            <a:miter/>
                          </a:ln>
                        </wps:spPr>
                        <wps:bodyPr rtlCol="0" anchor="ctr"/>
                      </wps:wsp>
                      <wps:wsp>
                        <wps:cNvPr id="1897120988" name="Freeform 21"/>
                        <wps:cNvSpPr/>
                        <wps:spPr>
                          <a:xfrm>
                            <a:off x="3454617" y="2072713"/>
                            <a:ext cx="377648" cy="796543"/>
                          </a:xfrm>
                          <a:custGeom>
                            <a:avLst/>
                            <a:gdLst>
                              <a:gd name="connsiteX0" fmla="*/ 52349 w 54267"/>
                              <a:gd name="connsiteY0" fmla="*/ 61602 h 114461"/>
                              <a:gd name="connsiteX1" fmla="*/ 43888 w 54267"/>
                              <a:gd name="connsiteY1" fmla="*/ 3985 h 114461"/>
                              <a:gd name="connsiteX2" fmla="*/ 0 w 54267"/>
                              <a:gd name="connsiteY2" fmla="*/ 114461 h 114461"/>
                              <a:gd name="connsiteX3" fmla="*/ 52349 w 54267"/>
                              <a:gd name="connsiteY3" fmla="*/ 61602 h 114461"/>
                            </a:gdLst>
                            <a:ahLst/>
                            <a:cxnLst>
                              <a:cxn ang="0">
                                <a:pos x="connsiteX0" y="connsiteY0"/>
                              </a:cxn>
                              <a:cxn ang="0">
                                <a:pos x="connsiteX1" y="connsiteY1"/>
                              </a:cxn>
                              <a:cxn ang="0">
                                <a:pos x="connsiteX2" y="connsiteY2"/>
                              </a:cxn>
                              <a:cxn ang="0">
                                <a:pos x="connsiteX3" y="connsiteY3"/>
                              </a:cxn>
                            </a:cxnLst>
                            <a:rect l="l" t="t" r="r" b="b"/>
                            <a:pathLst>
                              <a:path w="54267" h="114461">
                                <a:moveTo>
                                  <a:pt x="52349" y="61602"/>
                                </a:moveTo>
                                <a:cubicBezTo>
                                  <a:pt x="52349" y="61602"/>
                                  <a:pt x="60280" y="33057"/>
                                  <a:pt x="43888" y="3985"/>
                                </a:cubicBezTo>
                                <a:cubicBezTo>
                                  <a:pt x="27496" y="-25088"/>
                                  <a:pt x="0" y="114461"/>
                                  <a:pt x="0" y="114461"/>
                                </a:cubicBezTo>
                                <a:cubicBezTo>
                                  <a:pt x="0" y="114461"/>
                                  <a:pt x="28025" y="107589"/>
                                  <a:pt x="52349" y="61602"/>
                                </a:cubicBezTo>
                                <a:close/>
                              </a:path>
                            </a:pathLst>
                          </a:custGeom>
                          <a:solidFill>
                            <a:srgbClr val="168489"/>
                          </a:solidFill>
                          <a:ln w="0" cap="flat">
                            <a:noFill/>
                            <a:prstDash val="solid"/>
                            <a:miter/>
                          </a:ln>
                        </wps:spPr>
                        <wps:bodyPr rtlCol="0" anchor="ctr"/>
                      </wps:wsp>
                      <wps:wsp>
                        <wps:cNvPr id="1759028223" name="Freeform 22"/>
                        <wps:cNvSpPr/>
                        <wps:spPr>
                          <a:xfrm>
                            <a:off x="3671855" y="831104"/>
                            <a:ext cx="434246" cy="914548"/>
                          </a:xfrm>
                          <a:custGeom>
                            <a:avLst/>
                            <a:gdLst>
                              <a:gd name="connsiteX0" fmla="*/ 60280 w 62400"/>
                              <a:gd name="connsiteY0" fmla="*/ 70631 h 131418"/>
                              <a:gd name="connsiteX1" fmla="*/ 50233 w 62400"/>
                              <a:gd name="connsiteY1" fmla="*/ 4556 h 131418"/>
                              <a:gd name="connsiteX2" fmla="*/ 0 w 62400"/>
                              <a:gd name="connsiteY2" fmla="*/ 131419 h 131418"/>
                              <a:gd name="connsiteX3" fmla="*/ 60280 w 62400"/>
                              <a:gd name="connsiteY3" fmla="*/ 70631 h 131418"/>
                            </a:gdLst>
                            <a:ahLst/>
                            <a:cxnLst>
                              <a:cxn ang="0">
                                <a:pos x="connsiteX0" y="connsiteY0"/>
                              </a:cxn>
                              <a:cxn ang="0">
                                <a:pos x="connsiteX1" y="connsiteY1"/>
                              </a:cxn>
                              <a:cxn ang="0">
                                <a:pos x="connsiteX2" y="connsiteY2"/>
                              </a:cxn>
                              <a:cxn ang="0">
                                <a:pos x="connsiteX3" y="connsiteY3"/>
                              </a:cxn>
                            </a:cxnLst>
                            <a:rect l="l" t="t" r="r" b="b"/>
                            <a:pathLst>
                              <a:path w="62400" h="131418">
                                <a:moveTo>
                                  <a:pt x="60280" y="70631"/>
                                </a:moveTo>
                                <a:cubicBezTo>
                                  <a:pt x="60280" y="70631"/>
                                  <a:pt x="69269" y="37858"/>
                                  <a:pt x="50233" y="4556"/>
                                </a:cubicBezTo>
                                <a:cubicBezTo>
                                  <a:pt x="31197" y="-28745"/>
                                  <a:pt x="0" y="131419"/>
                                  <a:pt x="0" y="131419"/>
                                </a:cubicBezTo>
                                <a:cubicBezTo>
                                  <a:pt x="0" y="131419"/>
                                  <a:pt x="32255" y="123490"/>
                                  <a:pt x="60280" y="70631"/>
                                </a:cubicBezTo>
                                <a:close/>
                              </a:path>
                            </a:pathLst>
                          </a:custGeom>
                          <a:solidFill>
                            <a:srgbClr val="168489"/>
                          </a:solidFill>
                          <a:ln w="0" cap="flat">
                            <a:noFill/>
                            <a:prstDash val="solid"/>
                            <a:miter/>
                          </a:ln>
                        </wps:spPr>
                        <wps:bodyPr rtlCol="0" anchor="ctr"/>
                      </wps:wsp>
                      <wps:wsp>
                        <wps:cNvPr id="1892934513" name="Freeform 24"/>
                        <wps:cNvSpPr/>
                        <wps:spPr>
                          <a:xfrm>
                            <a:off x="316457" y="1313234"/>
                            <a:ext cx="3780477" cy="1530266"/>
                          </a:xfrm>
                          <a:custGeom>
                            <a:avLst/>
                            <a:gdLst>
                              <a:gd name="connsiteX0" fmla="*/ 462342 w 543244"/>
                              <a:gd name="connsiteY0" fmla="*/ 219895 h 219895"/>
                              <a:gd name="connsiteX1" fmla="*/ 66291 w 543244"/>
                              <a:gd name="connsiteY1" fmla="*/ 219895 h 219895"/>
                              <a:gd name="connsiteX2" fmla="*/ 3896 w 543244"/>
                              <a:gd name="connsiteY2" fmla="*/ 73475 h 219895"/>
                              <a:gd name="connsiteX3" fmla="*/ 21345 w 543244"/>
                              <a:gd name="connsiteY3" fmla="*/ 14272 h 219895"/>
                              <a:gd name="connsiteX4" fmla="*/ 85856 w 543244"/>
                              <a:gd name="connsiteY4" fmla="*/ 1057 h 219895"/>
                              <a:gd name="connsiteX5" fmla="*/ 470802 w 543244"/>
                              <a:gd name="connsiteY5" fmla="*/ 48102 h 219895"/>
                              <a:gd name="connsiteX6" fmla="*/ 543245 w 543244"/>
                              <a:gd name="connsiteY6" fmla="*/ 0 h 219895"/>
                              <a:gd name="connsiteX7" fmla="*/ 462871 w 543244"/>
                              <a:gd name="connsiteY7" fmla="*/ 219895 h 2198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543244" h="219895">
                                <a:moveTo>
                                  <a:pt x="462342" y="219895"/>
                                </a:moveTo>
                                <a:lnTo>
                                  <a:pt x="66291" y="219895"/>
                                </a:lnTo>
                                <a:lnTo>
                                  <a:pt x="3896" y="73475"/>
                                </a:lnTo>
                                <a:cubicBezTo>
                                  <a:pt x="-5094" y="52331"/>
                                  <a:pt x="1781" y="26958"/>
                                  <a:pt x="21345" y="14272"/>
                                </a:cubicBezTo>
                                <a:cubicBezTo>
                                  <a:pt x="35622" y="4757"/>
                                  <a:pt x="56244" y="-1586"/>
                                  <a:pt x="85856" y="1057"/>
                                </a:cubicBezTo>
                                <a:cubicBezTo>
                                  <a:pt x="160413" y="7929"/>
                                  <a:pt x="421097" y="48102"/>
                                  <a:pt x="470802" y="48102"/>
                                </a:cubicBezTo>
                                <a:cubicBezTo>
                                  <a:pt x="520507" y="48102"/>
                                  <a:pt x="543245" y="0"/>
                                  <a:pt x="543245" y="0"/>
                                </a:cubicBezTo>
                                <a:lnTo>
                                  <a:pt x="462871" y="219895"/>
                                </a:lnTo>
                                <a:close/>
                              </a:path>
                            </a:pathLst>
                          </a:custGeom>
                          <a:solidFill>
                            <a:srgbClr val="50A3A7"/>
                          </a:solidFill>
                          <a:ln w="0" cap="flat">
                            <a:noFill/>
                            <a:prstDash val="solid"/>
                            <a:miter/>
                          </a:ln>
                        </wps:spPr>
                        <wps:bodyPr rtlCol="0" anchor="ctr"/>
                      </wps:wsp>
                      <wps:wsp>
                        <wps:cNvPr id="391517437" name="Freeform 25"/>
                        <wps:cNvSpPr/>
                        <wps:spPr>
                          <a:xfrm>
                            <a:off x="581160" y="2497098"/>
                            <a:ext cx="3239792" cy="1313853"/>
                          </a:xfrm>
                          <a:custGeom>
                            <a:avLst/>
                            <a:gdLst>
                              <a:gd name="connsiteX0" fmla="*/ 396809 w 465549"/>
                              <a:gd name="connsiteY0" fmla="*/ 188798 h 188797"/>
                              <a:gd name="connsiteX1" fmla="*/ 57336 w 465549"/>
                              <a:gd name="connsiteY1" fmla="*/ 188798 h 188797"/>
                              <a:gd name="connsiteX2" fmla="*/ 3402 w 465549"/>
                              <a:gd name="connsiteY2" fmla="*/ 62992 h 188797"/>
                              <a:gd name="connsiteX3" fmla="*/ 18207 w 465549"/>
                              <a:gd name="connsiteY3" fmla="*/ 12247 h 188797"/>
                              <a:gd name="connsiteX4" fmla="*/ 73199 w 465549"/>
                              <a:gd name="connsiteY4" fmla="*/ 618 h 188797"/>
                              <a:gd name="connsiteX5" fmla="*/ 403154 w 465549"/>
                              <a:gd name="connsiteY5" fmla="*/ 41320 h 188797"/>
                              <a:gd name="connsiteX6" fmla="*/ 465549 w 465549"/>
                              <a:gd name="connsiteY6" fmla="*/ 89 h 188797"/>
                              <a:gd name="connsiteX7" fmla="*/ 396280 w 465549"/>
                              <a:gd name="connsiteY7" fmla="*/ 188798 h 1887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65549" h="188797">
                                <a:moveTo>
                                  <a:pt x="396809" y="188798"/>
                                </a:moveTo>
                                <a:lnTo>
                                  <a:pt x="57336" y="188798"/>
                                </a:lnTo>
                                <a:lnTo>
                                  <a:pt x="3402" y="62992"/>
                                </a:lnTo>
                                <a:cubicBezTo>
                                  <a:pt x="-4530" y="44491"/>
                                  <a:pt x="1815" y="22819"/>
                                  <a:pt x="18207" y="12247"/>
                                </a:cubicBezTo>
                                <a:cubicBezTo>
                                  <a:pt x="34599" y="1675"/>
                                  <a:pt x="47819" y="-1496"/>
                                  <a:pt x="73199" y="618"/>
                                </a:cubicBezTo>
                                <a:cubicBezTo>
                                  <a:pt x="137181" y="6433"/>
                                  <a:pt x="360852" y="41320"/>
                                  <a:pt x="403154" y="41320"/>
                                </a:cubicBezTo>
                                <a:cubicBezTo>
                                  <a:pt x="445456" y="41320"/>
                                  <a:pt x="465549" y="89"/>
                                  <a:pt x="465549" y="89"/>
                                </a:cubicBezTo>
                                <a:lnTo>
                                  <a:pt x="396280" y="188798"/>
                                </a:lnTo>
                                <a:close/>
                              </a:path>
                            </a:pathLst>
                          </a:custGeom>
                          <a:solidFill>
                            <a:srgbClr val="FFD966"/>
                          </a:solidFill>
                          <a:ln w="0" cap="flat">
                            <a:noFill/>
                            <a:prstDash val="solid"/>
                            <a:miter/>
                          </a:ln>
                        </wps:spPr>
                        <wps:bodyPr rtlCol="0" anchor="ctr"/>
                      </wps:wsp>
                      <wps:wsp>
                        <wps:cNvPr id="262706004" name="Freeform 26"/>
                        <wps:cNvSpPr/>
                        <wps:spPr>
                          <a:xfrm>
                            <a:off x="801129" y="3479184"/>
                            <a:ext cx="2806394" cy="1313937"/>
                          </a:xfrm>
                          <a:custGeom>
                            <a:avLst/>
                            <a:gdLst>
                              <a:gd name="connsiteX0" fmla="*/ 344577 w 403271"/>
                              <a:gd name="connsiteY0" fmla="*/ 159737 h 188809"/>
                              <a:gd name="connsiteX1" fmla="*/ 303333 w 403271"/>
                              <a:gd name="connsiteY1" fmla="*/ 188810 h 188809"/>
                              <a:gd name="connsiteX2" fmla="*/ 89180 w 403271"/>
                              <a:gd name="connsiteY2" fmla="*/ 188810 h 188809"/>
                              <a:gd name="connsiteX3" fmla="*/ 48993 w 403271"/>
                              <a:gd name="connsiteY3" fmla="*/ 162380 h 188809"/>
                              <a:gd name="connsiteX4" fmla="*/ 2990 w 403271"/>
                              <a:gd name="connsiteY4" fmla="*/ 54547 h 188809"/>
                              <a:gd name="connsiteX5" fmla="*/ 15680 w 403271"/>
                              <a:gd name="connsiteY5" fmla="*/ 10674 h 188809"/>
                              <a:gd name="connsiteX6" fmla="*/ 63270 w 403271"/>
                              <a:gd name="connsiteY6" fmla="*/ 630 h 188809"/>
                              <a:gd name="connsiteX7" fmla="*/ 349336 w 403271"/>
                              <a:gd name="connsiteY7" fmla="*/ 35517 h 188809"/>
                              <a:gd name="connsiteX8" fmla="*/ 403271 w 403271"/>
                              <a:gd name="connsiteY8" fmla="*/ 102 h 188809"/>
                              <a:gd name="connsiteX9" fmla="*/ 344577 w 403271"/>
                              <a:gd name="connsiteY9" fmla="*/ 160265 h 1888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03271" h="188809">
                                <a:moveTo>
                                  <a:pt x="344577" y="159737"/>
                                </a:moveTo>
                                <a:cubicBezTo>
                                  <a:pt x="338232" y="177181"/>
                                  <a:pt x="321840" y="188810"/>
                                  <a:pt x="303333" y="188810"/>
                                </a:cubicBezTo>
                                <a:lnTo>
                                  <a:pt x="89180" y="188810"/>
                                </a:lnTo>
                                <a:cubicBezTo>
                                  <a:pt x="71731" y="188810"/>
                                  <a:pt x="55867" y="178238"/>
                                  <a:pt x="48993" y="162380"/>
                                </a:cubicBezTo>
                                <a:lnTo>
                                  <a:pt x="2990" y="54547"/>
                                </a:lnTo>
                                <a:cubicBezTo>
                                  <a:pt x="-3884" y="38689"/>
                                  <a:pt x="1403" y="19659"/>
                                  <a:pt x="15680" y="10674"/>
                                </a:cubicBezTo>
                                <a:cubicBezTo>
                                  <a:pt x="29957" y="1687"/>
                                  <a:pt x="41590" y="-1484"/>
                                  <a:pt x="63270" y="630"/>
                                </a:cubicBezTo>
                                <a:cubicBezTo>
                                  <a:pt x="118791" y="5916"/>
                                  <a:pt x="312322" y="35517"/>
                                  <a:pt x="349336" y="35517"/>
                                </a:cubicBezTo>
                                <a:cubicBezTo>
                                  <a:pt x="386351" y="35517"/>
                                  <a:pt x="403271" y="102"/>
                                  <a:pt x="403271" y="102"/>
                                </a:cubicBezTo>
                                <a:lnTo>
                                  <a:pt x="344577" y="160265"/>
                                </a:lnTo>
                                <a:close/>
                              </a:path>
                            </a:pathLst>
                          </a:custGeom>
                          <a:solidFill>
                            <a:srgbClr val="9FCFD1"/>
                          </a:solidFill>
                          <a:ln w="0" cap="flat">
                            <a:noFill/>
                            <a:prstDash val="solid"/>
                            <a:miter/>
                          </a:ln>
                        </wps:spPr>
                        <wps:bodyPr rtlCol="0" anchor="ctr"/>
                      </wps:wsp>
                      <wps:wsp>
                        <wps:cNvPr id="2013772711" name="Freeform 27"/>
                        <wps:cNvSpPr/>
                        <wps:spPr>
                          <a:xfrm>
                            <a:off x="887697" y="3557140"/>
                            <a:ext cx="419493" cy="419347"/>
                          </a:xfrm>
                          <a:custGeom>
                            <a:avLst/>
                            <a:gdLst>
                              <a:gd name="connsiteX0" fmla="*/ 60280 w 60280"/>
                              <a:gd name="connsiteY0" fmla="*/ 30130 h 60259"/>
                              <a:gd name="connsiteX1" fmla="*/ 30141 w 60280"/>
                              <a:gd name="connsiteY1" fmla="*/ 60259 h 60259"/>
                              <a:gd name="connsiteX2" fmla="*/ 1 w 60280"/>
                              <a:gd name="connsiteY2" fmla="*/ 30130 h 60259"/>
                              <a:gd name="connsiteX3" fmla="*/ 30141 w 60280"/>
                              <a:gd name="connsiteY3" fmla="*/ 0 h 60259"/>
                              <a:gd name="connsiteX4" fmla="*/ 60280 w 60280"/>
                              <a:gd name="connsiteY4" fmla="*/ 30130 h 602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0280" h="60259">
                                <a:moveTo>
                                  <a:pt x="60280" y="30130"/>
                                </a:moveTo>
                                <a:cubicBezTo>
                                  <a:pt x="60280" y="46770"/>
                                  <a:pt x="46786" y="60259"/>
                                  <a:pt x="30141" y="60259"/>
                                </a:cubicBezTo>
                                <a:cubicBezTo>
                                  <a:pt x="13494" y="60259"/>
                                  <a:pt x="1" y="46769"/>
                                  <a:pt x="1" y="30130"/>
                                </a:cubicBezTo>
                                <a:cubicBezTo>
                                  <a:pt x="1" y="13489"/>
                                  <a:pt x="13495" y="0"/>
                                  <a:pt x="30141" y="0"/>
                                </a:cubicBezTo>
                                <a:cubicBezTo>
                                  <a:pt x="46787" y="0"/>
                                  <a:pt x="60280" y="13490"/>
                                  <a:pt x="60280" y="30130"/>
                                </a:cubicBezTo>
                                <a:close/>
                              </a:path>
                            </a:pathLst>
                          </a:custGeom>
                          <a:solidFill>
                            <a:srgbClr val="FFFFFF"/>
                          </a:solidFill>
                          <a:ln w="0" cap="flat">
                            <a:noFill/>
                            <a:prstDash val="solid"/>
                            <a:miter/>
                          </a:ln>
                        </wps:spPr>
                        <wps:bodyPr rtlCol="0" anchor="ctr"/>
                      </wps:wsp>
                      <wps:wsp>
                        <wps:cNvPr id="49712412" name="Freeform 28"/>
                        <wps:cNvSpPr/>
                        <wps:spPr>
                          <a:xfrm>
                            <a:off x="637946" y="2589689"/>
                            <a:ext cx="485730" cy="485563"/>
                          </a:xfrm>
                          <a:custGeom>
                            <a:avLst/>
                            <a:gdLst>
                              <a:gd name="connsiteX0" fmla="*/ 69798 w 69798"/>
                              <a:gd name="connsiteY0" fmla="*/ 34887 h 69774"/>
                              <a:gd name="connsiteX1" fmla="*/ 34899 w 69798"/>
                              <a:gd name="connsiteY1" fmla="*/ 69775 h 69774"/>
                              <a:gd name="connsiteX2" fmla="*/ 0 w 69798"/>
                              <a:gd name="connsiteY2" fmla="*/ 34887 h 69774"/>
                              <a:gd name="connsiteX3" fmla="*/ 34899 w 69798"/>
                              <a:gd name="connsiteY3" fmla="*/ 0 h 69774"/>
                              <a:gd name="connsiteX4" fmla="*/ 69798 w 69798"/>
                              <a:gd name="connsiteY4" fmla="*/ 34887 h 6977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9798" h="69774">
                                <a:moveTo>
                                  <a:pt x="69798" y="34887"/>
                                </a:moveTo>
                                <a:cubicBezTo>
                                  <a:pt x="69798" y="54155"/>
                                  <a:pt x="54173" y="69775"/>
                                  <a:pt x="34899" y="69775"/>
                                </a:cubicBezTo>
                                <a:cubicBezTo>
                                  <a:pt x="15625" y="69775"/>
                                  <a:pt x="0" y="54155"/>
                                  <a:pt x="0" y="34887"/>
                                </a:cubicBezTo>
                                <a:cubicBezTo>
                                  <a:pt x="0" y="15620"/>
                                  <a:pt x="15625" y="0"/>
                                  <a:pt x="34899" y="0"/>
                                </a:cubicBezTo>
                                <a:cubicBezTo>
                                  <a:pt x="54173" y="0"/>
                                  <a:pt x="69798" y="15620"/>
                                  <a:pt x="69798" y="34887"/>
                                </a:cubicBezTo>
                                <a:close/>
                              </a:path>
                            </a:pathLst>
                          </a:custGeom>
                          <a:solidFill>
                            <a:srgbClr val="FFFFFF"/>
                          </a:solidFill>
                          <a:ln w="0" cap="flat">
                            <a:noFill/>
                            <a:prstDash val="solid"/>
                            <a:miter/>
                          </a:ln>
                        </wps:spPr>
                        <wps:bodyPr rtlCol="0" anchor="ctr"/>
                      </wps:wsp>
                      <wps:wsp>
                        <wps:cNvPr id="1068777436" name="Freeform 29"/>
                        <wps:cNvSpPr/>
                        <wps:spPr>
                          <a:xfrm>
                            <a:off x="389400" y="1408880"/>
                            <a:ext cx="559322" cy="559134"/>
                          </a:xfrm>
                          <a:custGeom>
                            <a:avLst/>
                            <a:gdLst>
                              <a:gd name="connsiteX0" fmla="*/ 80373 w 80373"/>
                              <a:gd name="connsiteY0" fmla="*/ 40173 h 80346"/>
                              <a:gd name="connsiteX1" fmla="*/ 40187 w 80373"/>
                              <a:gd name="connsiteY1" fmla="*/ 80346 h 80346"/>
                              <a:gd name="connsiteX2" fmla="*/ 0 w 80373"/>
                              <a:gd name="connsiteY2" fmla="*/ 40173 h 80346"/>
                              <a:gd name="connsiteX3" fmla="*/ 40187 w 80373"/>
                              <a:gd name="connsiteY3" fmla="*/ 0 h 80346"/>
                              <a:gd name="connsiteX4" fmla="*/ 80373 w 80373"/>
                              <a:gd name="connsiteY4" fmla="*/ 40173 h 8034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0373" h="80346">
                                <a:moveTo>
                                  <a:pt x="80373" y="40173"/>
                                </a:moveTo>
                                <a:cubicBezTo>
                                  <a:pt x="80373" y="62360"/>
                                  <a:pt x="62381" y="80346"/>
                                  <a:pt x="40187" y="80346"/>
                                </a:cubicBezTo>
                                <a:cubicBezTo>
                                  <a:pt x="17992" y="80346"/>
                                  <a:pt x="0" y="62360"/>
                                  <a:pt x="0" y="40173"/>
                                </a:cubicBezTo>
                                <a:cubicBezTo>
                                  <a:pt x="0" y="17986"/>
                                  <a:pt x="17992" y="0"/>
                                  <a:pt x="40187" y="0"/>
                                </a:cubicBezTo>
                                <a:cubicBezTo>
                                  <a:pt x="62381" y="0"/>
                                  <a:pt x="80373" y="17986"/>
                                  <a:pt x="80373" y="40173"/>
                                </a:cubicBezTo>
                                <a:close/>
                              </a:path>
                            </a:pathLst>
                          </a:custGeom>
                          <a:solidFill>
                            <a:srgbClr val="FFFFFF"/>
                          </a:solidFill>
                          <a:ln w="0" cap="flat">
                            <a:noFill/>
                            <a:prstDash val="solid"/>
                            <a:miter/>
                          </a:ln>
                        </wps:spPr>
                        <wps:bodyPr rtlCol="0" anchor="ctr"/>
                      </wps:wsp>
                      <wps:wsp>
                        <wps:cNvPr id="131120757" name="TextBox 44"/>
                        <wps:cNvSpPr txBox="1"/>
                        <wps:spPr>
                          <a:xfrm>
                            <a:off x="325118" y="1520312"/>
                            <a:ext cx="687112" cy="372928"/>
                          </a:xfrm>
                          <a:prstGeom prst="rect">
                            <a:avLst/>
                          </a:prstGeom>
                          <a:noFill/>
                        </wps:spPr>
                        <wps:txbx>
                          <w:txbxContent>
                            <w:p w14:paraId="3DB00DEC" w14:textId="77777777" w:rsidR="00390EAD" w:rsidRDefault="00390EAD" w:rsidP="00390EAD">
                              <w:pPr>
                                <w:bidi w:val="0"/>
                                <w:jc w:val="center"/>
                                <w:textAlignment w:val="baseline"/>
                                <w:rPr>
                                  <w:rFonts w:asciiTheme="minorHAnsi" w:hAnsi="Calibri" w:cstheme="minorBidi"/>
                                  <w:b/>
                                  <w:bCs/>
                                  <w:noProof/>
                                  <w:color w:val="001F33"/>
                                  <w:sz w:val="30"/>
                                  <w:szCs w:val="30"/>
                                </w:rPr>
                              </w:pPr>
                              <w:r>
                                <w:rPr>
                                  <w:rFonts w:asciiTheme="minorHAnsi" w:hAnsi="Calibri" w:cstheme="minorBidi"/>
                                  <w:b/>
                                  <w:bCs/>
                                  <w:noProof/>
                                  <w:color w:val="001F33"/>
                                  <w:sz w:val="30"/>
                                  <w:szCs w:val="30"/>
                                </w:rPr>
                                <w:t>03</w:t>
                              </w:r>
                            </w:p>
                          </w:txbxContent>
                        </wps:txbx>
                        <wps:bodyPr wrap="square" lIns="0" rIns="0" rtlCol="0" anchor="ctr">
                          <a:noAutofit/>
                        </wps:bodyPr>
                      </wps:wsp>
                      <wps:wsp>
                        <wps:cNvPr id="607780003" name="TextBox 45"/>
                        <wps:cNvSpPr txBox="1"/>
                        <wps:spPr>
                          <a:xfrm>
                            <a:off x="536836" y="2676195"/>
                            <a:ext cx="687772" cy="345206"/>
                          </a:xfrm>
                          <a:prstGeom prst="rect">
                            <a:avLst/>
                          </a:prstGeom>
                          <a:noFill/>
                        </wps:spPr>
                        <wps:txbx>
                          <w:txbxContent>
                            <w:p w14:paraId="2612E14A" w14:textId="77777777" w:rsidR="00390EAD" w:rsidRDefault="00390EAD" w:rsidP="00390EAD">
                              <w:pPr>
                                <w:bidi w:val="0"/>
                                <w:jc w:val="center"/>
                                <w:textAlignment w:val="baseline"/>
                                <w:rPr>
                                  <w:rFonts w:asciiTheme="minorHAnsi" w:hAnsi="Calibri" w:cstheme="minorBidi"/>
                                  <w:b/>
                                  <w:bCs/>
                                  <w:noProof/>
                                  <w:sz w:val="27"/>
                                  <w:szCs w:val="27"/>
                                </w:rPr>
                              </w:pPr>
                              <w:r>
                                <w:rPr>
                                  <w:rFonts w:asciiTheme="minorHAnsi" w:hAnsi="Calibri" w:cstheme="minorBidi"/>
                                  <w:b/>
                                  <w:bCs/>
                                  <w:noProof/>
                                  <w:sz w:val="27"/>
                                  <w:szCs w:val="27"/>
                                </w:rPr>
                                <w:t>02</w:t>
                              </w:r>
                            </w:p>
                          </w:txbxContent>
                        </wps:txbx>
                        <wps:bodyPr wrap="square" lIns="0" rIns="0" rtlCol="0" anchor="ctr">
                          <a:noAutofit/>
                        </wps:bodyPr>
                      </wps:wsp>
                      <wps:wsp>
                        <wps:cNvPr id="892988991" name="TextBox 46"/>
                        <wps:cNvSpPr txBox="1"/>
                        <wps:spPr>
                          <a:xfrm>
                            <a:off x="753437" y="3622424"/>
                            <a:ext cx="687772" cy="354447"/>
                          </a:xfrm>
                          <a:prstGeom prst="rect">
                            <a:avLst/>
                          </a:prstGeom>
                          <a:noFill/>
                        </wps:spPr>
                        <wps:txbx>
                          <w:txbxContent>
                            <w:p w14:paraId="3D59A375" w14:textId="77777777" w:rsidR="00390EAD" w:rsidRDefault="00390EAD" w:rsidP="00390EAD">
                              <w:pPr>
                                <w:bidi w:val="0"/>
                                <w:jc w:val="center"/>
                                <w:textAlignment w:val="baseline"/>
                                <w:rPr>
                                  <w:rFonts w:asciiTheme="minorHAnsi" w:hAnsi="Calibri" w:cstheme="minorBidi"/>
                                  <w:b/>
                                  <w:bCs/>
                                  <w:noProof/>
                                  <w:color w:val="001F33"/>
                                  <w:sz w:val="24"/>
                                  <w:szCs w:val="24"/>
                                </w:rPr>
                              </w:pPr>
                              <w:r>
                                <w:rPr>
                                  <w:rFonts w:asciiTheme="minorHAnsi" w:hAnsi="Calibri" w:cstheme="minorBidi"/>
                                  <w:b/>
                                  <w:bCs/>
                                  <w:noProof/>
                                  <w:color w:val="001F33"/>
                                </w:rPr>
                                <w:t>01</w:t>
                              </w:r>
                            </w:p>
                          </w:txbxContent>
                        </wps:txbx>
                        <wps:bodyPr wrap="square" lIns="0" rIns="0" rtlCol="0" anchor="ctr">
                          <a:noAutofit/>
                        </wps:bodyPr>
                      </wps:wsp>
                      <wps:wsp>
                        <wps:cNvPr id="1985264998" name="TextBox 54"/>
                        <wps:cNvSpPr txBox="1"/>
                        <wps:spPr>
                          <a:xfrm>
                            <a:off x="1095235" y="2904983"/>
                            <a:ext cx="2300933" cy="425732"/>
                          </a:xfrm>
                          <a:prstGeom prst="rect">
                            <a:avLst/>
                          </a:prstGeom>
                          <a:noFill/>
                        </wps:spPr>
                        <wps:txbx>
                          <w:txbxContent>
                            <w:p w14:paraId="32E09599"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العام </w:t>
                              </w:r>
                            </w:p>
                          </w:txbxContent>
                        </wps:txbx>
                        <wps:bodyPr wrap="square" lIns="0" rIns="0" rtlCol="0" anchor="t">
                          <a:noAutofit/>
                        </wps:bodyPr>
                      </wps:wsp>
                      <wps:wsp>
                        <wps:cNvPr id="273697973" name="TextBox 61"/>
                        <wps:cNvSpPr txBox="1"/>
                        <wps:spPr>
                          <a:xfrm>
                            <a:off x="1117952" y="1854892"/>
                            <a:ext cx="2300273" cy="425732"/>
                          </a:xfrm>
                          <a:prstGeom prst="rect">
                            <a:avLst/>
                          </a:prstGeom>
                          <a:noFill/>
                        </wps:spPr>
                        <wps:txbx>
                          <w:txbxContent>
                            <w:p w14:paraId="6CD7DD1B"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الفائق </w:t>
                              </w:r>
                            </w:p>
                          </w:txbxContent>
                        </wps:txbx>
                        <wps:bodyPr wrap="square" lIns="0" rIns="0" rtlCol="0" anchor="t">
                          <a:noAutofit/>
                        </wps:bodyPr>
                      </wps:wsp>
                      <wps:wsp>
                        <wps:cNvPr id="444591466" name="TextBox 62"/>
                        <wps:cNvSpPr txBox="1"/>
                        <wps:spPr>
                          <a:xfrm>
                            <a:off x="1012250" y="3995293"/>
                            <a:ext cx="2300273" cy="425732"/>
                          </a:xfrm>
                          <a:prstGeom prst="rect">
                            <a:avLst/>
                          </a:prstGeom>
                          <a:noFill/>
                        </wps:spPr>
                        <wps:txbx>
                          <w:txbxContent>
                            <w:p w14:paraId="304A3C70"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الضيق </w:t>
                              </w:r>
                            </w:p>
                          </w:txbxContent>
                        </wps:txbx>
                        <wps:bodyPr wrap="square" lIns="0" rIns="0" rtlCol="0" anchor="t">
                          <a:noAutofit/>
                        </wps:bodyPr>
                      </wps:wsp>
                    </wpg:wgp>
                  </a:graphicData>
                </a:graphic>
              </wp:inline>
            </w:drawing>
          </mc:Choice>
          <mc:Fallback>
            <w:pict>
              <v:group w14:anchorId="52FCB6F6" id="Group 30" o:spid="_x0000_s1090" style="width:231.9pt;height:256.2pt;mso-position-horizontal-relative:char;mso-position-vertical-relative:line" coordorigin="3164,8311" coordsize="37896,41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">
                <v:shape id="Freeform 19" o:spid="_x0000_s1091" style="position:absolute;left:8844;top:45306;width:26421;height:4876;visibility:visible;mso-wrap-style:square;v-text-anchor:middle" coordsize="379659,49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" path="m379659,24844v,13721,-84989,24844,-189829,24844c84990,49688,,38565,,24844,,11123,84990,,189830,,294670,,379659,11123,379659,24844xe" fillcolor="#c7c9cb" stroked="f" strokeweight="0">
                  <v:stroke joinstyle="miter"/>
                  <v:path arrowok="t" o:connecttype="custom" o:connectlocs="2642076,243845;1321041,487690;0,243845;1321041,0;2642076,243845" o:connectangles="0,0,0,0,0"/>
                </v:shape>
                <v:shape id="Freeform 20" o:spid="_x0000_s1092" style="position:absolute;left:32744;top:30962;width:3423;height:7206;visibility:visible;mso-wrap-style:square;v-text-anchor:middle" coordsize="49183,10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" path="m47590,55967v,,6874,-25902,-7932,-52331c24852,-22794,,103540,,103540v,,25381,-6343,47590,-48102l47590,55967xe" fillcolor="#a5a5a5 [2092]" stroked="f" strokeweight="0">
                  <v:stroke joinstyle="miter"/>
                  <v:path arrowok="t" o:connecttype="custom" o:connectlocs="331182,389479;275983,25303;0,720543;331182,385797" o:connectangles="0,0,0,0"/>
                </v:shape>
                <v:shape id="Freeform 21" o:spid="_x0000_s1093" style="position:absolute;left:34546;top:20727;width:3776;height:7965;visibility:visible;mso-wrap-style:square;v-text-anchor:middle" coordsize="54267,114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" path="m52349,61602v,,7931,-28545,-8461,-57617c27496,-25088,,114461,,114461v,,28025,-6872,52349,-52859xe" fillcolor="#168489" stroked="f" strokeweight="0">
                  <v:stroke joinstyle="miter"/>
                  <v:path arrowok="t" o:connecttype="custom" o:connectlocs="364300,428693;305420,27732;0,796543;364300,428693" o:connectangles="0,0,0,0"/>
                </v:shape>
                <v:shape id="Freeform 22" o:spid="_x0000_s1094" style="position:absolute;left:36718;top:8311;width:4343;height:9145;visibility:visible;mso-wrap-style:square;v-text-anchor:middle" coordsize="62400,131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" path="m60280,70631v,,8989,-32773,-10047,-66075c31197,-28745,,131419,,131419v,,32255,-7929,60280,-60788xe" fillcolor="#168489" stroked="f" strokeweight="0">
                  <v:stroke joinstyle="miter"/>
                  <v:path arrowok="t" o:connecttype="custom" o:connectlocs="419493,491527;349575,31706;0,914555;419493,491527" o:connectangles="0,0,0,0"/>
                </v:shape>
                <v:shape id="Freeform 24" o:spid="_x0000_s1095" style="position:absolute;left:3164;top:13132;width:37805;height:15303;visibility:visible;mso-wrap-style:square;v-text-anchor:middle" coordsize="543244,21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" path="m462342,219895r-396051,l3896,73475c-5094,52331,1781,26958,21345,14272,35622,4757,56244,-1586,85856,1057v74557,6872,335241,47045,384946,47045c520507,48102,543245,,543245,l462871,219895r-529,xe" fillcolor="#50a3a7" stroked="f" strokeweight="0">
                  <v:stroke joinstyle="miter"/>
                  <v:path arrowok="t" o:connecttype="custom" o:connectlocs="3217474,1530266;461324,1530266;27113,511318;148542,99320;597479,7356;3276348,334745;3780484,0;3221155,1530266" o:connectangles="0,0,0,0,0,0,0,0"/>
                </v:shape>
                <v:shape id="Freeform 25" o:spid="_x0000_s1096" style="position:absolute;left:5811;top:24970;width:32398;height:13139;visibility:visible;mso-wrap-style:square;v-text-anchor:middle" coordsize="465549,188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" path="m396809,188798r-339473,l3402,62992c-4530,44491,1815,22819,18207,12247,34599,1675,47819,-1496,73199,618v63982,5815,287653,40702,329955,40702c445456,41320,465549,89,465549,89l396280,188798r529,xe" fillcolor="#ffd966" stroked="f" strokeweight="0">
                  <v:stroke joinstyle="miter"/>
                  <v:path arrowok="t" o:connecttype="custom" o:connectlocs="2761425,1313860;399006,1313860;23675,438366;126704,85228;509398,4301;2805580,287549;3239792,619;2757744,1313860" o:connectangles="0,0,0,0,0,0,0,0"/>
                </v:shape>
                <v:shape id="Freeform 26" o:spid="_x0000_s1097" style="position:absolute;left:8011;top:34791;width:28064;height:13140;visibility:visible;mso-wrap-style:square;v-text-anchor:middle" coordsize="403271,188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" path="m344577,159737v-6345,17444,-22737,29073,-41244,29073l89180,188810v-17449,,-33313,-10572,-40187,-26430l2990,54547c-3884,38689,1403,19659,15680,10674,29957,1687,41590,-1484,63270,630v55521,5286,249052,34887,286066,34887c386351,35517,403271,102,403271,102l344577,160265r,-528xe" fillcolor="#9fcfd1" stroked="f" strokeweight="0">
                  <v:stroke joinstyle="miter"/>
                  <v:path arrowok="t" o:connecttype="custom" o:connectlocs="2397938,1111623;2110918,1313944;620610,1313944;340946,1130015;20808,379597;109118,74281;440301,4384;2431056,247166;2806394,710;2397938,1115297" o:connectangles="0,0,0,0,0,0,0,0,0,0"/>
                </v:shape>
                <v:shape id="Freeform 27" o:spid="_x0000_s1098" style="position:absolute;left:8876;top:35571;width:4195;height:4193;visibility:visible;mso-wrap-style:square;v-text-anchor:middle" coordsize="60280,60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" path="m60280,30130v,16640,-13494,30129,-30139,30129c13494,60259,1,46769,1,30130,1,13489,13495,,30141,,46787,,60280,13490,60280,30130xe" stroked="f" strokeweight="0">
                  <v:stroke joinstyle="miter"/>
                  <v:path arrowok="t" o:connecttype="custom" o:connectlocs="419493,209677;209753,419347;7,209677;209753,0;419493,209677" o:connectangles="0,0,0,0,0"/>
                </v:shape>
                <v:shape id="Freeform 28" o:spid="_x0000_s1099" style="position:absolute;left:6379;top:25896;width:4857;height:4856;visibility:visible;mso-wrap-style:square;v-text-anchor:middle" coordsize="69798,69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" path="m69798,34887v,19268,-15625,34888,-34899,34888c15625,69775,,54155,,34887,,15620,15625,,34899,,54173,,69798,15620,69798,34887xe" stroked="f" strokeweight="0">
                  <v:stroke joinstyle="miter"/>
                  <v:path arrowok="t" o:connecttype="custom" o:connectlocs="485730,242782;242865,485570;0,242782;242865,0;485730,242782" o:connectangles="0,0,0,0,0"/>
                </v:shape>
                <v:shape id="Freeform 29" o:spid="_x0000_s1100" style="position:absolute;left:3894;top:14088;width:5593;height:5592;visibility:visible;mso-wrap-style:square;v-text-anchor:middle" coordsize="80373,80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" path="m80373,40173v,22187,-17992,40173,-40186,40173c17992,80346,,62360,,40173,,17986,17992,,40187,,62381,,80373,17986,80373,40173xe" stroked="f" strokeweight="0">
                  <v:stroke joinstyle="miter"/>
                  <v:path arrowok="t" o:connecttype="custom" o:connectlocs="559322,279567;279664,559134;0,279567;279664,0;559322,279567" o:connectangles="0,0,0,0,0"/>
                </v:shape>
                <v:shape id="TextBox 44" o:spid="_x0000_s1101" type="#_x0000_t202" style="position:absolute;left:3251;top:15203;width:6871;height:3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" filled="f" stroked="f">
                  <v:textbox inset="0,,0">
                    <w:txbxContent>
                      <w:p w14:paraId="3DB00DEC" w14:textId="77777777" w:rsidR="00390EAD" w:rsidRDefault="00390EAD" w:rsidP="00390EAD">
                        <w:pPr>
                          <w:bidi w:val="0"/>
                          <w:jc w:val="center"/>
                          <w:textAlignment w:val="baseline"/>
                          <w:rPr>
                            <w:rFonts w:asciiTheme="minorHAnsi" w:hAnsi="Calibri" w:cstheme="minorBidi"/>
                            <w:b/>
                            <w:bCs/>
                            <w:noProof/>
                            <w:color w:val="001F33"/>
                            <w:sz w:val="30"/>
                            <w:szCs w:val="30"/>
                          </w:rPr>
                        </w:pPr>
                        <w:r>
                          <w:rPr>
                            <w:rFonts w:asciiTheme="minorHAnsi" w:hAnsi="Calibri" w:cstheme="minorBidi"/>
                            <w:b/>
                            <w:bCs/>
                            <w:noProof/>
                            <w:color w:val="001F33"/>
                            <w:sz w:val="30"/>
                            <w:szCs w:val="30"/>
                          </w:rPr>
                          <w:t>03</w:t>
                        </w:r>
                      </w:p>
                    </w:txbxContent>
                  </v:textbox>
                </v:shape>
                <v:shape id="TextBox 45" o:spid="_x0000_s1102" type="#_x0000_t202" style="position:absolute;left:5368;top:26761;width:6878;height:34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" filled="f" stroked="f">
                  <v:textbox inset="0,,0">
                    <w:txbxContent>
                      <w:p w14:paraId="2612E14A" w14:textId="77777777" w:rsidR="00390EAD" w:rsidRDefault="00390EAD" w:rsidP="00390EAD">
                        <w:pPr>
                          <w:bidi w:val="0"/>
                          <w:jc w:val="center"/>
                          <w:textAlignment w:val="baseline"/>
                          <w:rPr>
                            <w:rFonts w:asciiTheme="minorHAnsi" w:hAnsi="Calibri" w:cstheme="minorBidi"/>
                            <w:b/>
                            <w:bCs/>
                            <w:noProof/>
                            <w:sz w:val="27"/>
                            <w:szCs w:val="27"/>
                          </w:rPr>
                        </w:pPr>
                        <w:r>
                          <w:rPr>
                            <w:rFonts w:asciiTheme="minorHAnsi" w:hAnsi="Calibri" w:cstheme="minorBidi"/>
                            <w:b/>
                            <w:bCs/>
                            <w:noProof/>
                            <w:sz w:val="27"/>
                            <w:szCs w:val="27"/>
                          </w:rPr>
                          <w:t>02</w:t>
                        </w:r>
                      </w:p>
                    </w:txbxContent>
                  </v:textbox>
                </v:shape>
                <v:shape id="TextBox 46" o:spid="_x0000_s1103" type="#_x0000_t202" style="position:absolute;left:7534;top:36224;width:6878;height:35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" filled="f" stroked="f">
                  <v:textbox inset="0,,0">
                    <w:txbxContent>
                      <w:p w14:paraId="3D59A375" w14:textId="77777777" w:rsidR="00390EAD" w:rsidRDefault="00390EAD" w:rsidP="00390EAD">
                        <w:pPr>
                          <w:bidi w:val="0"/>
                          <w:jc w:val="center"/>
                          <w:textAlignment w:val="baseline"/>
                          <w:rPr>
                            <w:rFonts w:asciiTheme="minorHAnsi" w:hAnsi="Calibri" w:cstheme="minorBidi"/>
                            <w:b/>
                            <w:bCs/>
                            <w:noProof/>
                            <w:color w:val="001F33"/>
                            <w:sz w:val="24"/>
                            <w:szCs w:val="24"/>
                          </w:rPr>
                        </w:pPr>
                        <w:r>
                          <w:rPr>
                            <w:rFonts w:asciiTheme="minorHAnsi" w:hAnsi="Calibri" w:cstheme="minorBidi"/>
                            <w:b/>
                            <w:bCs/>
                            <w:noProof/>
                            <w:color w:val="001F33"/>
                          </w:rPr>
                          <w:t>01</w:t>
                        </w:r>
                      </w:p>
                    </w:txbxContent>
                  </v:textbox>
                </v:shape>
                <v:shape id="TextBox 54" o:spid="_x0000_s1104" type="#_x0000_t202" style="position:absolute;left:10952;top:29049;width:23009;height:4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" filled="f" stroked="f">
                  <v:textbox inset="0,,0">
                    <w:txbxContent>
                      <w:p w14:paraId="32E09599"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العام </w:t>
                        </w:r>
                      </w:p>
                    </w:txbxContent>
                  </v:textbox>
                </v:shape>
                <v:shape id="TextBox 61" o:spid="_x0000_s1105" type="#_x0000_t202" style="position:absolute;left:11179;top:18548;width:23003;height:4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" filled="f" stroked="f">
                  <v:textbox inset="0,,0">
                    <w:txbxContent>
                      <w:p w14:paraId="6CD7DD1B"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الفائق </w:t>
                        </w:r>
                      </w:p>
                    </w:txbxContent>
                  </v:textbox>
                </v:shape>
                <v:shape id="TextBox 62" o:spid="_x0000_s1106" type="#_x0000_t202" style="position:absolute;left:10122;top:39952;width:23003;height:4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" filled="f" stroked="f">
                  <v:textbox inset="0,,0">
                    <w:txbxContent>
                      <w:p w14:paraId="304A3C70" w14:textId="77777777" w:rsidR="00390EAD" w:rsidRDefault="00390EAD" w:rsidP="00390EAD">
                        <w:pPr>
                          <w:bidi w:val="0"/>
                          <w:jc w:val="center"/>
                          <w:rPr>
                            <w:rFonts w:eastAsia="Calibri" w:hAnsi="Adobe Arabic" w:cs="Adobe Arabic"/>
                            <w:b/>
                            <w:bCs/>
                            <w:kern w:val="24"/>
                            <w:sz w:val="40"/>
                            <w:szCs w:val="40"/>
                            <w:lang w:bidi="ar-EG"/>
                          </w:rPr>
                        </w:pPr>
                        <w:r>
                          <w:rPr>
                            <w:rFonts w:eastAsia="Calibri" w:hAnsi="Adobe Arabic" w:cs="Adobe Arabic"/>
                            <w:b/>
                            <w:bCs/>
                            <w:kern w:val="24"/>
                            <w:sz w:val="40"/>
                            <w:szCs w:val="40"/>
                            <w:rtl/>
                            <w:lang w:bidi="ar-EG"/>
                          </w:rPr>
                          <w:t xml:space="preserve">الذكاء الاصطناعي الضيق </w:t>
                        </w:r>
                      </w:p>
                    </w:txbxContent>
                  </v:textbox>
                </v:shape>
                <w10:anchorlock/>
              </v:group>
            </w:pict>
          </mc:Fallback>
        </mc:AlternateContent>
      </w:r>
    </w:p>
    <w:p w14:paraId="16442D23" w14:textId="2ABCB6D5"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4BEC267" wp14:editId="6AFDE717">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582"/>
                              <a:ext cx="4615440" cy="389157"/>
                            </a:xfrm>
                            <a:prstGeom prst="rect">
                              <a:avLst/>
                            </a:prstGeom>
                            <a:noFill/>
                          </wps:spPr>
                          <wps:txbx>
                            <w:txbxContent>
                              <w:p w14:paraId="396D21F6" w14:textId="71DB803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الضيق (</w:t>
                                </w:r>
                                <w:r w:rsidRPr="003C7FD7">
                                  <w:rPr>
                                    <w:rFonts w:eastAsia="Calibri" w:hAnsi="Adobe Arabic" w:cs="Adobe Arabic" w:hint="cs"/>
                                    <w:b/>
                                    <w:bCs/>
                                    <w:color w:val="FFFFFF"/>
                                    <w:kern w:val="24"/>
                                    <w:sz w:val="36"/>
                                    <w:szCs w:val="36"/>
                                    <w:rtl/>
                                    <w:lang w:bidi="ar-EG"/>
                                  </w:rPr>
                                  <w:t>ال</w:t>
                                </w:r>
                                <w:r w:rsidRPr="003C7FD7">
                                  <w:rPr>
                                    <w:rFonts w:eastAsia="Calibri" w:hAnsi="Adobe Arabic" w:cs="Adobe Arabic"/>
                                    <w:b/>
                                    <w:bCs/>
                                    <w:color w:val="FFFFFF"/>
                                    <w:kern w:val="24"/>
                                    <w:sz w:val="36"/>
                                    <w:szCs w:val="36"/>
                                    <w:rtl/>
                                    <w:lang w:bidi="ar-EG"/>
                                  </w:rPr>
                                  <w:t>ضعيف)</w:t>
                                </w:r>
                                <w:r w:rsidRPr="003C7FD7">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Cs w:val="28"/>
                                    <w:lang w:bidi="ar-EG"/>
                                  </w:rPr>
                                  <w:t>Narrow AI</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BEC267" id="مجموعة 22" o:spid="_x0000_s11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ZaBSpeQcAAPQ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1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">
                  <v:group id="مجموعة 48" o:spid="_x0000_s11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">
                    <v:group id="مجموعة 49" o:spid="_x0000_s11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">
                      <v:shape id="شكل حر 50" o:spid="_x0000_s11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" fillcolor="#a5a5a5 [2092]" stroked="f" strokeweight="1pt">
                        <v:stroke joinstyle="miter"/>
                      </v:roundrect>
                    </v:group>
                    <v:oval id="شكل بيضاوي 52" o:spid="_x0000_s11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" filled="f" strokecolor="#168489" strokeweight="1pt">
                      <v:stroke joinstyle="miter"/>
                    </v:oval>
                  </v:group>
                  <v:shape id="مربع نص 41" o:spid="_x0000_s1114"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" filled="f" stroked="f">
                    <v:textbox style="mso-fit-shape-to-text:t">
                      <w:txbxContent>
                        <w:p w14:paraId="396D21F6" w14:textId="71DB803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الضيق (</w:t>
                          </w:r>
                          <w:r w:rsidRPr="003C7FD7">
                            <w:rPr>
                              <w:rFonts w:eastAsia="Calibri" w:hAnsi="Adobe Arabic" w:cs="Adobe Arabic" w:hint="cs"/>
                              <w:b/>
                              <w:bCs/>
                              <w:color w:val="FFFFFF"/>
                              <w:kern w:val="24"/>
                              <w:sz w:val="36"/>
                              <w:szCs w:val="36"/>
                              <w:rtl/>
                              <w:lang w:bidi="ar-EG"/>
                            </w:rPr>
                            <w:t>ال</w:t>
                          </w:r>
                          <w:r w:rsidRPr="003C7FD7">
                            <w:rPr>
                              <w:rFonts w:eastAsia="Calibri" w:hAnsi="Adobe Arabic" w:cs="Adobe Arabic"/>
                              <w:b/>
                              <w:bCs/>
                              <w:color w:val="FFFFFF"/>
                              <w:kern w:val="24"/>
                              <w:sz w:val="36"/>
                              <w:szCs w:val="36"/>
                              <w:rtl/>
                              <w:lang w:bidi="ar-EG"/>
                            </w:rPr>
                            <w:t>ضعيف)</w:t>
                          </w:r>
                          <w:r w:rsidRPr="003C7FD7">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Cs w:val="28"/>
                              <w:lang w:bidi="ar-EG"/>
                            </w:rPr>
                            <w:t>Narrow AI</w:t>
                          </w:r>
                        </w:p>
                      </w:txbxContent>
                    </v:textbox>
                  </v:shape>
                </v:group>
                <v:shape id="صورة 54" o:spid="_x0000_s11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">
                  <v:imagedata r:id="rId105" o:title=""/>
                </v:shape>
                <w10:anchorlock/>
              </v:group>
            </w:pict>
          </mc:Fallback>
        </mc:AlternateContent>
      </w:r>
    </w:p>
    <w:p w14:paraId="7F64DB89" w14:textId="5A5F0872"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هو </w:t>
      </w:r>
      <w:hyperlink r:id="rId106"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Pr="00AC7AE4">
        <w:rPr>
          <w:rFonts w:ascii="Sakkal Majalla" w:hAnsi="Sakkal Majalla" w:cs="Sakkal Majalla"/>
          <w:sz w:val="32"/>
          <w:szCs w:val="32"/>
          <w:rtl/>
        </w:rPr>
        <w:t>المصمم لأداء مهمة واحدة محددة. هذا النوع من الذكاء قادر على تنفيذ مهام محددة بكفاءة عالية ولكنه غير قادر على تجاوز نطاق البرمجة المحددة له</w:t>
      </w:r>
      <w:r w:rsidRPr="00AC7AE4">
        <w:rPr>
          <w:rFonts w:ascii="Sakkal Majalla" w:hAnsi="Sakkal Majalla" w:cs="Sakkal Majalla"/>
          <w:sz w:val="32"/>
          <w:szCs w:val="32"/>
        </w:rPr>
        <w:t>.</w:t>
      </w:r>
    </w:p>
    <w:p w14:paraId="5B472069" w14:textId="08E509F9"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الأمثلة: </w:t>
      </w:r>
      <w:r w:rsidRPr="00AC7AE4">
        <w:rPr>
          <w:rFonts w:ascii="Sakkal Majalla" w:hAnsi="Sakkal Majalla" w:cs="Sakkal Majalla"/>
          <w:sz w:val="32"/>
          <w:szCs w:val="32"/>
          <w:rtl/>
        </w:rPr>
        <w:t>أنظمة التعرف على الوجه، أنظمة التوصية مثل تلك الموجودة في خدمات البث</w:t>
      </w:r>
      <w:r w:rsidRPr="00AC7AE4">
        <w:rPr>
          <w:rFonts w:ascii="Sakkal Majalla" w:hAnsi="Sakkal Majalla" w:cs="Sakkal Majalla"/>
          <w:sz w:val="32"/>
          <w:szCs w:val="32"/>
        </w:rPr>
        <w:t xml:space="preserve"> (Netflix</w:t>
      </w:r>
      <w:r w:rsidRPr="00AC7AE4">
        <w:rPr>
          <w:rFonts w:ascii="Sakkal Majalla" w:hAnsi="Sakkal Majalla" w:cs="Sakkal Majalla"/>
          <w:sz w:val="32"/>
          <w:szCs w:val="32"/>
          <w:rtl/>
        </w:rPr>
        <w:t xml:space="preserve">، </w:t>
      </w:r>
      <w:r w:rsidRPr="00AC7AE4">
        <w:rPr>
          <w:rFonts w:ascii="Sakkal Majalla" w:hAnsi="Sakkal Majalla" w:cs="Sakkal Majalla"/>
          <w:sz w:val="32"/>
          <w:szCs w:val="32"/>
        </w:rPr>
        <w:t>YouTube)</w:t>
      </w:r>
      <w:r w:rsidRPr="00AC7AE4">
        <w:rPr>
          <w:rFonts w:ascii="Sakkal Majalla" w:hAnsi="Sakkal Majalla" w:cs="Sakkal Majalla" w:hint="cs"/>
          <w:sz w:val="32"/>
          <w:szCs w:val="32"/>
          <w:rtl/>
        </w:rPr>
        <w:t xml:space="preserve"> </w:t>
      </w:r>
      <w:r w:rsidRPr="00AC7AE4">
        <w:rPr>
          <w:rFonts w:ascii="Sakkal Majalla" w:hAnsi="Sakkal Majalla" w:cs="Sakkal Majalla" w:hint="eastAsia"/>
          <w:sz w:val="32"/>
          <w:szCs w:val="32"/>
          <w:rtl/>
        </w:rPr>
        <w:t>،</w:t>
      </w:r>
      <w:r w:rsidRPr="00AC7AE4">
        <w:rPr>
          <w:rFonts w:ascii="Sakkal Majalla" w:hAnsi="Sakkal Majalla" w:cs="Sakkal Majalla"/>
          <w:sz w:val="32"/>
          <w:szCs w:val="32"/>
          <w:rtl/>
        </w:rPr>
        <w:t xml:space="preserve"> والمساعدين الشخصيين مثل</w:t>
      </w:r>
      <w:r w:rsidRPr="00AC7AE4">
        <w:rPr>
          <w:rFonts w:ascii="Sakkal Majalla" w:hAnsi="Sakkal Majalla" w:cs="Sakkal Majalla"/>
          <w:sz w:val="32"/>
          <w:szCs w:val="32"/>
        </w:rPr>
        <w:t xml:space="preserve"> Siri </w:t>
      </w:r>
      <w:r w:rsidRPr="00AC7AE4">
        <w:rPr>
          <w:rFonts w:ascii="Sakkal Majalla" w:hAnsi="Sakkal Majalla" w:cs="Sakkal Majalla"/>
          <w:sz w:val="32"/>
          <w:szCs w:val="32"/>
          <w:rtl/>
        </w:rPr>
        <w:t>و</w:t>
      </w:r>
      <w:r w:rsidRPr="00AC7AE4">
        <w:rPr>
          <w:rFonts w:ascii="Sakkal Majalla" w:hAnsi="Sakkal Majalla" w:cs="Sakkal Majalla"/>
          <w:sz w:val="32"/>
          <w:szCs w:val="32"/>
        </w:rPr>
        <w:t>Google Assistant.</w:t>
      </w:r>
    </w:p>
    <w:p w14:paraId="440D6979" w14:textId="491C6085" w:rsidR="00675E6B" w:rsidRPr="005E5B14" w:rsidRDefault="00377231" w:rsidP="00BE0924">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5B223487" wp14:editId="4C51C158">
                <wp:extent cx="5731510" cy="892088"/>
                <wp:effectExtent l="0" t="0" r="2540" b="22860"/>
                <wp:docPr id="239047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39138133" name="مجموعة 47"/>
                        <wpg:cNvGrpSpPr/>
                        <wpg:grpSpPr>
                          <a:xfrm>
                            <a:off x="0" y="0"/>
                            <a:ext cx="5731510" cy="895351"/>
                            <a:chOff x="0" y="0"/>
                            <a:chExt cx="5878196" cy="918845"/>
                          </a:xfrm>
                        </wpg:grpSpPr>
                        <wpg:grpSp>
                          <wpg:cNvPr id="701529984" name="مجموعة 48"/>
                          <wpg:cNvGrpSpPr/>
                          <wpg:grpSpPr>
                            <a:xfrm>
                              <a:off x="0" y="0"/>
                              <a:ext cx="5878196" cy="918845"/>
                              <a:chOff x="0" y="0"/>
                              <a:chExt cx="6240348" cy="919070"/>
                            </a:xfrm>
                          </wpg:grpSpPr>
                          <wpg:grpSp>
                            <wpg:cNvPr id="879691775" name="مجموعة 49"/>
                            <wpg:cNvGrpSpPr/>
                            <wpg:grpSpPr>
                              <a:xfrm>
                                <a:off x="0" y="169208"/>
                                <a:ext cx="5433072" cy="580613"/>
                                <a:chOff x="0" y="169208"/>
                                <a:chExt cx="5433072" cy="580613"/>
                              </a:xfrm>
                            </wpg:grpSpPr>
                            <wps:wsp>
                              <wps:cNvPr id="14088233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49446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66092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1863721" name="مربع نص 41"/>
                          <wps:cNvSpPr txBox="1"/>
                          <wps:spPr>
                            <a:xfrm>
                              <a:off x="204466" y="256607"/>
                              <a:ext cx="4615440" cy="408779"/>
                            </a:xfrm>
                            <a:prstGeom prst="rect">
                              <a:avLst/>
                            </a:prstGeom>
                            <a:noFill/>
                          </wps:spPr>
                          <wps:txbx>
                            <w:txbxContent>
                              <w:p w14:paraId="29975EC2" w14:textId="19094E43"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العام</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2"/>
                                    <w:szCs w:val="32"/>
                                    <w:lang w:bidi="ar-EG"/>
                                  </w:rPr>
                                  <w:t xml:space="preserve"> (AGI) - General AI</w:t>
                                </w:r>
                              </w:p>
                            </w:txbxContent>
                          </wps:txbx>
                          <wps:bodyPr wrap="square" rtlCol="1">
                            <a:spAutoFit/>
                          </wps:bodyPr>
                        </wps:wsp>
                      </wpg:grpSp>
                      <pic:pic xmlns:pic="http://schemas.openxmlformats.org/drawingml/2006/picture">
                        <pic:nvPicPr>
                          <pic:cNvPr id="360343700"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223487" id="_x0000_s11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4mXy/psHAAD3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1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">
                  <v:group id="مجموعة 48" o:spid="_x0000_s11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">
                    <v:group id="مجموعة 49" o:spid="_x0000_s11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">
                      <v:shape id="شكل حر 50" o:spid="_x0000_s11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" fillcolor="#a5a5a5 [2092]" stroked="f" strokeweight="1pt">
                        <v:stroke joinstyle="miter"/>
                      </v:roundrect>
                    </v:group>
                    <v:oval id="شكل بيضاوي 52" o:spid="_x0000_s11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" filled="f" strokecolor="#168489" strokeweight="1pt">
                      <v:stroke joinstyle="miter"/>
                    </v:oval>
                  </v:group>
                  <v:shape id="مربع نص 41" o:spid="_x0000_s1123" type="#_x0000_t202" style="position:absolute;left:2044;top:2566;width:46155;height:4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" filled="f" stroked="f">
                    <v:textbox style="mso-fit-shape-to-text:t">
                      <w:txbxContent>
                        <w:p w14:paraId="29975EC2" w14:textId="19094E43"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العام</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2"/>
                              <w:szCs w:val="32"/>
                              <w:lang w:bidi="ar-EG"/>
                            </w:rPr>
                            <w:t xml:space="preserve"> (AGI) - General AI</w:t>
                          </w:r>
                        </w:p>
                      </w:txbxContent>
                    </v:textbox>
                  </v:shape>
                </v:group>
                <v:shape id="صورة 54" o:spid="_x0000_s11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">
                  <v:imagedata r:id="rId105" o:title=""/>
                </v:shape>
                <w10:anchorlock/>
              </v:group>
            </w:pict>
          </mc:Fallback>
        </mc:AlternateContent>
      </w:r>
    </w:p>
    <w:p w14:paraId="519419E7" w14:textId="596E9533"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هو </w:t>
      </w:r>
      <w:hyperlink r:id="rId107"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Pr="00AC7AE4">
        <w:rPr>
          <w:rFonts w:ascii="Sakkal Majalla" w:hAnsi="Sakkal Majalla" w:cs="Sakkal Majalla"/>
          <w:sz w:val="32"/>
          <w:szCs w:val="32"/>
          <w:rtl/>
        </w:rPr>
        <w:t>الذي يمتلك القدرة على أداء أي مهمة ذهنية يمكن أن يؤديها الإنسان. يتطلب هذا الذكاء أن يتعلم ويتفهم السياقات المعقدة، ويستطيع التفكير بشكل مستقل تماما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كما يفعل الإنسان</w:t>
      </w:r>
      <w:r w:rsidRPr="00AC7AE4">
        <w:rPr>
          <w:rFonts w:ascii="Sakkal Majalla" w:hAnsi="Sakkal Majalla" w:cs="Sakkal Majalla"/>
          <w:sz w:val="32"/>
          <w:szCs w:val="32"/>
        </w:rPr>
        <w:t>.</w:t>
      </w:r>
    </w:p>
    <w:p w14:paraId="39B28FAE" w14:textId="033FC8E2"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الحالة الحالية: </w:t>
      </w:r>
      <w:r w:rsidRPr="00AC7AE4">
        <w:rPr>
          <w:rFonts w:ascii="Sakkal Majalla" w:hAnsi="Sakkal Majalla" w:cs="Sakkal Majalla"/>
          <w:sz w:val="32"/>
          <w:szCs w:val="32"/>
          <w:rtl/>
        </w:rPr>
        <w:t xml:space="preserve">هذا النوع من الذكاء لم يتحقق بعد، وهو موضوع بحث مستمر في مجال </w:t>
      </w:r>
      <w:hyperlink r:id="rId108" w:history="1">
        <w:r w:rsidR="006D2F31" w:rsidRPr="00A81129">
          <w:rPr>
            <w:rStyle w:val="Hyperlink"/>
            <w:rFonts w:ascii="Adobe Arabic" w:eastAsia="GE Dinar One" w:hAnsi="Adobe Arabic" w:cs="Adobe Arabic"/>
            <w:kern w:val="24"/>
            <w:sz w:val="36"/>
            <w:szCs w:val="36"/>
            <w:rtl/>
            <w:lang w:bidi="ar-SY"/>
          </w:rPr>
          <w:t>الذكاء الاصطناعي</w:t>
        </w:r>
      </w:hyperlink>
      <w:r w:rsidRPr="00AC7AE4">
        <w:rPr>
          <w:rFonts w:ascii="Sakkal Majalla" w:hAnsi="Sakkal Majalla" w:cs="Sakkal Majalla"/>
          <w:sz w:val="32"/>
          <w:szCs w:val="32"/>
          <w:rtl/>
        </w:rPr>
        <w:t>. يمكن أن يكون قادرا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على التعلم والتكي</w:t>
      </w:r>
      <w:r w:rsidRPr="00AC7AE4">
        <w:rPr>
          <w:rFonts w:ascii="Sakkal Majalla" w:hAnsi="Sakkal Majalla" w:cs="Sakkal Majalla" w:hint="cs"/>
          <w:sz w:val="32"/>
          <w:szCs w:val="32"/>
          <w:rtl/>
        </w:rPr>
        <w:t>ّ</w:t>
      </w:r>
      <w:r w:rsidRPr="00AC7AE4">
        <w:rPr>
          <w:rFonts w:ascii="Sakkal Majalla" w:hAnsi="Sakkal Majalla" w:cs="Sakkal Majalla"/>
          <w:sz w:val="32"/>
          <w:szCs w:val="32"/>
          <w:rtl/>
        </w:rPr>
        <w:t>ف مع أي نوع من المهام، بغض النظر عن نطاقها أو تعقيدها</w:t>
      </w:r>
      <w:r w:rsidRPr="00AC7AE4">
        <w:rPr>
          <w:rFonts w:ascii="Sakkal Majalla" w:hAnsi="Sakkal Majalla" w:cs="Sakkal Majalla"/>
          <w:sz w:val="32"/>
          <w:szCs w:val="32"/>
        </w:rPr>
        <w:t>.</w:t>
      </w:r>
    </w:p>
    <w:p w14:paraId="123EDB1C" w14:textId="454C9031"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54489F5" wp14:editId="42A03F0D">
                <wp:extent cx="5731510" cy="892088"/>
                <wp:effectExtent l="0" t="0" r="2540" b="22860"/>
                <wp:docPr id="18284939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71968876" name="مجموعة 47"/>
                        <wpg:cNvGrpSpPr/>
                        <wpg:grpSpPr>
                          <a:xfrm>
                            <a:off x="0" y="0"/>
                            <a:ext cx="5731510" cy="895351"/>
                            <a:chOff x="0" y="0"/>
                            <a:chExt cx="5878196" cy="918845"/>
                          </a:xfrm>
                        </wpg:grpSpPr>
                        <wpg:grpSp>
                          <wpg:cNvPr id="940296547" name="مجموعة 48"/>
                          <wpg:cNvGrpSpPr/>
                          <wpg:grpSpPr>
                            <a:xfrm>
                              <a:off x="0" y="0"/>
                              <a:ext cx="5878196" cy="918845"/>
                              <a:chOff x="0" y="0"/>
                              <a:chExt cx="6240348" cy="919070"/>
                            </a:xfrm>
                          </wpg:grpSpPr>
                          <wpg:grpSp>
                            <wpg:cNvPr id="940186533" name="مجموعة 49"/>
                            <wpg:cNvGrpSpPr/>
                            <wpg:grpSpPr>
                              <a:xfrm>
                                <a:off x="0" y="169208"/>
                                <a:ext cx="5433072" cy="580613"/>
                                <a:chOff x="0" y="169208"/>
                                <a:chExt cx="5433072" cy="580613"/>
                              </a:xfrm>
                            </wpg:grpSpPr>
                            <wps:wsp>
                              <wps:cNvPr id="17328057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24814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98006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7110636" name="مربع نص 41"/>
                          <wps:cNvSpPr txBox="1"/>
                          <wps:spPr>
                            <a:xfrm>
                              <a:off x="204466" y="256739"/>
                              <a:ext cx="4615440" cy="408779"/>
                            </a:xfrm>
                            <a:prstGeom prst="rect">
                              <a:avLst/>
                            </a:prstGeom>
                            <a:noFill/>
                          </wps:spPr>
                          <wps:txbx>
                            <w:txbxContent>
                              <w:p w14:paraId="77733A23" w14:textId="6494E1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الفائق</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(Superintelligent AI)</w:t>
                                </w:r>
                                <w:r>
                                  <w:rPr>
                                    <w:rFonts w:eastAsia="Calibri" w:hAnsi="Adobe Arabic" w:cs="Adobe Arabic" w:hint="cs"/>
                                    <w:b/>
                                    <w:bCs/>
                                    <w:color w:val="FFFFFF"/>
                                    <w:kern w:val="24"/>
                                    <w:sz w:val="32"/>
                                    <w:szCs w:val="32"/>
                                    <w:rtl/>
                                    <w:lang w:bidi="ar-EG"/>
                                  </w:rPr>
                                  <w:t xml:space="preserve"> </w:t>
                                </w:r>
                              </w:p>
                            </w:txbxContent>
                          </wps:txbx>
                          <wps:bodyPr wrap="square" rtlCol="1">
                            <a:spAutoFit/>
                          </wps:bodyPr>
                        </wps:wsp>
                      </wpg:grpSp>
                      <pic:pic xmlns:pic="http://schemas.openxmlformats.org/drawingml/2006/picture">
                        <pic:nvPicPr>
                          <pic:cNvPr id="101090397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54489F5" id="_x0000_s112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">
                <v:group id="مجموعة 47" o:spid="_x0000_s11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">
                  <v:group id="مجموعة 48" o:spid="_x0000_s11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">
                    <v:group id="مجموعة 49" o:spid="_x0000_s11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">
                      <v:shape id="شكل حر 50" o:spid="_x0000_s11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" fillcolor="#a5a5a5 [2092]" stroked="f" strokeweight="1pt">
                        <v:stroke joinstyle="miter"/>
                      </v:roundrect>
                    </v:group>
                    <v:oval id="شكل بيضاوي 52" o:spid="_x0000_s11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" filled="f" strokecolor="#168489" strokeweight="1pt">
                      <v:stroke joinstyle="miter"/>
                    </v:oval>
                  </v:group>
                  <v:shape id="مربع نص 41" o:spid="_x0000_s1132" type="#_x0000_t202" style="position:absolute;left:2044;top:2567;width:46155;height:4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" filled="f" stroked="f">
                    <v:textbox style="mso-fit-shape-to-text:t">
                      <w:txbxContent>
                        <w:p w14:paraId="77733A23" w14:textId="6494E1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الذكاء الاصطناعي الفائق</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(Superintelligent AI)</w:t>
                          </w:r>
                          <w:r>
                            <w:rPr>
                              <w:rFonts w:eastAsia="Calibri" w:hAnsi="Adobe Arabic" w:cs="Adobe Arabic" w:hint="cs"/>
                              <w:b/>
                              <w:bCs/>
                              <w:color w:val="FFFFFF"/>
                              <w:kern w:val="24"/>
                              <w:sz w:val="32"/>
                              <w:szCs w:val="32"/>
                              <w:rtl/>
                              <w:lang w:bidi="ar-EG"/>
                            </w:rPr>
                            <w:t xml:space="preserve"> </w:t>
                          </w:r>
                        </w:p>
                      </w:txbxContent>
                    </v:textbox>
                  </v:shape>
                </v:group>
                <v:shape id="صورة 54" o:spid="_x0000_s11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">
                  <v:imagedata r:id="rId105" o:title=""/>
                </v:shape>
                <w10:anchorlock/>
              </v:group>
            </w:pict>
          </mc:Fallback>
        </mc:AlternateContent>
      </w:r>
    </w:p>
    <w:p w14:paraId="1127C34D" w14:textId="427A927A"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هو </w:t>
      </w:r>
      <w:hyperlink r:id="rId109"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Pr="00AC7AE4">
        <w:rPr>
          <w:rFonts w:ascii="Sakkal Majalla" w:hAnsi="Sakkal Majalla" w:cs="Sakkal Majalla"/>
          <w:sz w:val="32"/>
          <w:szCs w:val="32"/>
          <w:rtl/>
        </w:rPr>
        <w:t>الذي يتجاوز القدرة الذهنية للبشر في جميع المجالات، بما في ذلك الإبداع، والقدرة على حل المشكلات، واتخاذ القرارات. هذا النوع من الذكاء يمكن أن يكون قادرا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على حل مشاكل معقدة تتجاوز قدرة الإنسان</w:t>
      </w:r>
      <w:r w:rsidRPr="00AC7AE4">
        <w:rPr>
          <w:rFonts w:ascii="Sakkal Majalla" w:hAnsi="Sakkal Majalla" w:cs="Sakkal Majalla"/>
          <w:sz w:val="32"/>
          <w:szCs w:val="32"/>
        </w:rPr>
        <w:t>.</w:t>
      </w:r>
    </w:p>
    <w:p w14:paraId="3D7C1679" w14:textId="5E4D4F0A"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الحالة الحالية: </w:t>
      </w:r>
      <w:r w:rsidRPr="00AC7AE4">
        <w:rPr>
          <w:rFonts w:ascii="Sakkal Majalla" w:hAnsi="Sakkal Majalla" w:cs="Sakkal Majalla"/>
          <w:sz w:val="32"/>
          <w:szCs w:val="32"/>
          <w:rtl/>
        </w:rPr>
        <w:t>هذا النوع من الذكاء هو نظري حاليا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ولم يتم تحقيقه بعد. يثير العديد من التساؤلات الأخلاقية والفلسفية حول تأثيره المحتمل على المجتمع البشري</w:t>
      </w:r>
      <w:r w:rsidRPr="00AC7AE4">
        <w:rPr>
          <w:rFonts w:ascii="Sakkal Majalla" w:hAnsi="Sakkal Majalla" w:cs="Sakkal Majalla"/>
          <w:sz w:val="32"/>
          <w:szCs w:val="32"/>
        </w:rPr>
        <w:t>.</w:t>
      </w:r>
    </w:p>
    <w:p w14:paraId="5993AD37" w14:textId="2198F4F7" w:rsidR="00675E6B" w:rsidRPr="003C7FD7" w:rsidRDefault="00377231" w:rsidP="00BE0924">
      <w:pPr>
        <w:pageBreakBefore/>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58C713AF" wp14:editId="3E08C876">
                <wp:extent cx="5731510" cy="895350"/>
                <wp:effectExtent l="0" t="0" r="21590" b="19050"/>
                <wp:docPr id="30781107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48293247"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98650588" name="مجموعة 39"/>
                        <wpg:cNvGrpSpPr/>
                        <wpg:grpSpPr>
                          <a:xfrm>
                            <a:off x="0" y="0"/>
                            <a:ext cx="5731510" cy="895350"/>
                            <a:chOff x="0" y="0"/>
                            <a:chExt cx="5878196" cy="918845"/>
                          </a:xfrm>
                        </wpg:grpSpPr>
                        <wpg:grpSp>
                          <wpg:cNvPr id="467809389" name="مجموعة 40"/>
                          <wpg:cNvGrpSpPr/>
                          <wpg:grpSpPr>
                            <a:xfrm>
                              <a:off x="0" y="0"/>
                              <a:ext cx="5878196" cy="918845"/>
                              <a:chOff x="0" y="0"/>
                              <a:chExt cx="6240348" cy="919070"/>
                            </a:xfrm>
                          </wpg:grpSpPr>
                          <wpg:grpSp>
                            <wpg:cNvPr id="738791132" name="مجموعة 41"/>
                            <wpg:cNvGrpSpPr/>
                            <wpg:grpSpPr>
                              <a:xfrm>
                                <a:off x="0" y="169208"/>
                                <a:ext cx="5433072" cy="580613"/>
                                <a:chOff x="0" y="169208"/>
                                <a:chExt cx="5433072" cy="580613"/>
                              </a:xfrm>
                            </wpg:grpSpPr>
                            <wps:wsp>
                              <wps:cNvPr id="17443706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8968807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132998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9225822" name="مربع نص 41"/>
                          <wps:cNvSpPr txBox="1"/>
                          <wps:spPr>
                            <a:xfrm>
                              <a:off x="204484" y="257055"/>
                              <a:ext cx="4616071" cy="387740"/>
                            </a:xfrm>
                            <a:prstGeom prst="rect">
                              <a:avLst/>
                            </a:prstGeom>
                            <a:noFill/>
                          </wps:spPr>
                          <wps:txbx>
                            <w:txbxContent>
                              <w:p w14:paraId="1A879861" w14:textId="5C73F2E6"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أنواع أخرى من الذكاء الاصطناعي بناءً على الوظائف</w:t>
                                </w:r>
                              </w:p>
                            </w:txbxContent>
                          </wps:txbx>
                          <wps:bodyPr wrap="square" rtlCol="1">
                            <a:spAutoFit/>
                          </wps:bodyPr>
                        </wps:wsp>
                      </wpg:grpSp>
                    </wpg:wgp>
                  </a:graphicData>
                </a:graphic>
              </wp:inline>
            </w:drawing>
          </mc:Choice>
          <mc:Fallback>
            <w:pict>
              <v:group w14:anchorId="58C713AF" id="_x0000_s113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DzAg+qAcAALkc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113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">
                  <v:imagedata r:id="rId89" o:title=""/>
                </v:shape>
                <v:group id="مجموعة 39" o:spid="_x0000_s11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">
                  <v:group id="مجموعة 40" o:spid="_x0000_s11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">
                    <v:group id="مجموعة 41" o:spid="_x0000_s11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">
                      <v:shape id="شكل حر 42" o:spid="_x0000_s11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" fillcolor="#168489" stroked="f" strokeweight="1pt">
                        <v:stroke joinstyle="miter"/>
                      </v:roundrect>
                    </v:group>
                    <v:oval id="شكل بيضاوي 44" o:spid="_x0000_s11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" filled="f" strokecolor="#a5a5a5 [2092]" strokeweight="1pt">
                      <v:stroke joinstyle="miter"/>
                    </v:oval>
                  </v:group>
                  <v:shape id="مربع نص 41" o:spid="_x0000_s114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" filled="f" stroked="f">
                    <v:textbox style="mso-fit-shape-to-text:t">
                      <w:txbxContent>
                        <w:p w14:paraId="1A879861" w14:textId="5C73F2E6"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أنواع أخرى من الذكاء الاصطناعي بناءً على الوظائف</w:t>
                          </w:r>
                        </w:p>
                      </w:txbxContent>
                    </v:textbox>
                  </v:shape>
                </v:group>
                <w10:anchorlock/>
              </v:group>
            </w:pict>
          </mc:Fallback>
        </mc:AlternateContent>
      </w:r>
    </w:p>
    <w:p w14:paraId="1168EF53" w14:textId="316C7E77" w:rsidR="00675E6B" w:rsidRDefault="00675E6B" w:rsidP="00675E6B">
      <w:pPr>
        <w:rPr>
          <w:rFonts w:ascii="Sakkal Majalla" w:hAnsi="Sakkal Majalla"/>
          <w:sz w:val="32"/>
          <w:szCs w:val="32"/>
          <w:rtl/>
        </w:rPr>
      </w:pPr>
      <w:r w:rsidRPr="005E5B14">
        <w:rPr>
          <w:rFonts w:ascii="Sakkal Majalla" w:hAnsi="Sakkal Majalla"/>
          <w:sz w:val="32"/>
          <w:szCs w:val="32"/>
          <w:rtl/>
        </w:rPr>
        <w:t xml:space="preserve">بالإضافة إلى التصنيف أعلاه، يمكن تصنيف </w:t>
      </w:r>
      <w:hyperlink r:id="rId110"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Pr="005E5B14">
        <w:rPr>
          <w:rFonts w:ascii="Sakkal Majalla" w:hAnsi="Sakkal Majalla"/>
          <w:sz w:val="32"/>
          <w:szCs w:val="32"/>
          <w:rtl/>
        </w:rPr>
        <w:t>بناءً على الوظائف التي يؤديها</w:t>
      </w:r>
      <w:r w:rsidRPr="005E5B14">
        <w:rPr>
          <w:rFonts w:ascii="Sakkal Majalla" w:hAnsi="Sakkal Majalla"/>
          <w:sz w:val="32"/>
          <w:szCs w:val="32"/>
        </w:rPr>
        <w:t>:</w:t>
      </w:r>
    </w:p>
    <w:p w14:paraId="2B2AF5D1" w14:textId="46E550B8" w:rsidR="00BB1CDC" w:rsidRDefault="00BB1CDC" w:rsidP="001B33CA">
      <w:pPr>
        <w:jc w:val="center"/>
        <w:rPr>
          <w:rFonts w:ascii="Sakkal Majalla" w:hAnsi="Sakkal Majalla"/>
          <w:sz w:val="32"/>
          <w:szCs w:val="32"/>
          <w:rtl/>
        </w:rPr>
      </w:pPr>
      <w:r w:rsidRPr="00BB1CDC">
        <w:rPr>
          <w:rFonts w:ascii="Sakkal Majalla" w:hAnsi="Sakkal Majalla"/>
          <w:noProof/>
          <w:sz w:val="32"/>
          <w:szCs w:val="32"/>
        </w:rPr>
        <mc:AlternateContent>
          <mc:Choice Requires="wpg">
            <w:drawing>
              <wp:inline distT="0" distB="0" distL="0" distR="0" wp14:anchorId="66568872" wp14:editId="6992F60F">
                <wp:extent cx="5394960" cy="3575968"/>
                <wp:effectExtent l="0" t="0" r="0" b="0"/>
                <wp:docPr id="2138894705" name="Group 58"/>
                <wp:cNvGraphicFramePr/>
                <a:graphic xmlns:a="http://schemas.openxmlformats.org/drawingml/2006/main">
                  <a:graphicData uri="http://schemas.microsoft.com/office/word/2010/wordprocessingGroup">
                    <wpg:wgp>
                      <wpg:cNvGrpSpPr/>
                      <wpg:grpSpPr>
                        <a:xfrm>
                          <a:off x="0" y="0"/>
                          <a:ext cx="5394960" cy="3575968"/>
                          <a:chOff x="0" y="0"/>
                          <a:chExt cx="5789553" cy="3837816"/>
                        </a:xfrm>
                      </wpg:grpSpPr>
                      <wpg:grpSp>
                        <wpg:cNvPr id="723319687" name="Group 723319687"/>
                        <wpg:cNvGrpSpPr/>
                        <wpg:grpSpPr>
                          <a:xfrm>
                            <a:off x="0" y="2484192"/>
                            <a:ext cx="2393693" cy="1353624"/>
                            <a:chOff x="0" y="2484192"/>
                            <a:chExt cx="2393693" cy="1353624"/>
                          </a:xfrm>
                        </wpg:grpSpPr>
                        <wpg:grpSp>
                          <wpg:cNvPr id="1028105657" name="Group 1028105657"/>
                          <wpg:cNvGrpSpPr/>
                          <wpg:grpSpPr>
                            <a:xfrm>
                              <a:off x="0" y="2484192"/>
                              <a:ext cx="2393693" cy="1353624"/>
                              <a:chOff x="0" y="2484192"/>
                              <a:chExt cx="2393693" cy="1353624"/>
                            </a:xfrm>
                          </wpg:grpSpPr>
                          <wps:wsp>
                            <wps:cNvPr id="1794283027" name="사각형: 둥근 모서리 8"/>
                            <wps:cNvSpPr/>
                            <wps:spPr>
                              <a:xfrm rot="2700000">
                                <a:off x="1427483" y="2484192"/>
                                <a:ext cx="966210" cy="966210"/>
                              </a:xfrm>
                              <a:prstGeom prst="roundRect">
                                <a:avLst>
                                  <a:gd name="adj" fmla="val 8448"/>
                                </a:avLst>
                              </a:prstGeom>
                              <a:solidFill>
                                <a:srgbClr val="63B1B5"/>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2882361" name="TextBox 38"/>
                            <wps:cNvSpPr txBox="1"/>
                            <wps:spPr>
                              <a:xfrm>
                                <a:off x="0" y="3173606"/>
                                <a:ext cx="1223645" cy="664210"/>
                              </a:xfrm>
                              <a:prstGeom prst="rect">
                                <a:avLst/>
                              </a:prstGeom>
                              <a:noFill/>
                            </wps:spPr>
                            <wps:txbx>
                              <w:txbxContent>
                                <w:p w14:paraId="2126A53F"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معالجة اللغة الطبيعية </w:t>
                                  </w:r>
                                </w:p>
                              </w:txbxContent>
                            </wps:txbx>
                            <wps:bodyPr wrap="square">
                              <a:noAutofit/>
                            </wps:bodyPr>
                          </wps:wsp>
                        </wpg:grpSp>
                        <pic:pic xmlns:pic="http://schemas.openxmlformats.org/drawingml/2006/picture">
                          <pic:nvPicPr>
                            <pic:cNvPr id="1461757968" name="Picture 1461757968"/>
                            <pic:cNvPicPr>
                              <a:picLocks noChangeAspect="1"/>
                            </pic:cNvPicPr>
                          </pic:nvPicPr>
                          <pic:blipFill>
                            <a:blip r:embed="rId111">
                              <a:lum bright="70000" contrast="-70000"/>
                            </a:blip>
                            <a:stretch>
                              <a:fillRect/>
                            </a:stretch>
                          </pic:blipFill>
                          <pic:spPr>
                            <a:xfrm>
                              <a:off x="1595280" y="2685112"/>
                              <a:ext cx="568085" cy="573601"/>
                            </a:xfrm>
                            <a:prstGeom prst="rect">
                              <a:avLst/>
                            </a:prstGeom>
                          </pic:spPr>
                        </pic:pic>
                      </wpg:grpSp>
                      <wpg:grpSp>
                        <wpg:cNvPr id="1216302120" name="Group 1216302120"/>
                        <wpg:cNvGrpSpPr/>
                        <wpg:grpSpPr>
                          <a:xfrm>
                            <a:off x="350510" y="0"/>
                            <a:ext cx="2039816" cy="1242293"/>
                            <a:chOff x="350510" y="0"/>
                            <a:chExt cx="2039816" cy="1242293"/>
                          </a:xfrm>
                        </wpg:grpSpPr>
                        <wpg:grpSp>
                          <wpg:cNvPr id="59929928" name="Group 59929928"/>
                          <wpg:cNvGrpSpPr/>
                          <wpg:grpSpPr>
                            <a:xfrm>
                              <a:off x="350510" y="0"/>
                              <a:ext cx="2039816" cy="1242293"/>
                              <a:chOff x="350510" y="0"/>
                              <a:chExt cx="2039816" cy="1242293"/>
                            </a:xfrm>
                          </wpg:grpSpPr>
                          <wps:wsp>
                            <wps:cNvPr id="595359456" name="사각형: 둥근 모서리 6"/>
                            <wps:cNvSpPr/>
                            <wps:spPr>
                              <a:xfrm rot="8100000">
                                <a:off x="1424116" y="276083"/>
                                <a:ext cx="966210" cy="966210"/>
                              </a:xfrm>
                              <a:prstGeom prst="roundRect">
                                <a:avLst>
                                  <a:gd name="adj" fmla="val 8448"/>
                                </a:avLst>
                              </a:prstGeom>
                              <a:solidFill>
                                <a:srgbClr val="FFCC5E"/>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8807561" name="TextBox 43"/>
                            <wps:cNvSpPr txBox="1"/>
                            <wps:spPr>
                              <a:xfrm>
                                <a:off x="350510" y="0"/>
                                <a:ext cx="1366520" cy="377825"/>
                              </a:xfrm>
                              <a:prstGeom prst="rect">
                                <a:avLst/>
                              </a:prstGeom>
                              <a:noFill/>
                            </wps:spPr>
                            <wps:txbx>
                              <w:txbxContent>
                                <w:p w14:paraId="6733109C"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الروبوتات الذكية </w:t>
                                  </w:r>
                                </w:p>
                              </w:txbxContent>
                            </wps:txbx>
                            <wps:bodyPr wrap="square">
                              <a:noAutofit/>
                            </wps:bodyPr>
                          </wps:wsp>
                        </wpg:grpSp>
                        <pic:pic xmlns:pic="http://schemas.openxmlformats.org/drawingml/2006/picture">
                          <pic:nvPicPr>
                            <pic:cNvPr id="1003586963" name="Picture 1003586963"/>
                            <pic:cNvPicPr>
                              <a:picLocks noChangeAspect="1"/>
                            </pic:cNvPicPr>
                          </pic:nvPicPr>
                          <pic:blipFill>
                            <a:blip r:embed="rId112">
                              <a:duotone>
                                <a:prstClr val="black"/>
                                <a:schemeClr val="accent6">
                                  <a:tint val="45000"/>
                                  <a:satMod val="400000"/>
                                </a:schemeClr>
                              </a:duotone>
                            </a:blip>
                            <a:stretch>
                              <a:fillRect/>
                            </a:stretch>
                          </pic:blipFill>
                          <pic:spPr>
                            <a:xfrm>
                              <a:off x="1568431" y="366705"/>
                              <a:ext cx="734462" cy="734462"/>
                            </a:xfrm>
                            <a:prstGeom prst="rect">
                              <a:avLst/>
                            </a:prstGeom>
                          </pic:spPr>
                        </pic:pic>
                      </wpg:grpSp>
                      <wpg:grpSp>
                        <wpg:cNvPr id="1065057068" name="Group 1065057068"/>
                        <wpg:cNvGrpSpPr/>
                        <wpg:grpSpPr>
                          <a:xfrm>
                            <a:off x="3635592" y="2487559"/>
                            <a:ext cx="2153961" cy="1046171"/>
                            <a:chOff x="3635592" y="2487559"/>
                            <a:chExt cx="2153961" cy="1046171"/>
                          </a:xfrm>
                        </wpg:grpSpPr>
                        <wpg:grpSp>
                          <wpg:cNvPr id="408557804" name="Group 408557804"/>
                          <wpg:cNvGrpSpPr/>
                          <wpg:grpSpPr>
                            <a:xfrm>
                              <a:off x="3635592" y="2487559"/>
                              <a:ext cx="2153961" cy="1046171"/>
                              <a:chOff x="3635592" y="2487559"/>
                              <a:chExt cx="2153961" cy="1046171"/>
                            </a:xfrm>
                          </wpg:grpSpPr>
                          <wps:wsp>
                            <wps:cNvPr id="50213239" name="사각형: 둥근 모서리 5"/>
                            <wps:cNvSpPr/>
                            <wps:spPr>
                              <a:xfrm rot="8100000">
                                <a:off x="3635592" y="2487559"/>
                                <a:ext cx="966210" cy="966210"/>
                              </a:xfrm>
                              <a:prstGeom prst="roundRect">
                                <a:avLst>
                                  <a:gd name="adj" fmla="val 8448"/>
                                </a:avLst>
                              </a:prstGeom>
                              <a:solidFill>
                                <a:srgbClr val="B0B0B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48795256" name="TextBox 48"/>
                            <wps:cNvSpPr txBox="1"/>
                            <wps:spPr>
                              <a:xfrm>
                                <a:off x="4423750" y="3155906"/>
                                <a:ext cx="1365803" cy="377824"/>
                              </a:xfrm>
                              <a:prstGeom prst="rect">
                                <a:avLst/>
                              </a:prstGeom>
                              <a:noFill/>
                            </wps:spPr>
                            <wps:txbx>
                              <w:txbxContent>
                                <w:p w14:paraId="02BE8A67"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التعلم العميق </w:t>
                                  </w:r>
                                </w:p>
                              </w:txbxContent>
                            </wps:txbx>
                            <wps:bodyPr wrap="square">
                              <a:noAutofit/>
                            </wps:bodyPr>
                          </wps:wsp>
                        </wpg:grpSp>
                        <pic:pic xmlns:pic="http://schemas.openxmlformats.org/drawingml/2006/picture">
                          <pic:nvPicPr>
                            <pic:cNvPr id="634580825" name="Graphic 46" descr="Books"/>
                            <pic:cNvPicPr>
                              <a:picLocks noChangeAspect="1"/>
                            </pic:cNvPicPr>
                          </pic:nvPicPr>
                          <pic:blipFill>
                            <a:blip r:embed="rId113">
                              <a:extLst>
                                <a:ext uri="{28A0092B-C50C-407E-A947-70E740481C1C}">
                                  <a14:useLocalDpi xmlns:a14="http://schemas.microsoft.com/office/drawing/2010/main" val="0"/>
                                </a:ext>
                                <a:ext uri="{96DAC541-7B7A-43D3-8B79-37D633B846F1}">
                                  <asvg:svgBlip xmlns:asvg="http://schemas.microsoft.com/office/drawing/2016/SVG/main" r:embed="rId114"/>
                                </a:ext>
                              </a:extLst>
                            </a:blip>
                            <a:stretch>
                              <a:fillRect/>
                            </a:stretch>
                          </pic:blipFill>
                          <pic:spPr>
                            <a:xfrm>
                              <a:off x="3820626" y="2699640"/>
                              <a:ext cx="609006" cy="609006"/>
                            </a:xfrm>
                            <a:prstGeom prst="rect">
                              <a:avLst/>
                            </a:prstGeom>
                            <a:effectLst>
                              <a:outerShdw blurRad="50800" dist="38100" dir="2700000" algn="tl" rotWithShape="0">
                                <a:prstClr val="black">
                                  <a:alpha val="40000"/>
                                </a:prstClr>
                              </a:outerShdw>
                            </a:effectLst>
                          </pic:spPr>
                        </pic:pic>
                      </wpg:grpSp>
                      <wpg:grpSp>
                        <wpg:cNvPr id="747095753" name="Group 747095753"/>
                        <wpg:cNvGrpSpPr/>
                        <wpg:grpSpPr>
                          <a:xfrm>
                            <a:off x="1882506" y="65963"/>
                            <a:ext cx="3861955" cy="2929416"/>
                            <a:chOff x="1882506" y="65963"/>
                            <a:chExt cx="3861955" cy="2929416"/>
                          </a:xfrm>
                        </wpg:grpSpPr>
                        <wpg:grpSp>
                          <wpg:cNvPr id="350271707" name="Group 350271707"/>
                          <wpg:cNvGrpSpPr/>
                          <wpg:grpSpPr>
                            <a:xfrm>
                              <a:off x="1882506" y="65963"/>
                              <a:ext cx="3861955" cy="2929416"/>
                              <a:chOff x="1882506" y="65963"/>
                              <a:chExt cx="3861955" cy="2929416"/>
                            </a:xfrm>
                          </wpg:grpSpPr>
                          <wpg:grpSp>
                            <wpg:cNvPr id="15242150" name="그룹 2"/>
                            <wpg:cNvGrpSpPr/>
                            <wpg:grpSpPr>
                              <a:xfrm>
                                <a:off x="1882506" y="734473"/>
                                <a:ext cx="2260906" cy="2260906"/>
                                <a:chOff x="1882506" y="734473"/>
                                <a:chExt cx="2762250" cy="2762250"/>
                              </a:xfrm>
                            </wpg:grpSpPr>
                            <wps:wsp>
                              <wps:cNvPr id="845294384" name="사각형: 둥근 모서리 3"/>
                              <wps:cNvSpPr/>
                              <wps:spPr>
                                <a:xfrm rot="8100000">
                                  <a:off x="1882506" y="734473"/>
                                  <a:ext cx="2762250" cy="2762250"/>
                                </a:xfrm>
                                <a:prstGeom prst="roundRect">
                                  <a:avLst>
                                    <a:gd name="adj" fmla="val 7971"/>
                                  </a:avLst>
                                </a:prstGeom>
                                <a:noFill/>
                                <a:ln w="63500">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4476212" name="사각형: 둥근 모서리 4"/>
                              <wps:cNvSpPr/>
                              <wps:spPr>
                                <a:xfrm rot="8100000">
                                  <a:off x="2023987" y="875954"/>
                                  <a:ext cx="2479288" cy="2479288"/>
                                </a:xfrm>
                                <a:prstGeom prst="roundRect">
                                  <a:avLst>
                                    <a:gd name="adj" fmla="val 7971"/>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27393083" name="사각형: 둥근 모서리 7"/>
                            <wps:cNvSpPr/>
                            <wps:spPr>
                              <a:xfrm rot="2700000">
                                <a:off x="3632225" y="279451"/>
                                <a:ext cx="966210" cy="966210"/>
                              </a:xfrm>
                              <a:prstGeom prst="roundRect">
                                <a:avLst>
                                  <a:gd name="adj" fmla="val 8448"/>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7637860" name="TextBox 55"/>
                            <wps:cNvSpPr txBox="1"/>
                            <wps:spPr>
                              <a:xfrm>
                                <a:off x="4240775" y="65963"/>
                                <a:ext cx="1503686" cy="377825"/>
                              </a:xfrm>
                              <a:prstGeom prst="rect">
                                <a:avLst/>
                              </a:prstGeom>
                              <a:noFill/>
                            </wps:spPr>
                            <wps:txbx>
                              <w:txbxContent>
                                <w:p w14:paraId="6ABC1931"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التعلم الآلي </w:t>
                                  </w:r>
                                </w:p>
                              </w:txbxContent>
                            </wps:txbx>
                            <wps:bodyPr wrap="square">
                              <a:noAutofit/>
                            </wps:bodyPr>
                          </wps:wsp>
                        </wpg:grpSp>
                        <pic:pic xmlns:pic="http://schemas.openxmlformats.org/drawingml/2006/picture">
                          <pic:nvPicPr>
                            <pic:cNvPr id="354756970" name="Picture 354756970"/>
                            <pic:cNvPicPr>
                              <a:picLocks noChangeAspect="1"/>
                            </pic:cNvPicPr>
                          </pic:nvPicPr>
                          <pic:blipFill>
                            <a:blip r:embed="rId115">
                              <a:lum bright="70000" contrast="-70000"/>
                            </a:blip>
                            <a:stretch>
                              <a:fillRect/>
                            </a:stretch>
                          </pic:blipFill>
                          <pic:spPr>
                            <a:xfrm>
                              <a:off x="3805062" y="454482"/>
                              <a:ext cx="640135" cy="640135"/>
                            </a:xfrm>
                            <a:prstGeom prst="rect">
                              <a:avLst/>
                            </a:prstGeom>
                          </pic:spPr>
                        </pic:pic>
                        <pic:pic xmlns:pic="http://schemas.openxmlformats.org/drawingml/2006/picture">
                          <pic:nvPicPr>
                            <pic:cNvPr id="2006984134" name="Picture 2006984134"/>
                            <pic:cNvPicPr>
                              <a:picLocks noChangeAspect="1"/>
                            </pic:cNvPicPr>
                          </pic:nvPicPr>
                          <pic:blipFill>
                            <a:blip r:embed="rId116">
                              <a:extLst>
                                <a:ext uri="{BEBA8EAE-BF5A-486C-A8C5-ECC9F3942E4B}">
                                  <a14:imgProps xmlns:a14="http://schemas.microsoft.com/office/drawing/2010/main">
                                    <a14:imgLayer r:embed="rId117">
                                      <a14:imgEffect>
                                        <a14:backgroundRemoval t="10000" b="90000" l="10000" r="90000"/>
                                      </a14:imgEffect>
                                    </a14:imgLayer>
                                  </a14:imgProps>
                                </a:ext>
                              </a:extLst>
                            </a:blip>
                            <a:stretch>
                              <a:fillRect/>
                            </a:stretch>
                          </pic:blipFill>
                          <pic:spPr>
                            <a:xfrm>
                              <a:off x="2297943" y="972751"/>
                              <a:ext cx="1473427" cy="1551564"/>
                            </a:xfrm>
                            <a:prstGeom prst="rect">
                              <a:avLst/>
                            </a:prstGeom>
                          </pic:spPr>
                        </pic:pic>
                      </wpg:grpSp>
                    </wpg:wgp>
                  </a:graphicData>
                </a:graphic>
              </wp:inline>
            </w:drawing>
          </mc:Choice>
          <mc:Fallback>
            <w:pict>
              <v:group w14:anchorId="66568872" id="Group 58" o:spid="_x0000_s1143" style="width:424.8pt;height:281.55pt;mso-position-horizontal-relative:char;mso-position-vertical-relative:line" coordsize="57895,38378" o:gfxdata="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">
                <v:group id="Group 723319687" o:spid="_x0000_s1144" style="position:absolute;top:24841;width:23936;height:13537" coordorigin=",24841" coordsize="23936,13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">
                  <v:group id="Group 1028105657" o:spid="_x0000_s1145" style="position:absolute;top:24841;width:23936;height:13537" coordorigin=",24841" coordsize="23936,13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">
                    <v:roundrect id="사각형: 둥근 모서리 8" o:spid="_x0000_s1146" style="position:absolute;left:14273;top:24842;width:9663;height:9662;rotation:45;visibility:visible;mso-wrap-style:square;v-text-anchor:middle" arcsize="553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" fillcolor="#63b1b5" stroked="f" strokeweight="1pt">
                      <v:stroke joinstyle="miter"/>
                    </v:roundrect>
                    <v:shape id="TextBox 38" o:spid="_x0000_s1147" type="#_x0000_t202" style="position:absolute;top:31736;width:1223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" filled="f" stroked="f">
                      <v:textbox>
                        <w:txbxContent>
                          <w:p w14:paraId="2126A53F"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معالجة اللغة الطبيعية </w:t>
                            </w:r>
                          </w:p>
                        </w:txbxContent>
                      </v:textbox>
                    </v:shape>
                  </v:group>
                  <v:shape id="Picture 1461757968" o:spid="_x0000_s1148" type="#_x0000_t75" style="position:absolute;left:15952;top:26851;width:5681;height:5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">
                    <v:imagedata r:id="rId118" o:title="" gain="19661f" blacklevel="22938f"/>
                  </v:shape>
                </v:group>
                <v:group id="Group 1216302120" o:spid="_x0000_s1149" style="position:absolute;left:3505;width:20398;height:12422" coordorigin="3505" coordsize="20398,1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">
                  <v:group id="Group 59929928" o:spid="_x0000_s1150" style="position:absolute;left:3505;width:20398;height:12422" coordorigin="3505" coordsize="20398,12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">
                    <v:roundrect id="사각형: 둥근 모서리 6" o:spid="_x0000_s1151" style="position:absolute;left:14241;top:2760;width:9662;height:9662;rotation:135;visibility:visible;mso-wrap-style:square;v-text-anchor:middle" arcsize="553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" fillcolor="#ffcc5e" stroked="f" strokeweight="1pt">
                      <v:stroke joinstyle="miter"/>
                    </v:roundrect>
                    <v:shape id="TextBox 43" o:spid="_x0000_s1152" type="#_x0000_t202" style="position:absolute;left:3505;width:1366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" filled="f" stroked="f">
                      <v:textbox>
                        <w:txbxContent>
                          <w:p w14:paraId="6733109C"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الروبوتات الذكية </w:t>
                            </w:r>
                          </w:p>
                        </w:txbxContent>
                      </v:textbox>
                    </v:shape>
                  </v:group>
                  <v:shape id="Picture 1003586963" o:spid="_x0000_s1153" type="#_x0000_t75" style="position:absolute;left:15684;top:3667;width:7344;height:7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">
                    <v:imagedata r:id="rId119" o:title="" recolortarget="black"/>
                  </v:shape>
                </v:group>
                <v:group id="Group 1065057068" o:spid="_x0000_s1154" style="position:absolute;left:36355;top:24875;width:21540;height:10462" coordorigin="36355,24875" coordsize="21539,10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">
                  <v:group id="Group 408557804" o:spid="_x0000_s1155" style="position:absolute;left:36355;top:24875;width:21540;height:10462" coordorigin="36355,24875" coordsize="21539,10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">
                    <v:roundrect id="사각형: 둥근 모서리 5" o:spid="_x0000_s1156" style="position:absolute;left:36355;top:24875;width:9663;height:9662;rotation:135;visibility:visible;mso-wrap-style:square;v-text-anchor:middle" arcsize="553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" fillcolor="#b0b0b0" stroked="f" strokeweight="1pt">
                      <v:stroke joinstyle="miter"/>
                    </v:roundrect>
                    <v:shape id="TextBox 48" o:spid="_x0000_s1157" type="#_x0000_t202" style="position:absolute;left:44237;top:31559;width:13658;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" filled="f" stroked="f">
                      <v:textbox>
                        <w:txbxContent>
                          <w:p w14:paraId="02BE8A67"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التعلم العميق </w:t>
                            </w:r>
                          </w:p>
                        </w:txbxContent>
                      </v:textbox>
                    </v:shape>
                  </v:group>
                  <v:shape id="Graphic 46" o:spid="_x0000_s1158" type="#_x0000_t75" alt="Books" style="position:absolute;left:38206;top:26996;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">
                    <v:imagedata r:id="rId120" o:title="Books"/>
                    <v:shadow on="t" color="black" opacity="26214f" origin="-.5,-.5" offset=".74836mm,.74836mm"/>
                  </v:shape>
                </v:group>
                <v:group id="Group 747095753" o:spid="_x0000_s1159" style="position:absolute;left:18825;top:659;width:38619;height:29294" coordorigin="18825,659" coordsize="38619,2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">
                  <v:group id="Group 350271707" o:spid="_x0000_s1160" style="position:absolute;left:18825;top:659;width:38619;height:29294" coordorigin="18825,659" coordsize="38619,2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">
                    <v:group id="그룹 2" o:spid="_x0000_s1161" style="position:absolute;left:18825;top:7344;width:22609;height:22609" coordorigin="18825,7344" coordsize="27622,27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">
                      <v:roundrect id="사각형: 둥근 모서리 3" o:spid="_x0000_s1162" style="position:absolute;left:18825;top:7344;width:27622;height:27623;rotation:135;visibility:visible;mso-wrap-style:square;v-text-anchor:middle" arcsize="522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" filled="f" strokecolor="#d8d8d8 [2732]" strokeweight="5pt">
                        <v:stroke joinstyle="miter"/>
                      </v:roundrect>
                      <v:roundrect id="사각형: 둥근 모서리 4" o:spid="_x0000_s1163" style="position:absolute;left:20239;top:8759;width:24793;height:24793;rotation:135;visibility:visible;mso-wrap-style:square;v-text-anchor:middle" arcsize="522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" fillcolor="#d8d8d8 [2732]" stroked="f" strokeweight="1pt">
                        <v:stroke joinstyle="miter"/>
                      </v:roundrect>
                    </v:group>
                    <v:roundrect id="사각형: 둥근 모서리 7" o:spid="_x0000_s1164" style="position:absolute;left:36322;top:2794;width:9662;height:9662;rotation:45;visibility:visible;mso-wrap-style:square;v-text-anchor:middle" arcsize="553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" fillcolor="#3d8e92" stroked="f" strokeweight="1pt">
                      <v:stroke joinstyle="miter"/>
                    </v:roundrect>
                    <v:shape id="TextBox 55" o:spid="_x0000_s1165" type="#_x0000_t202" style="position:absolute;left:42407;top:659;width:1503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" filled="f" stroked="f">
                      <v:textbox>
                        <w:txbxContent>
                          <w:p w14:paraId="6ABC1931" w14:textId="77777777" w:rsidR="00BB1CDC" w:rsidRDefault="00BB1CDC" w:rsidP="00BB1CDC">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 xml:space="preserve">التعلم الآلي </w:t>
                            </w:r>
                          </w:p>
                        </w:txbxContent>
                      </v:textbox>
                    </v:shape>
                  </v:group>
                  <v:shape id="Picture 354756970" o:spid="_x0000_s1166" type="#_x0000_t75" style="position:absolute;left:38050;top:4544;width:6401;height:6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">
                    <v:imagedata r:id="rId121" o:title="" gain="19661f" blacklevel="22938f"/>
                  </v:shape>
                  <v:shape id="Picture 2006984134" o:spid="_x0000_s1167" type="#_x0000_t75" style="position:absolute;left:22979;top:9727;width:14734;height:15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">
                    <v:imagedata r:id="rId122" o:title=""/>
                  </v:shape>
                </v:group>
                <w10:anchorlock/>
              </v:group>
            </w:pict>
          </mc:Fallback>
        </mc:AlternateContent>
      </w:r>
    </w:p>
    <w:p w14:paraId="4121D8DB" w14:textId="3AF66AA1" w:rsidR="00377231"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A65803A" wp14:editId="301DD722">
                <wp:extent cx="5731510" cy="892088"/>
                <wp:effectExtent l="0" t="0" r="2540" b="22860"/>
                <wp:docPr id="2672714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29609565" name="مجموعة 47"/>
                        <wpg:cNvGrpSpPr/>
                        <wpg:grpSpPr>
                          <a:xfrm>
                            <a:off x="0" y="0"/>
                            <a:ext cx="5731510" cy="895351"/>
                            <a:chOff x="0" y="0"/>
                            <a:chExt cx="5878196" cy="918845"/>
                          </a:xfrm>
                        </wpg:grpSpPr>
                        <wpg:grpSp>
                          <wpg:cNvPr id="326619034" name="مجموعة 48"/>
                          <wpg:cNvGrpSpPr/>
                          <wpg:grpSpPr>
                            <a:xfrm>
                              <a:off x="0" y="0"/>
                              <a:ext cx="5878196" cy="918845"/>
                              <a:chOff x="0" y="0"/>
                              <a:chExt cx="6240348" cy="919070"/>
                            </a:xfrm>
                          </wpg:grpSpPr>
                          <wpg:grpSp>
                            <wpg:cNvPr id="122233910" name="مجموعة 49"/>
                            <wpg:cNvGrpSpPr/>
                            <wpg:grpSpPr>
                              <a:xfrm>
                                <a:off x="0" y="169208"/>
                                <a:ext cx="5433072" cy="580613"/>
                                <a:chOff x="0" y="169208"/>
                                <a:chExt cx="5433072" cy="580613"/>
                              </a:xfrm>
                            </wpg:grpSpPr>
                            <wps:wsp>
                              <wps:cNvPr id="15976194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77178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91249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5333320" name="مربع نص 41"/>
                          <wps:cNvSpPr txBox="1"/>
                          <wps:spPr>
                            <a:xfrm>
                              <a:off x="204466" y="256267"/>
                              <a:ext cx="4615440" cy="389157"/>
                            </a:xfrm>
                            <a:prstGeom prst="rect">
                              <a:avLst/>
                            </a:prstGeom>
                            <a:noFill/>
                          </wps:spPr>
                          <wps:txbx>
                            <w:txbxContent>
                              <w:p w14:paraId="4A891ED4" w14:textId="4D67E048"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التعلم الآلي</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Cs w:val="28"/>
                                    <w:lang w:bidi="ar-EG"/>
                                  </w:rPr>
                                  <w:t>(Machine Learning)</w:t>
                                </w:r>
                              </w:p>
                            </w:txbxContent>
                          </wps:txbx>
                          <wps:bodyPr wrap="square" rtlCol="1">
                            <a:spAutoFit/>
                          </wps:bodyPr>
                        </wps:wsp>
                      </wpg:grpSp>
                      <pic:pic xmlns:pic="http://schemas.openxmlformats.org/drawingml/2006/picture">
                        <pic:nvPicPr>
                          <pic:cNvPr id="179779016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65803A" id="_x0000_s11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woqdipgHAAD6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1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">
                  <v:group id="مجموعة 48" o:spid="_x0000_s11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">
                    <v:group id="مجموعة 49" o:spid="_x0000_s11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">
                      <v:shape id="شكل حر 50" o:spid="_x0000_s11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" fillcolor="#a5a5a5 [2092]" stroked="f" strokeweight="1pt">
                        <v:stroke joinstyle="miter"/>
                      </v:roundrect>
                    </v:group>
                    <v:oval id="شكل بيضاوي 52" o:spid="_x0000_s11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" filled="f" strokecolor="#168489" strokeweight="1pt">
                      <v:stroke joinstyle="miter"/>
                    </v:oval>
                  </v:group>
                  <v:shape id="مربع نص 41" o:spid="_x0000_s1175" type="#_x0000_t202" style="position:absolute;left:2044;top:2562;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" filled="f" stroked="f">
                    <v:textbox style="mso-fit-shape-to-text:t">
                      <w:txbxContent>
                        <w:p w14:paraId="4A891ED4" w14:textId="4D67E048"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التعلم الآلي</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Cs w:val="28"/>
                              <w:lang w:bidi="ar-EG"/>
                            </w:rPr>
                            <w:t>(Machine Learning)</w:t>
                          </w:r>
                        </w:p>
                      </w:txbxContent>
                    </v:textbox>
                  </v:shape>
                </v:group>
                <v:shape id="صورة 54" o:spid="_x0000_s11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">
                  <v:imagedata r:id="rId105" o:title=""/>
                </v:shape>
                <w10:anchorlock/>
              </v:group>
            </w:pict>
          </mc:Fallback>
        </mc:AlternateContent>
      </w:r>
    </w:p>
    <w:p w14:paraId="243265F2" w14:textId="6BAC0D7C"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هو المجال الفرعي من </w:t>
      </w:r>
      <w:hyperlink r:id="rId123"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Pr="00AC7AE4">
        <w:rPr>
          <w:rFonts w:ascii="Sakkal Majalla" w:hAnsi="Sakkal Majalla" w:cs="Sakkal Majalla"/>
          <w:sz w:val="32"/>
          <w:szCs w:val="32"/>
          <w:rtl/>
        </w:rPr>
        <w:t>الذي يستخدم الخوارزميات والنماذج الرياضية للسماح للأنظمة بالتعلم من البيانات وتحسين أدائها بمرور الوقت</w:t>
      </w:r>
      <w:r w:rsidRPr="00AC7AE4">
        <w:rPr>
          <w:rFonts w:ascii="Sakkal Majalla" w:hAnsi="Sakkal Majalla" w:cs="Sakkal Majalla"/>
          <w:sz w:val="32"/>
          <w:szCs w:val="32"/>
        </w:rPr>
        <w:t>.</w:t>
      </w:r>
    </w:p>
    <w:p w14:paraId="3C7DBBA6" w14:textId="6AF7556B"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الأنواع الفرعية</w:t>
      </w:r>
      <w:r w:rsidRPr="00AC7AE4">
        <w:rPr>
          <w:rFonts w:ascii="Sakkal Majalla" w:hAnsi="Sakkal Majalla" w:cs="Sakkal Majalla"/>
          <w:sz w:val="32"/>
          <w:szCs w:val="32"/>
          <w:rtl/>
        </w:rPr>
        <w:t>: التعلم الموجه، التعلم غير الموجه، والتعلم التعزيزي</w:t>
      </w:r>
      <w:r w:rsidRPr="00AC7AE4">
        <w:rPr>
          <w:rFonts w:ascii="Sakkal Majalla" w:hAnsi="Sakkal Majalla" w:cs="Sakkal Majalla"/>
          <w:sz w:val="32"/>
          <w:szCs w:val="32"/>
        </w:rPr>
        <w:t>.</w:t>
      </w:r>
    </w:p>
    <w:p w14:paraId="3E94ABC4" w14:textId="1BF0D572" w:rsidR="00675E6B" w:rsidRPr="005E5B14" w:rsidRDefault="00377231" w:rsidP="001B33CA">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0139277F" wp14:editId="0C538CDB">
                <wp:extent cx="5731510" cy="892088"/>
                <wp:effectExtent l="0" t="0" r="2540" b="22860"/>
                <wp:docPr id="12772283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55069694" name="مجموعة 47"/>
                        <wpg:cNvGrpSpPr/>
                        <wpg:grpSpPr>
                          <a:xfrm>
                            <a:off x="0" y="0"/>
                            <a:ext cx="5731510" cy="895351"/>
                            <a:chOff x="0" y="0"/>
                            <a:chExt cx="5878196" cy="918845"/>
                          </a:xfrm>
                        </wpg:grpSpPr>
                        <wpg:grpSp>
                          <wpg:cNvPr id="1042675205" name="مجموعة 48"/>
                          <wpg:cNvGrpSpPr/>
                          <wpg:grpSpPr>
                            <a:xfrm>
                              <a:off x="0" y="0"/>
                              <a:ext cx="5878196" cy="918845"/>
                              <a:chOff x="0" y="0"/>
                              <a:chExt cx="6240348" cy="919070"/>
                            </a:xfrm>
                          </wpg:grpSpPr>
                          <wpg:grpSp>
                            <wpg:cNvPr id="4166389" name="مجموعة 49"/>
                            <wpg:cNvGrpSpPr/>
                            <wpg:grpSpPr>
                              <a:xfrm>
                                <a:off x="0" y="169208"/>
                                <a:ext cx="5433072" cy="580613"/>
                                <a:chOff x="0" y="169208"/>
                                <a:chExt cx="5433072" cy="580613"/>
                              </a:xfrm>
                            </wpg:grpSpPr>
                            <wps:wsp>
                              <wps:cNvPr id="14482732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54789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81378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4430705" name="مربع نص 41"/>
                          <wps:cNvSpPr txBox="1"/>
                          <wps:spPr>
                            <a:xfrm>
                              <a:off x="204466" y="256739"/>
                              <a:ext cx="4615440" cy="408779"/>
                            </a:xfrm>
                            <a:prstGeom prst="rect">
                              <a:avLst/>
                            </a:prstGeom>
                            <a:noFill/>
                          </wps:spPr>
                          <wps:txbx>
                            <w:txbxContent>
                              <w:p w14:paraId="03D2F059" w14:textId="39A4BF5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التعلم العميق</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(Deep Learning)</w:t>
                                </w:r>
                              </w:p>
                            </w:txbxContent>
                          </wps:txbx>
                          <wps:bodyPr wrap="square" rtlCol="1">
                            <a:spAutoFit/>
                          </wps:bodyPr>
                        </wps:wsp>
                      </wpg:grpSp>
                      <pic:pic xmlns:pic="http://schemas.openxmlformats.org/drawingml/2006/picture">
                        <pic:nvPicPr>
                          <pic:cNvPr id="61635778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39277F" id="_x0000_s11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LeLjwcAAPc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">
                <v:group id="مجموعة 47" o:spid="_x0000_s11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">
                  <v:group id="مجموعة 48" o:spid="_x0000_s11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">
                    <v:group id="مجموعة 49" o:spid="_x0000_s11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">
                      <v:shape id="شكل حر 50" o:spid="_x0000_s11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" fillcolor="#a5a5a5 [2092]" stroked="f" strokeweight="1pt">
                        <v:stroke joinstyle="miter"/>
                      </v:roundrect>
                    </v:group>
                    <v:oval id="شكل بيضاوي 52" o:spid="_x0000_s11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" filled="f" strokecolor="#168489" strokeweight="1pt">
                      <v:stroke joinstyle="miter"/>
                    </v:oval>
                  </v:group>
                  <v:shape id="مربع نص 41" o:spid="_x0000_s1184" type="#_x0000_t202" style="position:absolute;left:2044;top:2567;width:46155;height:4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" filled="f" stroked="f">
                    <v:textbox style="mso-fit-shape-to-text:t">
                      <w:txbxContent>
                        <w:p w14:paraId="03D2F059" w14:textId="39A4BF5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التعلم العميق</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(Deep Learning)</w:t>
                          </w:r>
                        </w:p>
                      </w:txbxContent>
                    </v:textbox>
                  </v:shape>
                </v:group>
                <v:shape id="صورة 54" o:spid="_x0000_s11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">
                  <v:imagedata r:id="rId105" o:title=""/>
                </v:shape>
                <w10:anchorlock/>
              </v:group>
            </w:pict>
          </mc:Fallback>
        </mc:AlternateContent>
      </w:r>
    </w:p>
    <w:p w14:paraId="38A92619" w14:textId="041C4DDE"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هو مجال فرعي من التعلم الآلي يستخدم شبكات عصبية اصطناعية ذات طبقات متعددة لمحاكاة كيفية عمل الدماغ البشري في معالجة البيانات واتخاذ القرارات</w:t>
      </w:r>
      <w:r w:rsidRPr="00AC7AE4">
        <w:rPr>
          <w:rFonts w:ascii="Sakkal Majalla" w:hAnsi="Sakkal Majalla" w:cs="Sakkal Majalla"/>
          <w:sz w:val="32"/>
          <w:szCs w:val="32"/>
        </w:rPr>
        <w:t>.</w:t>
      </w:r>
    </w:p>
    <w:p w14:paraId="4C27686B" w14:textId="4C1D4094"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الاستخدامات: </w:t>
      </w:r>
      <w:r w:rsidRPr="00AC7AE4">
        <w:rPr>
          <w:rFonts w:ascii="Sakkal Majalla" w:hAnsi="Sakkal Majalla" w:cs="Sakkal Majalla"/>
          <w:sz w:val="32"/>
          <w:szCs w:val="32"/>
          <w:rtl/>
        </w:rPr>
        <w:t>التعرف على الصور، معالجة اللغة الطبيعية، وأنظمة القيادة الذاتية</w:t>
      </w:r>
      <w:r w:rsidRPr="00AC7AE4">
        <w:rPr>
          <w:rFonts w:ascii="Sakkal Majalla" w:hAnsi="Sakkal Majalla" w:cs="Sakkal Majalla"/>
          <w:sz w:val="32"/>
          <w:szCs w:val="32"/>
        </w:rPr>
        <w:t>.</w:t>
      </w:r>
    </w:p>
    <w:p w14:paraId="1EDDBAD2" w14:textId="76416D97"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47163A95" wp14:editId="5625F618">
                <wp:extent cx="5731510" cy="892088"/>
                <wp:effectExtent l="0" t="0" r="2540" b="22860"/>
                <wp:docPr id="4549588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83731007" name="مجموعة 47"/>
                        <wpg:cNvGrpSpPr/>
                        <wpg:grpSpPr>
                          <a:xfrm>
                            <a:off x="0" y="0"/>
                            <a:ext cx="5731510" cy="895351"/>
                            <a:chOff x="0" y="0"/>
                            <a:chExt cx="5878196" cy="918845"/>
                          </a:xfrm>
                        </wpg:grpSpPr>
                        <wpg:grpSp>
                          <wpg:cNvPr id="243990338" name="مجموعة 48"/>
                          <wpg:cNvGrpSpPr/>
                          <wpg:grpSpPr>
                            <a:xfrm>
                              <a:off x="0" y="0"/>
                              <a:ext cx="5878196" cy="918845"/>
                              <a:chOff x="0" y="0"/>
                              <a:chExt cx="6240348" cy="919070"/>
                            </a:xfrm>
                          </wpg:grpSpPr>
                          <wpg:grpSp>
                            <wpg:cNvPr id="852258868" name="مجموعة 49"/>
                            <wpg:cNvGrpSpPr/>
                            <wpg:grpSpPr>
                              <a:xfrm>
                                <a:off x="0" y="169208"/>
                                <a:ext cx="5433072" cy="580613"/>
                                <a:chOff x="0" y="169208"/>
                                <a:chExt cx="5433072" cy="580613"/>
                              </a:xfrm>
                            </wpg:grpSpPr>
                            <wps:wsp>
                              <wps:cNvPr id="14178931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98449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57531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3344242" name="مربع نص 41"/>
                          <wps:cNvSpPr txBox="1"/>
                          <wps:spPr>
                            <a:xfrm>
                              <a:off x="204466" y="256739"/>
                              <a:ext cx="4615440" cy="408779"/>
                            </a:xfrm>
                            <a:prstGeom prst="rect">
                              <a:avLst/>
                            </a:prstGeom>
                            <a:noFill/>
                          </wps:spPr>
                          <wps:txbx>
                            <w:txbxContent>
                              <w:p w14:paraId="7C4F5BC9" w14:textId="6B759F2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معالجة اللغة الطبيعية</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2"/>
                                    <w:szCs w:val="32"/>
                                    <w:lang w:bidi="ar-EG"/>
                                  </w:rPr>
                                  <w:t xml:space="preserve"> (NLP)</w:t>
                                </w:r>
                              </w:p>
                            </w:txbxContent>
                          </wps:txbx>
                          <wps:bodyPr wrap="square" rtlCol="1">
                            <a:spAutoFit/>
                          </wps:bodyPr>
                        </wps:wsp>
                      </wpg:grpSp>
                      <pic:pic xmlns:pic="http://schemas.openxmlformats.org/drawingml/2006/picture">
                        <pic:nvPicPr>
                          <pic:cNvPr id="13169571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7163A95" id="_x0000_s11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IVk8KcBwAA9x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1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">
                  <v:group id="مجموعة 48" o:spid="_x0000_s11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">
                    <v:group id="مجموعة 49" o:spid="_x0000_s11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">
                      <v:shape id="شكل حر 50" o:spid="_x0000_s11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" fillcolor="#a5a5a5 [2092]" stroked="f" strokeweight="1pt">
                        <v:stroke joinstyle="miter"/>
                      </v:roundrect>
                    </v:group>
                    <v:oval id="شكل بيضاوي 52" o:spid="_x0000_s11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" filled="f" strokecolor="#168489" strokeweight="1pt">
                      <v:stroke joinstyle="miter"/>
                    </v:oval>
                  </v:group>
                  <v:shape id="مربع نص 41" o:spid="_x0000_s1193" type="#_x0000_t202" style="position:absolute;left:2044;top:2567;width:46155;height:4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" filled="f" stroked="f">
                    <v:textbox style="mso-fit-shape-to-text:t">
                      <w:txbxContent>
                        <w:p w14:paraId="7C4F5BC9" w14:textId="6B759F2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معالجة اللغة الطبيعية</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2"/>
                              <w:szCs w:val="32"/>
                              <w:lang w:bidi="ar-EG"/>
                            </w:rPr>
                            <w:t xml:space="preserve"> (NLP)</w:t>
                          </w:r>
                        </w:p>
                      </w:txbxContent>
                    </v:textbox>
                  </v:shape>
                </v:group>
                <v:shape id="صورة 54" o:spid="_x0000_s11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">
                  <v:imagedata r:id="rId105" o:title=""/>
                </v:shape>
                <w10:anchorlock/>
              </v:group>
            </w:pict>
          </mc:Fallback>
        </mc:AlternateContent>
      </w:r>
    </w:p>
    <w:p w14:paraId="41D4E244" w14:textId="6793880C"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هو فرع من </w:t>
      </w:r>
      <w:hyperlink r:id="rId124" w:history="1">
        <w:r w:rsidR="006D2F31" w:rsidRPr="00A81129">
          <w:rPr>
            <w:rStyle w:val="Hyperlink"/>
            <w:rFonts w:ascii="Adobe Arabic" w:eastAsia="GE Dinar One" w:hAnsi="Adobe Arabic" w:cs="Adobe Arabic"/>
            <w:kern w:val="24"/>
            <w:sz w:val="36"/>
            <w:szCs w:val="36"/>
            <w:rtl/>
            <w:lang w:bidi="ar-SY"/>
          </w:rPr>
          <w:t>الذكاء الاصطناعي</w:t>
        </w:r>
      </w:hyperlink>
      <w:r w:rsidR="006D2F31" w:rsidRPr="00390EAD">
        <w:rPr>
          <w:rFonts w:ascii="Adobe Arabic" w:eastAsia="GE Dinar One" w:hAnsi="Adobe Arabic" w:cs="Adobe Arabic"/>
          <w:kern w:val="24"/>
          <w:sz w:val="36"/>
          <w:szCs w:val="36"/>
          <w:rtl/>
          <w:lang w:bidi="ar-SY"/>
        </w:rPr>
        <w:t xml:space="preserve"> </w:t>
      </w:r>
      <w:r w:rsidRPr="00AC7AE4">
        <w:rPr>
          <w:rFonts w:ascii="Sakkal Majalla" w:hAnsi="Sakkal Majalla" w:cs="Sakkal Majalla"/>
          <w:sz w:val="32"/>
          <w:szCs w:val="32"/>
          <w:rtl/>
        </w:rPr>
        <w:t>يتعامل مع فهم وتوليد اللغة البشرية من خلال الحواسيب</w:t>
      </w:r>
      <w:r w:rsidRPr="00AC7AE4">
        <w:rPr>
          <w:rFonts w:ascii="Sakkal Majalla" w:hAnsi="Sakkal Majalla" w:cs="Sakkal Majalla"/>
          <w:sz w:val="32"/>
          <w:szCs w:val="32"/>
        </w:rPr>
        <w:t>.</w:t>
      </w:r>
    </w:p>
    <w:p w14:paraId="1EF91CC0" w14:textId="5BD87AC4"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الاستخدامات: </w:t>
      </w:r>
      <w:r w:rsidRPr="00AC7AE4">
        <w:rPr>
          <w:rFonts w:ascii="Sakkal Majalla" w:hAnsi="Sakkal Majalla" w:cs="Sakkal Majalla"/>
          <w:sz w:val="32"/>
          <w:szCs w:val="32"/>
          <w:rtl/>
        </w:rPr>
        <w:t>الترجمة الآلية، تحليل النصوص، المساعدات الشخصية الرقمية</w:t>
      </w:r>
      <w:r w:rsidRPr="00AC7AE4">
        <w:rPr>
          <w:rFonts w:ascii="Sakkal Majalla" w:hAnsi="Sakkal Majalla" w:cs="Sakkal Majalla"/>
          <w:sz w:val="32"/>
          <w:szCs w:val="32"/>
        </w:rPr>
        <w:t>.</w:t>
      </w:r>
    </w:p>
    <w:p w14:paraId="55D0C79E" w14:textId="5DD73896"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4A2C596" wp14:editId="28805065">
                <wp:extent cx="5731510" cy="892088"/>
                <wp:effectExtent l="0" t="0" r="2540" b="22860"/>
                <wp:docPr id="15603041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34897713" name="مجموعة 47"/>
                        <wpg:cNvGrpSpPr/>
                        <wpg:grpSpPr>
                          <a:xfrm>
                            <a:off x="0" y="0"/>
                            <a:ext cx="5731510" cy="895351"/>
                            <a:chOff x="0" y="0"/>
                            <a:chExt cx="5878196" cy="918845"/>
                          </a:xfrm>
                        </wpg:grpSpPr>
                        <wpg:grpSp>
                          <wpg:cNvPr id="461627360" name="مجموعة 48"/>
                          <wpg:cNvGrpSpPr/>
                          <wpg:grpSpPr>
                            <a:xfrm>
                              <a:off x="0" y="0"/>
                              <a:ext cx="5878196" cy="918845"/>
                              <a:chOff x="0" y="0"/>
                              <a:chExt cx="6240348" cy="919070"/>
                            </a:xfrm>
                          </wpg:grpSpPr>
                          <wpg:grpSp>
                            <wpg:cNvPr id="1942028903" name="مجموعة 49"/>
                            <wpg:cNvGrpSpPr/>
                            <wpg:grpSpPr>
                              <a:xfrm>
                                <a:off x="0" y="169208"/>
                                <a:ext cx="5433072" cy="580613"/>
                                <a:chOff x="0" y="169208"/>
                                <a:chExt cx="5433072" cy="580613"/>
                              </a:xfrm>
                            </wpg:grpSpPr>
                            <wps:wsp>
                              <wps:cNvPr id="5460165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2649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50890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0348974" name="مربع نص 41"/>
                          <wps:cNvSpPr txBox="1"/>
                          <wps:spPr>
                            <a:xfrm>
                              <a:off x="204466" y="256607"/>
                              <a:ext cx="4615440" cy="408779"/>
                            </a:xfrm>
                            <a:prstGeom prst="rect">
                              <a:avLst/>
                            </a:prstGeom>
                            <a:noFill/>
                          </wps:spPr>
                          <wps:txbx>
                            <w:txbxContent>
                              <w:p w14:paraId="095ED043" w14:textId="5B0933B5"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الروبوتات الذكية</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(Intelligent Robotics)</w:t>
                                </w:r>
                              </w:p>
                            </w:txbxContent>
                          </wps:txbx>
                          <wps:bodyPr wrap="square" rtlCol="1">
                            <a:spAutoFit/>
                          </wps:bodyPr>
                        </wps:wsp>
                      </wpg:grpSp>
                      <pic:pic xmlns:pic="http://schemas.openxmlformats.org/drawingml/2006/picture">
                        <pic:nvPicPr>
                          <pic:cNvPr id="66979082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A2C596" id="_x0000_s11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Oq36psHAAD1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1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">
                  <v:group id="مجموعة 48" o:spid="_x0000_s11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">
                    <v:group id="مجموعة 49" o:spid="_x0000_s11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">
                      <v:shape id="شكل حر 50" o:spid="_x0000_s11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" fillcolor="#a5a5a5 [2092]" stroked="f" strokeweight="1pt">
                        <v:stroke joinstyle="miter"/>
                      </v:roundrect>
                    </v:group>
                    <v:oval id="شكل بيضاوي 52" o:spid="_x0000_s12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" filled="f" strokecolor="#168489" strokeweight="1pt">
                      <v:stroke joinstyle="miter"/>
                    </v:oval>
                  </v:group>
                  <v:shape id="مربع نص 41" o:spid="_x0000_s1202" type="#_x0000_t202" style="position:absolute;left:2044;top:2566;width:46155;height:4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" filled="f" stroked="f">
                    <v:textbox style="mso-fit-shape-to-text:t">
                      <w:txbxContent>
                        <w:p w14:paraId="095ED043" w14:textId="5B0933B5"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الروبوتات الذكية</w:t>
                          </w:r>
                          <w:r>
                            <w:rPr>
                              <w:rFonts w:eastAsia="Calibri" w:hAnsi="Adobe Arabic" w:cs="Adobe Arabic" w:hint="cs"/>
                              <w:b/>
                              <w:bCs/>
                              <w:color w:val="FFFFFF"/>
                              <w:kern w:val="24"/>
                              <w:sz w:val="36"/>
                              <w:szCs w:val="36"/>
                              <w:rtl/>
                              <w:lang w:bidi="ar-EG"/>
                            </w:rPr>
                            <w:t xml:space="preserve"> </w:t>
                          </w:r>
                          <w:r w:rsidRPr="003C7FD7">
                            <w:rPr>
                              <w:rFonts w:eastAsia="Calibri" w:hAnsi="Adobe Arabic" w:cs="Adobe Arabic"/>
                              <w:b/>
                              <w:bCs/>
                              <w:color w:val="FFFFFF"/>
                              <w:kern w:val="24"/>
                              <w:sz w:val="36"/>
                              <w:szCs w:val="36"/>
                              <w:lang w:bidi="ar-EG"/>
                            </w:rPr>
                            <w:t xml:space="preserve"> </w:t>
                          </w:r>
                          <w:r w:rsidRPr="003C7FD7">
                            <w:rPr>
                              <w:rFonts w:eastAsia="Calibri" w:hAnsi="Adobe Arabic" w:cs="Adobe Arabic"/>
                              <w:b/>
                              <w:bCs/>
                              <w:color w:val="FFFFFF"/>
                              <w:kern w:val="24"/>
                              <w:sz w:val="32"/>
                              <w:szCs w:val="32"/>
                              <w:lang w:bidi="ar-EG"/>
                            </w:rPr>
                            <w:t>(Intelligent Robotics)</w:t>
                          </w:r>
                        </w:p>
                      </w:txbxContent>
                    </v:textbox>
                  </v:shape>
                </v:group>
                <v:shape id="صورة 54" o:spid="_x0000_s12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">
                  <v:imagedata r:id="rId105" o:title=""/>
                </v:shape>
                <w10:anchorlock/>
              </v:group>
            </w:pict>
          </mc:Fallback>
        </mc:AlternateContent>
      </w:r>
    </w:p>
    <w:p w14:paraId="6127F53A" w14:textId="0E8DD032"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التعريف: </w:t>
      </w:r>
      <w:r w:rsidRPr="00AC7AE4">
        <w:rPr>
          <w:rFonts w:ascii="Sakkal Majalla" w:hAnsi="Sakkal Majalla" w:cs="Sakkal Majalla"/>
          <w:sz w:val="32"/>
          <w:szCs w:val="32"/>
          <w:rtl/>
        </w:rPr>
        <w:t xml:space="preserve">هي أنظمة </w:t>
      </w:r>
      <w:hyperlink r:id="rId125" w:history="1">
        <w:r w:rsidRPr="006D2F31">
          <w:rPr>
            <w:rStyle w:val="Hyperlink"/>
            <w:rFonts w:ascii="Sakkal Majalla" w:hAnsi="Sakkal Majalla" w:cs="Sakkal Majalla"/>
            <w:sz w:val="32"/>
            <w:szCs w:val="32"/>
            <w:rtl/>
          </w:rPr>
          <w:t>ذكاء اصطناعي</w:t>
        </w:r>
      </w:hyperlink>
      <w:r w:rsidRPr="00AC7AE4">
        <w:rPr>
          <w:rFonts w:ascii="Sakkal Majalla" w:hAnsi="Sakkal Majalla" w:cs="Sakkal Majalla"/>
          <w:sz w:val="32"/>
          <w:szCs w:val="32"/>
          <w:rtl/>
        </w:rPr>
        <w:t xml:space="preserve"> مدمجة داخل الروبوتات لجعلها قادرة على التفاعل مع البيئة واتخاذ قرارات بناءً على البيانات الحسية</w:t>
      </w:r>
      <w:r w:rsidRPr="00AC7AE4">
        <w:rPr>
          <w:rFonts w:ascii="Sakkal Majalla" w:hAnsi="Sakkal Majalla" w:cs="Sakkal Majalla"/>
          <w:sz w:val="32"/>
          <w:szCs w:val="32"/>
        </w:rPr>
        <w:t>.</w:t>
      </w:r>
    </w:p>
    <w:p w14:paraId="54F792CD" w14:textId="42FDE3E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الاستخدامات: </w:t>
      </w:r>
      <w:r w:rsidRPr="00AC7AE4">
        <w:rPr>
          <w:rFonts w:ascii="Sakkal Majalla" w:hAnsi="Sakkal Majalla" w:cs="Sakkal Majalla"/>
          <w:sz w:val="32"/>
          <w:szCs w:val="32"/>
          <w:rtl/>
        </w:rPr>
        <w:t>الروبوتات الصناعية، الروبوتات الطبية، والروبوتات المستخدمة في الاستكشاف.</w:t>
      </w:r>
    </w:p>
    <w:p w14:paraId="620B6B1E" w14:textId="51CAD96B" w:rsidR="00377231" w:rsidRPr="0082294D" w:rsidRDefault="00377231" w:rsidP="001B33CA">
      <w:pPr>
        <w:pageBreakBefore/>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6E03BA08" wp14:editId="4F7B08AE">
                <wp:extent cx="5731510" cy="895350"/>
                <wp:effectExtent l="0" t="0" r="21590" b="19050"/>
                <wp:docPr id="47371159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33392322"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18659556" name="مجموعة 39"/>
                        <wpg:cNvGrpSpPr/>
                        <wpg:grpSpPr>
                          <a:xfrm>
                            <a:off x="0" y="0"/>
                            <a:ext cx="5731510" cy="895350"/>
                            <a:chOff x="0" y="0"/>
                            <a:chExt cx="5878196" cy="918845"/>
                          </a:xfrm>
                        </wpg:grpSpPr>
                        <wpg:grpSp>
                          <wpg:cNvPr id="1184495994" name="مجموعة 40"/>
                          <wpg:cNvGrpSpPr/>
                          <wpg:grpSpPr>
                            <a:xfrm>
                              <a:off x="0" y="0"/>
                              <a:ext cx="5878196" cy="918845"/>
                              <a:chOff x="0" y="0"/>
                              <a:chExt cx="6240348" cy="919070"/>
                            </a:xfrm>
                          </wpg:grpSpPr>
                          <wpg:grpSp>
                            <wpg:cNvPr id="1494564609" name="مجموعة 41"/>
                            <wpg:cNvGrpSpPr/>
                            <wpg:grpSpPr>
                              <a:xfrm>
                                <a:off x="0" y="169208"/>
                                <a:ext cx="5433072" cy="580613"/>
                                <a:chOff x="0" y="169208"/>
                                <a:chExt cx="5433072" cy="580613"/>
                              </a:xfrm>
                            </wpg:grpSpPr>
                            <wps:wsp>
                              <wps:cNvPr id="64458603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6020360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706075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56506457" name="مربع نص 41"/>
                          <wps:cNvSpPr txBox="1"/>
                          <wps:spPr>
                            <a:xfrm>
                              <a:off x="204484" y="257055"/>
                              <a:ext cx="4616071" cy="387740"/>
                            </a:xfrm>
                            <a:prstGeom prst="rect">
                              <a:avLst/>
                            </a:prstGeom>
                            <a:noFill/>
                          </wps:spPr>
                          <wps:txbx>
                            <w:txbxContent>
                              <w:p w14:paraId="6B1937BC" w14:textId="52E0F0B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أهمية الذكاء الاصطناعي في العمل الحكومي</w:t>
                                </w:r>
                              </w:p>
                            </w:txbxContent>
                          </wps:txbx>
                          <wps:bodyPr wrap="square" rtlCol="1">
                            <a:spAutoFit/>
                          </wps:bodyPr>
                        </wps:wsp>
                      </wpg:grpSp>
                    </wpg:wgp>
                  </a:graphicData>
                </a:graphic>
              </wp:inline>
            </w:drawing>
          </mc:Choice>
          <mc:Fallback>
            <w:pict>
              <v:group w14:anchorId="6E03BA08" id="_x0000_s120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">
                <v:shape id="صورة 38" o:spid="_x0000_s120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">
                  <v:imagedata r:id="rId89" o:title=""/>
                </v:shape>
                <v:group id="مجموعة 39" o:spid="_x0000_s12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">
                  <v:group id="مجموعة 40" o:spid="_x0000_s12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">
                    <v:group id="مجموعة 41" o:spid="_x0000_s12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">
                      <v:shape id="شكل حر 42" o:spid="_x0000_s12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" fillcolor="#168489" stroked="f" strokeweight="1pt">
                        <v:stroke joinstyle="miter"/>
                      </v:roundrect>
                    </v:group>
                    <v:oval id="شكل بيضاوي 44" o:spid="_x0000_s12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" filled="f" strokecolor="#a5a5a5 [2092]" strokeweight="1pt">
                      <v:stroke joinstyle="miter"/>
                    </v:oval>
                  </v:group>
                  <v:shape id="مربع نص 41" o:spid="_x0000_s121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" filled="f" stroked="f">
                    <v:textbox style="mso-fit-shape-to-text:t">
                      <w:txbxContent>
                        <w:p w14:paraId="6B1937BC" w14:textId="52E0F0B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أهمية الذكاء الاصطناعي في العمل الحكومي</w:t>
                          </w:r>
                        </w:p>
                      </w:txbxContent>
                    </v:textbox>
                  </v:shape>
                </v:group>
                <w10:anchorlock/>
              </v:group>
            </w:pict>
          </mc:Fallback>
        </mc:AlternateContent>
      </w:r>
    </w:p>
    <w:p w14:paraId="574CB035" w14:textId="25BDECF7" w:rsidR="009767B0" w:rsidRDefault="006D2F31">
      <w:pPr>
        <w:pStyle w:val="a5"/>
        <w:numPr>
          <w:ilvl w:val="0"/>
          <w:numId w:val="17"/>
        </w:numPr>
        <w:spacing w:line="360" w:lineRule="auto"/>
        <w:ind w:left="811" w:hanging="454"/>
        <w:jc w:val="both"/>
        <w:rPr>
          <w:rFonts w:ascii="Sakkal Majalla" w:hAnsi="Sakkal Majalla" w:cs="Sakkal Majalla"/>
          <w:color w:val="C00000"/>
          <w:sz w:val="32"/>
          <w:szCs w:val="32"/>
        </w:rPr>
      </w:pPr>
      <w:hyperlink r:id="rId126" w:history="1">
        <w:r w:rsidR="00675E6B" w:rsidRPr="006D2F31">
          <w:rPr>
            <w:rStyle w:val="Hyperlink"/>
            <w:rFonts w:ascii="Sakkal Majalla" w:hAnsi="Sakkal Majalla" w:cs="Sakkal Majalla"/>
            <w:sz w:val="32"/>
            <w:szCs w:val="32"/>
            <w:rtl/>
          </w:rPr>
          <w:t>الذكاء الاصطناعي</w:t>
        </w:r>
      </w:hyperlink>
      <w:r w:rsidR="00675E6B" w:rsidRPr="00AC7AE4">
        <w:rPr>
          <w:rFonts w:ascii="Sakkal Majalla" w:hAnsi="Sakkal Majalla" w:cs="Sakkal Majalla"/>
          <w:sz w:val="32"/>
          <w:szCs w:val="32"/>
          <w:rtl/>
        </w:rPr>
        <w:t xml:space="preserve"> (</w:t>
      </w:r>
      <w:r w:rsidR="00675E6B" w:rsidRPr="00AC7AE4">
        <w:rPr>
          <w:rFonts w:ascii="Sakkal Majalla" w:hAnsi="Sakkal Majalla" w:cs="Sakkal Majalla"/>
          <w:sz w:val="32"/>
          <w:szCs w:val="32"/>
        </w:rPr>
        <w:t>AI</w:t>
      </w:r>
      <w:r w:rsidR="00675E6B" w:rsidRPr="00AC7AE4">
        <w:rPr>
          <w:rFonts w:ascii="Sakkal Majalla" w:hAnsi="Sakkal Majalla" w:cs="Sakkal Majalla"/>
          <w:sz w:val="32"/>
          <w:szCs w:val="32"/>
          <w:rtl/>
        </w:rPr>
        <w:t xml:space="preserve">) أصبح أداة حيوية لتحسين العمل الحكومي وتسريع التنمية في مختلف المجالات. الحكومات حول العالم بدأت في تبني تقنيات </w:t>
      </w:r>
      <w:hyperlink r:id="rId127" w:history="1">
        <w:r w:rsidRPr="006D2F31">
          <w:rPr>
            <w:rStyle w:val="Hyperlink"/>
            <w:rFonts w:ascii="Sakkal Majalla" w:hAnsi="Sakkal Majalla" w:cs="Sakkal Majalla"/>
            <w:sz w:val="32"/>
            <w:szCs w:val="32"/>
            <w:rtl/>
          </w:rPr>
          <w:t>الذكاء الاصطناعي</w:t>
        </w:r>
      </w:hyperlink>
      <w:r w:rsidRPr="00AC7AE4">
        <w:rPr>
          <w:rFonts w:ascii="Sakkal Majalla" w:hAnsi="Sakkal Majalla" w:cs="Sakkal Majalla"/>
          <w:sz w:val="32"/>
          <w:szCs w:val="32"/>
          <w:rtl/>
        </w:rPr>
        <w:t xml:space="preserve"> </w:t>
      </w:r>
      <w:r w:rsidR="00675E6B" w:rsidRPr="00AC7AE4">
        <w:rPr>
          <w:rFonts w:ascii="Sakkal Majalla" w:hAnsi="Sakkal Majalla" w:cs="Sakkal Majalla"/>
          <w:sz w:val="32"/>
          <w:szCs w:val="32"/>
          <w:rtl/>
        </w:rPr>
        <w:t xml:space="preserve">لتحسين كفاءة العمليات، تقديم خدمات أفضل للمواطنين، واتخاذ قرارات أكثر استنارة. </w:t>
      </w:r>
      <w:r w:rsidR="00675E6B" w:rsidRPr="00AC7AE4">
        <w:rPr>
          <w:rFonts w:ascii="Sakkal Majalla" w:hAnsi="Sakkal Majalla" w:cs="Sakkal Majalla"/>
          <w:color w:val="C00000"/>
          <w:sz w:val="32"/>
          <w:szCs w:val="32"/>
          <w:rtl/>
        </w:rPr>
        <w:t xml:space="preserve">فيما يلي بعض الفوائد الرئيسية لتطبيق </w:t>
      </w:r>
      <w:hyperlink r:id="rId128" w:history="1">
        <w:r w:rsidRPr="006D2F31">
          <w:rPr>
            <w:rStyle w:val="Hyperlink"/>
            <w:rFonts w:ascii="Sakkal Majalla" w:hAnsi="Sakkal Majalla" w:cs="Sakkal Majalla"/>
            <w:sz w:val="32"/>
            <w:szCs w:val="32"/>
            <w:rtl/>
          </w:rPr>
          <w:t>الذكاء الاصطناعي</w:t>
        </w:r>
      </w:hyperlink>
      <w:r w:rsidRPr="00AC7AE4">
        <w:rPr>
          <w:rFonts w:ascii="Sakkal Majalla" w:hAnsi="Sakkal Majalla" w:cs="Sakkal Majalla"/>
          <w:sz w:val="32"/>
          <w:szCs w:val="32"/>
          <w:rtl/>
        </w:rPr>
        <w:t xml:space="preserve"> </w:t>
      </w:r>
      <w:r w:rsidR="00675E6B" w:rsidRPr="00AC7AE4">
        <w:rPr>
          <w:rFonts w:ascii="Sakkal Majalla" w:hAnsi="Sakkal Majalla" w:cs="Sakkal Majalla"/>
          <w:color w:val="C00000"/>
          <w:sz w:val="32"/>
          <w:szCs w:val="32"/>
          <w:rtl/>
        </w:rPr>
        <w:t>في العمل الحكومي:</w:t>
      </w:r>
    </w:p>
    <w:p w14:paraId="5211D987" w14:textId="0B1400D2" w:rsidR="009767B0" w:rsidRPr="009767B0" w:rsidRDefault="009767B0" w:rsidP="009767B0">
      <w:pPr>
        <w:spacing w:line="360" w:lineRule="auto"/>
        <w:rPr>
          <w:rFonts w:ascii="Sakkal Majalla" w:hAnsi="Sakkal Majalla"/>
          <w:color w:val="C00000"/>
          <w:sz w:val="32"/>
          <w:szCs w:val="32"/>
          <w:rtl/>
        </w:rPr>
      </w:pPr>
      <w:r w:rsidRPr="009767B0">
        <w:rPr>
          <w:rFonts w:ascii="Sakkal Majalla" w:hAnsi="Sakkal Majalla"/>
          <w:noProof/>
          <w:color w:val="C00000"/>
          <w:sz w:val="32"/>
          <w:szCs w:val="32"/>
        </w:rPr>
        <mc:AlternateContent>
          <mc:Choice Requires="wpg">
            <w:drawing>
              <wp:inline distT="0" distB="0" distL="0" distR="0" wp14:anchorId="19702061" wp14:editId="2E58286C">
                <wp:extent cx="5837279" cy="2514601"/>
                <wp:effectExtent l="0" t="0" r="0" b="0"/>
                <wp:docPr id="87" name="Group 86">
                  <a:extLst xmlns:a="http://schemas.openxmlformats.org/drawingml/2006/main">
                    <a:ext uri="{FF2B5EF4-FFF2-40B4-BE49-F238E27FC236}">
                      <a16:creationId xmlns:a16="http://schemas.microsoft.com/office/drawing/2014/main" id="{67E783C8-0B1C-AE01-5168-39DB295FE40D}"/>
                    </a:ext>
                  </a:extLst>
                </wp:docPr>
                <wp:cNvGraphicFramePr/>
                <a:graphic xmlns:a="http://schemas.openxmlformats.org/drawingml/2006/main">
                  <a:graphicData uri="http://schemas.microsoft.com/office/word/2010/wordprocessingGroup">
                    <wpg:wgp>
                      <wpg:cNvGrpSpPr/>
                      <wpg:grpSpPr>
                        <a:xfrm>
                          <a:off x="0" y="0"/>
                          <a:ext cx="5837279" cy="2514601"/>
                          <a:chOff x="-435339" y="-721119"/>
                          <a:chExt cx="12826544" cy="5527454"/>
                        </a:xfrm>
                      </wpg:grpSpPr>
                      <wpg:grpSp>
                        <wpg:cNvPr id="148131629" name="Group 148131629">
                          <a:extLst>
                            <a:ext uri="{FF2B5EF4-FFF2-40B4-BE49-F238E27FC236}">
                              <a16:creationId xmlns:a16="http://schemas.microsoft.com/office/drawing/2014/main" id="{5FC2FAB9-CEFF-0621-F641-67176605A248}"/>
                            </a:ext>
                          </a:extLst>
                        </wpg:cNvPr>
                        <wpg:cNvGrpSpPr/>
                        <wpg:grpSpPr>
                          <a:xfrm>
                            <a:off x="646639" y="-721095"/>
                            <a:ext cx="2545118" cy="3080684"/>
                            <a:chOff x="646639" y="-721095"/>
                            <a:chExt cx="2545118" cy="3080684"/>
                          </a:xfrm>
                        </wpg:grpSpPr>
                        <wps:wsp>
                          <wps:cNvPr id="1216321866" name="Google Shape;772;p34">
                            <a:extLst>
                              <a:ext uri="{FF2B5EF4-FFF2-40B4-BE49-F238E27FC236}">
                                <a16:creationId xmlns:a16="http://schemas.microsoft.com/office/drawing/2014/main" id="{843C87B4-8C94-50AF-E308-1D50BCD6E5A7}"/>
                              </a:ext>
                            </a:extLst>
                          </wps:cNvPr>
                          <wps:cNvSpPr/>
                          <wps:spPr>
                            <a:xfrm>
                              <a:off x="1445177" y="611752"/>
                              <a:ext cx="1200150" cy="1201737"/>
                            </a:xfrm>
                            <a:prstGeom prst="ellipse">
                              <a:avLst/>
                            </a:prstGeom>
                            <a:solidFill>
                              <a:srgbClr val="9FCFD1"/>
                            </a:solidFill>
                            <a:ln>
                              <a:noFill/>
                            </a:ln>
                          </wps:spPr>
                          <wps:bodyPr spcFirstLastPara="1" wrap="square" lIns="91425" tIns="45700" rIns="91425" bIns="45700" anchor="t" anchorCtr="0">
                            <a:noAutofit/>
                          </wps:bodyPr>
                        </wps:wsp>
                        <wps:wsp>
                          <wps:cNvPr id="498365268" name="Google Shape;779;p34">
                            <a:extLst>
                              <a:ext uri="{FF2B5EF4-FFF2-40B4-BE49-F238E27FC236}">
                                <a16:creationId xmlns:a16="http://schemas.microsoft.com/office/drawing/2014/main" id="{D143046D-8DA1-A6F7-71FD-49F1FA6B657B}"/>
                              </a:ext>
                            </a:extLst>
                          </wps:cNvPr>
                          <wps:cNvSpPr/>
                          <wps:spPr>
                            <a:xfrm>
                              <a:off x="899077" y="1469002"/>
                              <a:ext cx="890587" cy="890587"/>
                            </a:xfrm>
                            <a:custGeom>
                              <a:avLst/>
                              <a:gdLst/>
                              <a:ahLst/>
                              <a:cxnLst/>
                              <a:rect l="l" t="t" r="r" b="b"/>
                              <a:pathLst>
                                <a:path w="217" h="217" extrusionOk="0">
                                  <a:moveTo>
                                    <a:pt x="128" y="0"/>
                                  </a:moveTo>
                                  <a:cubicBezTo>
                                    <a:pt x="115" y="74"/>
                                    <a:pt x="74" y="114"/>
                                    <a:pt x="0" y="128"/>
                                  </a:cubicBezTo>
                                  <a:cubicBezTo>
                                    <a:pt x="41" y="144"/>
                                    <a:pt x="73" y="176"/>
                                    <a:pt x="89" y="217"/>
                                  </a:cubicBezTo>
                                  <a:cubicBezTo>
                                    <a:pt x="103" y="143"/>
                                    <a:pt x="143" y="102"/>
                                    <a:pt x="217" y="89"/>
                                  </a:cubicBezTo>
                                  <a:cubicBezTo>
                                    <a:pt x="177" y="73"/>
                                    <a:pt x="144" y="40"/>
                                    <a:pt x="128" y="0"/>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348033544" name="TextBox 48">
                            <a:extLst>
                              <a:ext uri="{FF2B5EF4-FFF2-40B4-BE49-F238E27FC236}">
                                <a16:creationId xmlns:a16="http://schemas.microsoft.com/office/drawing/2014/main" id="{6A1F59FF-A6FD-BE1A-9A68-9865C0E5CD01}"/>
                              </a:ext>
                            </a:extLst>
                          </wps:cNvPr>
                          <wps:cNvSpPr txBox="1"/>
                          <wps:spPr>
                            <a:xfrm>
                              <a:off x="646639" y="-721095"/>
                              <a:ext cx="2545118" cy="1216042"/>
                            </a:xfrm>
                            <a:prstGeom prst="rect">
                              <a:avLst/>
                            </a:prstGeom>
                            <a:noFill/>
                          </wps:spPr>
                          <wps:txbx>
                            <w:txbxContent>
                              <w:p w14:paraId="02BEC11A"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إدارة الأزمات والكوارث</w:t>
                                </w:r>
                              </w:p>
                            </w:txbxContent>
                          </wps:txbx>
                          <wps:bodyPr wrap="square">
                            <a:noAutofit/>
                          </wps:bodyPr>
                        </wps:wsp>
                        <pic:pic xmlns:pic="http://schemas.openxmlformats.org/drawingml/2006/picture">
                          <pic:nvPicPr>
                            <pic:cNvPr id="1105559666" name="Picture 1105559666">
                              <a:extLst>
                                <a:ext uri="{FF2B5EF4-FFF2-40B4-BE49-F238E27FC236}">
                                  <a16:creationId xmlns:a16="http://schemas.microsoft.com/office/drawing/2014/main" id="{6FA2C53F-FE50-1D1A-88D1-5B65AA8F4531}"/>
                                </a:ext>
                              </a:extLst>
                            </pic:cNvPr>
                            <pic:cNvPicPr>
                              <a:picLocks noChangeAspect="1"/>
                            </pic:cNvPicPr>
                          </pic:nvPicPr>
                          <pic:blipFill>
                            <a:blip r:embed="rId129">
                              <a:biLevel thresh="50000"/>
                            </a:blip>
                            <a:stretch>
                              <a:fillRect/>
                            </a:stretch>
                          </pic:blipFill>
                          <pic:spPr>
                            <a:xfrm>
                              <a:off x="1598371" y="771392"/>
                              <a:ext cx="890587" cy="890587"/>
                            </a:xfrm>
                            <a:prstGeom prst="rect">
                              <a:avLst/>
                            </a:prstGeom>
                          </pic:spPr>
                        </pic:pic>
                      </wpg:grpSp>
                      <wpg:grpSp>
                        <wpg:cNvPr id="699737460" name="Group 699737460">
                          <a:extLst>
                            <a:ext uri="{FF2B5EF4-FFF2-40B4-BE49-F238E27FC236}">
                              <a16:creationId xmlns:a16="http://schemas.microsoft.com/office/drawing/2014/main" id="{8CC9401E-5F1B-C5D0-DB3E-3BE1B3C7B8F8}"/>
                            </a:ext>
                          </a:extLst>
                        </wpg:cNvPr>
                        <wpg:cNvGrpSpPr/>
                        <wpg:grpSpPr>
                          <a:xfrm>
                            <a:off x="-435339" y="2015102"/>
                            <a:ext cx="2645382" cy="2707240"/>
                            <a:chOff x="-435339" y="2015102"/>
                            <a:chExt cx="2645382" cy="2707240"/>
                          </a:xfrm>
                        </wpg:grpSpPr>
                        <wps:wsp>
                          <wps:cNvPr id="582293275" name="Google Shape;771;p34">
                            <a:extLst>
                              <a:ext uri="{FF2B5EF4-FFF2-40B4-BE49-F238E27FC236}">
                                <a16:creationId xmlns:a16="http://schemas.microsoft.com/office/drawing/2014/main" id="{2082B8F7-A2FB-C53E-BC46-CA5C350F883E}"/>
                              </a:ext>
                            </a:extLst>
                          </wps:cNvPr>
                          <wps:cNvSpPr/>
                          <wps:spPr>
                            <a:xfrm>
                              <a:off x="43414" y="2015102"/>
                              <a:ext cx="1200150" cy="1201737"/>
                            </a:xfrm>
                            <a:prstGeom prst="ellipse">
                              <a:avLst/>
                            </a:prstGeom>
                            <a:solidFill>
                              <a:srgbClr val="FFCC5E"/>
                            </a:solidFill>
                            <a:ln>
                              <a:noFill/>
                            </a:ln>
                          </wps:spPr>
                          <wps:bodyPr spcFirstLastPara="1" wrap="square" lIns="91425" tIns="45700" rIns="91425" bIns="45700" anchor="t" anchorCtr="0">
                            <a:noAutofit/>
                          </wps:bodyPr>
                        </wps:wsp>
                        <wps:wsp>
                          <wps:cNvPr id="391707376" name="TextBox 52">
                            <a:extLst>
                              <a:ext uri="{FF2B5EF4-FFF2-40B4-BE49-F238E27FC236}">
                                <a16:creationId xmlns:a16="http://schemas.microsoft.com/office/drawing/2014/main" id="{2B0D4B66-11DF-6977-0F20-D379B0C70129}"/>
                              </a:ext>
                            </a:extLst>
                          </wps:cNvPr>
                          <wps:cNvSpPr txBox="1"/>
                          <wps:spPr>
                            <a:xfrm>
                              <a:off x="-435339" y="3409349"/>
                              <a:ext cx="2645382" cy="1312993"/>
                            </a:xfrm>
                            <a:prstGeom prst="rect">
                              <a:avLst/>
                            </a:prstGeom>
                            <a:noFill/>
                          </wps:spPr>
                          <wps:txbx>
                            <w:txbxContent>
                              <w:p w14:paraId="6B02BFE2"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تحفيز الابتكار وتحسين الاقتصاد</w:t>
                                </w:r>
                              </w:p>
                            </w:txbxContent>
                          </wps:txbx>
                          <wps:bodyPr wrap="square">
                            <a:noAutofit/>
                          </wps:bodyPr>
                        </wps:wsp>
                        <pic:pic xmlns:pic="http://schemas.openxmlformats.org/drawingml/2006/picture">
                          <pic:nvPicPr>
                            <pic:cNvPr id="2051399840" name="Picture 2051399840">
                              <a:extLst>
                                <a:ext uri="{FF2B5EF4-FFF2-40B4-BE49-F238E27FC236}">
                                  <a16:creationId xmlns:a16="http://schemas.microsoft.com/office/drawing/2014/main" id="{91668586-918E-555A-0DD4-E0A0432C3290}"/>
                                </a:ext>
                              </a:extLst>
                            </pic:cNvPr>
                            <pic:cNvPicPr>
                              <a:picLocks noChangeAspect="1"/>
                            </pic:cNvPicPr>
                          </pic:nvPicPr>
                          <pic:blipFill>
                            <a:blip r:embed="rId130"/>
                            <a:stretch>
                              <a:fillRect/>
                            </a:stretch>
                          </pic:blipFill>
                          <pic:spPr>
                            <a:xfrm>
                              <a:off x="177631" y="2202563"/>
                              <a:ext cx="890587" cy="890587"/>
                            </a:xfrm>
                            <a:prstGeom prst="rect">
                              <a:avLst/>
                            </a:prstGeom>
                          </pic:spPr>
                        </pic:pic>
                      </wpg:grpSp>
                      <wpg:grpSp>
                        <wpg:cNvPr id="1453302570" name="Group 1453302570">
                          <a:extLst>
                            <a:ext uri="{FF2B5EF4-FFF2-40B4-BE49-F238E27FC236}">
                              <a16:creationId xmlns:a16="http://schemas.microsoft.com/office/drawing/2014/main" id="{BDBBDF46-5549-946F-B976-CB19F618A87E}"/>
                            </a:ext>
                          </a:extLst>
                        </wpg:cNvPr>
                        <wpg:cNvGrpSpPr/>
                        <wpg:grpSpPr>
                          <a:xfrm>
                            <a:off x="2209883" y="1469002"/>
                            <a:ext cx="2521788" cy="3337333"/>
                            <a:chOff x="2209883" y="1469002"/>
                            <a:chExt cx="2521788" cy="3337333"/>
                          </a:xfrm>
                        </wpg:grpSpPr>
                        <wps:wsp>
                          <wps:cNvPr id="1185455129" name="Google Shape;773;p34">
                            <a:extLst>
                              <a:ext uri="{FF2B5EF4-FFF2-40B4-BE49-F238E27FC236}">
                                <a16:creationId xmlns:a16="http://schemas.microsoft.com/office/drawing/2014/main" id="{9E785ECC-F803-356B-AEA2-443CFBA2EC09}"/>
                              </a:ext>
                            </a:extLst>
                          </wps:cNvPr>
                          <wps:cNvSpPr/>
                          <wps:spPr>
                            <a:xfrm>
                              <a:off x="2846939" y="2015102"/>
                              <a:ext cx="1204912" cy="1201737"/>
                            </a:xfrm>
                            <a:prstGeom prst="ellipse">
                              <a:avLst/>
                            </a:prstGeom>
                            <a:solidFill>
                              <a:srgbClr val="3D8E92"/>
                            </a:solidFill>
                            <a:ln>
                              <a:noFill/>
                            </a:ln>
                          </wps:spPr>
                          <wps:bodyPr spcFirstLastPara="1" wrap="square" lIns="91425" tIns="45700" rIns="91425" bIns="45700" anchor="t" anchorCtr="0">
                            <a:noAutofit/>
                          </wps:bodyPr>
                        </wps:wsp>
                        <wps:wsp>
                          <wps:cNvPr id="690664550" name="Google Shape;780;p34">
                            <a:extLst>
                              <a:ext uri="{FF2B5EF4-FFF2-40B4-BE49-F238E27FC236}">
                                <a16:creationId xmlns:a16="http://schemas.microsoft.com/office/drawing/2014/main" id="{37C08ADA-7927-08D2-56E4-5626B1D23298}"/>
                              </a:ext>
                            </a:extLst>
                          </wps:cNvPr>
                          <wps:cNvSpPr/>
                          <wps:spPr>
                            <a:xfrm>
                              <a:off x="2302427" y="1469002"/>
                              <a:ext cx="889000" cy="890587"/>
                            </a:xfrm>
                            <a:custGeom>
                              <a:avLst/>
                              <a:gdLst/>
                              <a:ahLst/>
                              <a:cxnLst/>
                              <a:rect l="l" t="t" r="r" b="b"/>
                              <a:pathLst>
                                <a:path w="217" h="217" extrusionOk="0">
                                  <a:moveTo>
                                    <a:pt x="0" y="89"/>
                                  </a:moveTo>
                                  <a:cubicBezTo>
                                    <a:pt x="74" y="102"/>
                                    <a:pt x="115" y="143"/>
                                    <a:pt x="128" y="217"/>
                                  </a:cubicBezTo>
                                  <a:cubicBezTo>
                                    <a:pt x="145" y="176"/>
                                    <a:pt x="177" y="144"/>
                                    <a:pt x="217" y="128"/>
                                  </a:cubicBezTo>
                                  <a:cubicBezTo>
                                    <a:pt x="143" y="114"/>
                                    <a:pt x="103" y="74"/>
                                    <a:pt x="90" y="0"/>
                                  </a:cubicBezTo>
                                  <a:cubicBezTo>
                                    <a:pt x="73" y="40"/>
                                    <a:pt x="41" y="73"/>
                                    <a:pt x="0" y="89"/>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184878272" name="TextBox 57">
                            <a:extLst>
                              <a:ext uri="{FF2B5EF4-FFF2-40B4-BE49-F238E27FC236}">
                                <a16:creationId xmlns:a16="http://schemas.microsoft.com/office/drawing/2014/main" id="{67FB18D3-F660-CEBE-B020-FBA23B454C28}"/>
                              </a:ext>
                            </a:extLst>
                          </wps:cNvPr>
                          <wps:cNvSpPr txBox="1"/>
                          <wps:spPr>
                            <a:xfrm>
                              <a:off x="2209883" y="3400737"/>
                              <a:ext cx="2521788" cy="1405598"/>
                            </a:xfrm>
                            <a:prstGeom prst="rect">
                              <a:avLst/>
                            </a:prstGeom>
                            <a:noFill/>
                          </wps:spPr>
                          <wps:txbx>
                            <w:txbxContent>
                              <w:p w14:paraId="63883F35"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التعليم والرعاية الصحية</w:t>
                                </w:r>
                              </w:p>
                            </w:txbxContent>
                          </wps:txbx>
                          <wps:bodyPr wrap="square">
                            <a:noAutofit/>
                          </wps:bodyPr>
                        </wps:wsp>
                        <pic:pic xmlns:pic="http://schemas.openxmlformats.org/drawingml/2006/picture">
                          <pic:nvPicPr>
                            <pic:cNvPr id="1276799990" name="Picture 1276799990">
                              <a:extLst>
                                <a:ext uri="{FF2B5EF4-FFF2-40B4-BE49-F238E27FC236}">
                                  <a16:creationId xmlns:a16="http://schemas.microsoft.com/office/drawing/2014/main" id="{D7605A01-3630-E041-0AEE-7629D61E08BA}"/>
                                </a:ext>
                              </a:extLst>
                            </pic:cNvPr>
                            <pic:cNvPicPr>
                              <a:picLocks noChangeAspect="1"/>
                            </pic:cNvPicPr>
                          </pic:nvPicPr>
                          <pic:blipFill>
                            <a:blip r:embed="rId131">
                              <a:lum bright="70000" contrast="-70000"/>
                            </a:blip>
                            <a:stretch>
                              <a:fillRect/>
                            </a:stretch>
                          </pic:blipFill>
                          <pic:spPr>
                            <a:xfrm>
                              <a:off x="3152126" y="2331013"/>
                              <a:ext cx="591363" cy="554784"/>
                            </a:xfrm>
                            <a:prstGeom prst="rect">
                              <a:avLst/>
                            </a:prstGeom>
                          </pic:spPr>
                        </pic:pic>
                      </wpg:grpSp>
                      <wpg:grpSp>
                        <wpg:cNvPr id="1812354354" name="Group 1812354354">
                          <a:extLst>
                            <a:ext uri="{FF2B5EF4-FFF2-40B4-BE49-F238E27FC236}">
                              <a16:creationId xmlns:a16="http://schemas.microsoft.com/office/drawing/2014/main" id="{9609AF52-6A47-C748-7701-296C976BAA1C}"/>
                            </a:ext>
                          </a:extLst>
                        </wpg:cNvPr>
                        <wpg:cNvGrpSpPr/>
                        <wpg:grpSpPr>
                          <a:xfrm>
                            <a:off x="9316002" y="-721119"/>
                            <a:ext cx="3075203" cy="3080708"/>
                            <a:chOff x="9316002" y="-721119"/>
                            <a:chExt cx="3075203" cy="3080708"/>
                          </a:xfrm>
                        </wpg:grpSpPr>
                        <wps:wsp>
                          <wps:cNvPr id="2043584245" name="Google Shape;778;p34">
                            <a:extLst>
                              <a:ext uri="{FF2B5EF4-FFF2-40B4-BE49-F238E27FC236}">
                                <a16:creationId xmlns:a16="http://schemas.microsoft.com/office/drawing/2014/main" id="{CE6DE00B-9136-492E-18C7-BC0AC83596A7}"/>
                              </a:ext>
                            </a:extLst>
                          </wps:cNvPr>
                          <wps:cNvSpPr/>
                          <wps:spPr>
                            <a:xfrm>
                              <a:off x="9860514" y="611752"/>
                              <a:ext cx="1201737" cy="1201737"/>
                            </a:xfrm>
                            <a:prstGeom prst="ellipse">
                              <a:avLst/>
                            </a:prstGeom>
                            <a:solidFill>
                              <a:srgbClr val="3D8E92"/>
                            </a:solidFill>
                            <a:ln>
                              <a:noFill/>
                            </a:ln>
                          </wps:spPr>
                          <wps:bodyPr spcFirstLastPara="1" wrap="square" lIns="91425" tIns="45700" rIns="91425" bIns="45700" anchor="t" anchorCtr="0">
                            <a:noAutofit/>
                          </wps:bodyPr>
                        </wps:wsp>
                        <wps:wsp>
                          <wps:cNvPr id="1103335556" name="Google Shape;785;p34">
                            <a:extLst>
                              <a:ext uri="{FF2B5EF4-FFF2-40B4-BE49-F238E27FC236}">
                                <a16:creationId xmlns:a16="http://schemas.microsoft.com/office/drawing/2014/main" id="{EB061A10-CB7E-A71B-2333-16C9F4B7D57F}"/>
                              </a:ext>
                            </a:extLst>
                          </wps:cNvPr>
                          <wps:cNvSpPr/>
                          <wps:spPr>
                            <a:xfrm>
                              <a:off x="9316002" y="1469002"/>
                              <a:ext cx="889000" cy="890587"/>
                            </a:xfrm>
                            <a:custGeom>
                              <a:avLst/>
                              <a:gdLst/>
                              <a:ahLst/>
                              <a:cxnLst/>
                              <a:rect l="l" t="t" r="r" b="b"/>
                              <a:pathLst>
                                <a:path w="217" h="217" extrusionOk="0">
                                  <a:moveTo>
                                    <a:pt x="128" y="0"/>
                                  </a:moveTo>
                                  <a:cubicBezTo>
                                    <a:pt x="114" y="74"/>
                                    <a:pt x="74" y="114"/>
                                    <a:pt x="0" y="128"/>
                                  </a:cubicBezTo>
                                  <a:cubicBezTo>
                                    <a:pt x="41" y="144"/>
                                    <a:pt x="73" y="176"/>
                                    <a:pt x="89" y="217"/>
                                  </a:cubicBezTo>
                                  <a:cubicBezTo>
                                    <a:pt x="103" y="143"/>
                                    <a:pt x="143" y="102"/>
                                    <a:pt x="217" y="89"/>
                                  </a:cubicBezTo>
                                  <a:cubicBezTo>
                                    <a:pt x="177" y="73"/>
                                    <a:pt x="144" y="40"/>
                                    <a:pt x="128" y="0"/>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940681641" name="TextBox 62">
                            <a:extLst>
                              <a:ext uri="{FF2B5EF4-FFF2-40B4-BE49-F238E27FC236}">
                                <a16:creationId xmlns:a16="http://schemas.microsoft.com/office/drawing/2014/main" id="{30BC0E3F-80EA-56A4-B555-F037649D21BA}"/>
                              </a:ext>
                            </a:extLst>
                          </wps:cNvPr>
                          <wps:cNvSpPr txBox="1"/>
                          <wps:spPr>
                            <a:xfrm>
                              <a:off x="9720218" y="-721119"/>
                              <a:ext cx="2670987" cy="1216048"/>
                            </a:xfrm>
                            <a:prstGeom prst="rect">
                              <a:avLst/>
                            </a:prstGeom>
                            <a:noFill/>
                          </wps:spPr>
                          <wps:txbx>
                            <w:txbxContent>
                              <w:p w14:paraId="7CEDB9A1"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تحسين الكفاءة التشغيلية</w:t>
                                </w:r>
                              </w:p>
                            </w:txbxContent>
                          </wps:txbx>
                          <wps:bodyPr wrap="square">
                            <a:noAutofit/>
                          </wps:bodyPr>
                        </wps:wsp>
                        <pic:pic xmlns:pic="http://schemas.openxmlformats.org/drawingml/2006/picture">
                          <pic:nvPicPr>
                            <pic:cNvPr id="1158586129" name="Picture 1158586129">
                              <a:extLst>
                                <a:ext uri="{FF2B5EF4-FFF2-40B4-BE49-F238E27FC236}">
                                  <a16:creationId xmlns:a16="http://schemas.microsoft.com/office/drawing/2014/main" id="{0AE5BB8E-AF51-5D87-526C-01B1EBECBB22}"/>
                                </a:ext>
                              </a:extLst>
                            </pic:cNvPr>
                            <pic:cNvPicPr>
                              <a:picLocks noChangeAspect="1"/>
                            </pic:cNvPicPr>
                          </pic:nvPicPr>
                          <pic:blipFill>
                            <a:blip r:embed="rId132">
                              <a:biLevel thresh="25000"/>
                            </a:blip>
                            <a:stretch>
                              <a:fillRect/>
                            </a:stretch>
                          </pic:blipFill>
                          <pic:spPr>
                            <a:xfrm>
                              <a:off x="10126805" y="810577"/>
                              <a:ext cx="658425" cy="658425"/>
                            </a:xfrm>
                            <a:prstGeom prst="rect">
                              <a:avLst/>
                            </a:prstGeom>
                          </pic:spPr>
                        </pic:pic>
                      </wpg:grpSp>
                      <wpg:grpSp>
                        <wpg:cNvPr id="164849201" name="Group 164849201">
                          <a:extLst>
                            <a:ext uri="{FF2B5EF4-FFF2-40B4-BE49-F238E27FC236}">
                              <a16:creationId xmlns:a16="http://schemas.microsoft.com/office/drawing/2014/main" id="{A02A4304-9321-C95E-1017-30C232575763}"/>
                            </a:ext>
                          </a:extLst>
                        </wpg:cNvPr>
                        <wpg:cNvGrpSpPr/>
                        <wpg:grpSpPr>
                          <a:xfrm>
                            <a:off x="7655958" y="1469002"/>
                            <a:ext cx="3196903" cy="3253583"/>
                            <a:chOff x="7655958" y="1469002"/>
                            <a:chExt cx="3196903" cy="3253583"/>
                          </a:xfrm>
                        </wpg:grpSpPr>
                        <wps:wsp>
                          <wps:cNvPr id="746995323" name="Google Shape;777;p34">
                            <a:extLst>
                              <a:ext uri="{FF2B5EF4-FFF2-40B4-BE49-F238E27FC236}">
                                <a16:creationId xmlns:a16="http://schemas.microsoft.com/office/drawing/2014/main" id="{CAD93633-1AD3-0ABB-DB9E-90DC20B5902B}"/>
                              </a:ext>
                            </a:extLst>
                          </wps:cNvPr>
                          <wps:cNvSpPr/>
                          <wps:spPr>
                            <a:xfrm>
                              <a:off x="8458752" y="2015102"/>
                              <a:ext cx="1201737" cy="1201737"/>
                            </a:xfrm>
                            <a:prstGeom prst="ellipse">
                              <a:avLst/>
                            </a:prstGeom>
                            <a:solidFill>
                              <a:srgbClr val="B0B0B0"/>
                            </a:solidFill>
                            <a:ln>
                              <a:noFill/>
                            </a:ln>
                          </wps:spPr>
                          <wps:bodyPr spcFirstLastPara="1" wrap="square" lIns="91425" tIns="45700" rIns="91425" bIns="45700" anchor="t" anchorCtr="0">
                            <a:noAutofit/>
                          </wps:bodyPr>
                        </wps:wsp>
                        <wps:wsp>
                          <wps:cNvPr id="698281484" name="Google Shape;784;p34">
                            <a:extLst>
                              <a:ext uri="{FF2B5EF4-FFF2-40B4-BE49-F238E27FC236}">
                                <a16:creationId xmlns:a16="http://schemas.microsoft.com/office/drawing/2014/main" id="{5012F391-C2FF-CBA5-1639-87F116D72978}"/>
                              </a:ext>
                            </a:extLst>
                          </wps:cNvPr>
                          <wps:cNvSpPr/>
                          <wps:spPr>
                            <a:xfrm>
                              <a:off x="7914239" y="1469002"/>
                              <a:ext cx="889000" cy="890587"/>
                            </a:xfrm>
                            <a:custGeom>
                              <a:avLst/>
                              <a:gdLst/>
                              <a:ahLst/>
                              <a:cxnLst/>
                              <a:rect l="l" t="t" r="r" b="b"/>
                              <a:pathLst>
                                <a:path w="217" h="217" extrusionOk="0">
                                  <a:moveTo>
                                    <a:pt x="0" y="89"/>
                                  </a:moveTo>
                                  <a:cubicBezTo>
                                    <a:pt x="74" y="102"/>
                                    <a:pt x="114" y="143"/>
                                    <a:pt x="128" y="217"/>
                                  </a:cubicBezTo>
                                  <a:cubicBezTo>
                                    <a:pt x="144" y="176"/>
                                    <a:pt x="176" y="144"/>
                                    <a:pt x="217" y="128"/>
                                  </a:cubicBezTo>
                                  <a:cubicBezTo>
                                    <a:pt x="143" y="114"/>
                                    <a:pt x="102" y="74"/>
                                    <a:pt x="89" y="0"/>
                                  </a:cubicBezTo>
                                  <a:cubicBezTo>
                                    <a:pt x="73" y="40"/>
                                    <a:pt x="40" y="73"/>
                                    <a:pt x="0" y="89"/>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911685529" name="TextBox 67">
                            <a:extLst>
                              <a:ext uri="{FF2B5EF4-FFF2-40B4-BE49-F238E27FC236}">
                                <a16:creationId xmlns:a16="http://schemas.microsoft.com/office/drawing/2014/main" id="{39A83E47-4517-30C2-F5A2-2F38EC7DD119}"/>
                              </a:ext>
                            </a:extLst>
                          </wps:cNvPr>
                          <wps:cNvSpPr txBox="1"/>
                          <wps:spPr>
                            <a:xfrm>
                              <a:off x="7655958" y="3400920"/>
                              <a:ext cx="3196903" cy="1321665"/>
                            </a:xfrm>
                            <a:prstGeom prst="rect">
                              <a:avLst/>
                            </a:prstGeom>
                            <a:noFill/>
                          </wps:spPr>
                          <wps:txbx>
                            <w:txbxContent>
                              <w:p w14:paraId="46F74C79"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تحليل البيانات الضخمة واتخاذ القرارات الدقيقة</w:t>
                                </w:r>
                              </w:p>
                            </w:txbxContent>
                          </wps:txbx>
                          <wps:bodyPr wrap="square">
                            <a:noAutofit/>
                          </wps:bodyPr>
                        </wps:wsp>
                        <pic:pic xmlns:pic="http://schemas.openxmlformats.org/drawingml/2006/picture">
                          <pic:nvPicPr>
                            <pic:cNvPr id="1911738368" name="Picture 1911738368">
                              <a:extLst>
                                <a:ext uri="{FF2B5EF4-FFF2-40B4-BE49-F238E27FC236}">
                                  <a16:creationId xmlns:a16="http://schemas.microsoft.com/office/drawing/2014/main" id="{F6562D17-601B-C3C3-26CC-3AB88EBF5892}"/>
                                </a:ext>
                              </a:extLst>
                            </pic:cNvPr>
                            <pic:cNvPicPr>
                              <a:picLocks noChangeAspect="1"/>
                            </pic:cNvPicPr>
                          </pic:nvPicPr>
                          <pic:blipFill>
                            <a:blip r:embed="rId133"/>
                            <a:stretch>
                              <a:fillRect/>
                            </a:stretch>
                          </pic:blipFill>
                          <pic:spPr>
                            <a:xfrm>
                              <a:off x="8781012" y="2352819"/>
                              <a:ext cx="588965" cy="588965"/>
                            </a:xfrm>
                            <a:prstGeom prst="rect">
                              <a:avLst/>
                            </a:prstGeom>
                          </pic:spPr>
                        </pic:pic>
                      </wpg:grpSp>
                      <wpg:grpSp>
                        <wpg:cNvPr id="1580763623" name="Group 1580763623">
                          <a:extLst>
                            <a:ext uri="{FF2B5EF4-FFF2-40B4-BE49-F238E27FC236}">
                              <a16:creationId xmlns:a16="http://schemas.microsoft.com/office/drawing/2014/main" id="{38CCC10E-898D-5787-BB6E-9EE60417EA15}"/>
                            </a:ext>
                          </a:extLst>
                        </wpg:cNvPr>
                        <wpg:cNvGrpSpPr/>
                        <wpg:grpSpPr>
                          <a:xfrm>
                            <a:off x="3707364" y="-622906"/>
                            <a:ext cx="2476243" cy="2982495"/>
                            <a:chOff x="3707364" y="-622906"/>
                            <a:chExt cx="2476243" cy="2982495"/>
                          </a:xfrm>
                        </wpg:grpSpPr>
                        <wps:wsp>
                          <wps:cNvPr id="1128665971" name="Google Shape;774;p34">
                            <a:extLst>
                              <a:ext uri="{FF2B5EF4-FFF2-40B4-BE49-F238E27FC236}">
                                <a16:creationId xmlns:a16="http://schemas.microsoft.com/office/drawing/2014/main" id="{DC5EF09E-2DAC-C716-0904-199B15B6BE59}"/>
                              </a:ext>
                            </a:extLst>
                          </wps:cNvPr>
                          <wps:cNvSpPr/>
                          <wps:spPr>
                            <a:xfrm>
                              <a:off x="4248702" y="611752"/>
                              <a:ext cx="1204912" cy="1201737"/>
                            </a:xfrm>
                            <a:prstGeom prst="ellipse">
                              <a:avLst/>
                            </a:prstGeom>
                            <a:solidFill>
                              <a:srgbClr val="B0B0B0"/>
                            </a:solidFill>
                            <a:ln>
                              <a:noFill/>
                            </a:ln>
                          </wps:spPr>
                          <wps:bodyPr spcFirstLastPara="1" wrap="square" lIns="91425" tIns="45700" rIns="91425" bIns="45700" anchor="t" anchorCtr="0">
                            <a:noAutofit/>
                          </wps:bodyPr>
                        </wps:wsp>
                        <wps:wsp>
                          <wps:cNvPr id="1748240956" name="Google Shape;781;p34">
                            <a:extLst>
                              <a:ext uri="{FF2B5EF4-FFF2-40B4-BE49-F238E27FC236}">
                                <a16:creationId xmlns:a16="http://schemas.microsoft.com/office/drawing/2014/main" id="{C127CDAF-FA18-BDF1-4802-4D23CB3EC499}"/>
                              </a:ext>
                            </a:extLst>
                          </wps:cNvPr>
                          <wps:cNvSpPr/>
                          <wps:spPr>
                            <a:xfrm>
                              <a:off x="3707364" y="1469002"/>
                              <a:ext cx="885825" cy="890587"/>
                            </a:xfrm>
                            <a:custGeom>
                              <a:avLst/>
                              <a:gdLst/>
                              <a:ahLst/>
                              <a:cxnLst/>
                              <a:rect l="l" t="t" r="r" b="b"/>
                              <a:pathLst>
                                <a:path w="216" h="217" extrusionOk="0">
                                  <a:moveTo>
                                    <a:pt x="127" y="0"/>
                                  </a:moveTo>
                                  <a:cubicBezTo>
                                    <a:pt x="114" y="74"/>
                                    <a:pt x="74" y="114"/>
                                    <a:pt x="0" y="128"/>
                                  </a:cubicBezTo>
                                  <a:cubicBezTo>
                                    <a:pt x="40" y="144"/>
                                    <a:pt x="72" y="176"/>
                                    <a:pt x="89" y="217"/>
                                  </a:cubicBezTo>
                                  <a:cubicBezTo>
                                    <a:pt x="102" y="143"/>
                                    <a:pt x="142" y="102"/>
                                    <a:pt x="216" y="89"/>
                                  </a:cubicBezTo>
                                  <a:cubicBezTo>
                                    <a:pt x="176" y="73"/>
                                    <a:pt x="144" y="40"/>
                                    <a:pt x="127" y="0"/>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105507428" name="TextBox 72">
                            <a:extLst>
                              <a:ext uri="{FF2B5EF4-FFF2-40B4-BE49-F238E27FC236}">
                                <a16:creationId xmlns:a16="http://schemas.microsoft.com/office/drawing/2014/main" id="{DDA242DA-2102-DA3F-181B-A845C8A7BB6E}"/>
                              </a:ext>
                            </a:extLst>
                          </wps:cNvPr>
                          <wps:cNvSpPr txBox="1"/>
                          <wps:spPr>
                            <a:xfrm>
                              <a:off x="3969484" y="-622906"/>
                              <a:ext cx="2214123" cy="1216043"/>
                            </a:xfrm>
                            <a:prstGeom prst="rect">
                              <a:avLst/>
                            </a:prstGeom>
                            <a:noFill/>
                          </wps:spPr>
                          <wps:txbx>
                            <w:txbxContent>
                              <w:p w14:paraId="183DA8E2"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الأمن والدفاع</w:t>
                                </w:r>
                              </w:p>
                            </w:txbxContent>
                          </wps:txbx>
                          <wps:bodyPr wrap="square">
                            <a:noAutofit/>
                          </wps:bodyPr>
                        </wps:wsp>
                        <pic:pic xmlns:pic="http://schemas.openxmlformats.org/drawingml/2006/picture">
                          <pic:nvPicPr>
                            <pic:cNvPr id="277063477" name="Picture 277063477">
                              <a:extLst>
                                <a:ext uri="{FF2B5EF4-FFF2-40B4-BE49-F238E27FC236}">
                                  <a16:creationId xmlns:a16="http://schemas.microsoft.com/office/drawing/2014/main" id="{13771C7A-5780-021D-60CB-2615FE9611A9}"/>
                                </a:ext>
                              </a:extLst>
                            </pic:cNvPr>
                            <pic:cNvPicPr>
                              <a:picLocks noChangeAspect="1"/>
                            </pic:cNvPicPr>
                          </pic:nvPicPr>
                          <pic:blipFill>
                            <a:blip r:embed="rId134"/>
                            <a:stretch>
                              <a:fillRect/>
                            </a:stretch>
                          </pic:blipFill>
                          <pic:spPr>
                            <a:xfrm>
                              <a:off x="4497551" y="893159"/>
                              <a:ext cx="707214" cy="707214"/>
                            </a:xfrm>
                            <a:prstGeom prst="rect">
                              <a:avLst/>
                            </a:prstGeom>
                          </pic:spPr>
                        </pic:pic>
                      </wpg:grpSp>
                      <wpg:grpSp>
                        <wpg:cNvPr id="1614452121" name="Group 1614452121">
                          <a:extLst>
                            <a:ext uri="{FF2B5EF4-FFF2-40B4-BE49-F238E27FC236}">
                              <a16:creationId xmlns:a16="http://schemas.microsoft.com/office/drawing/2014/main" id="{F7771EDE-D02D-47A9-8707-FFD1A5C29F15}"/>
                            </a:ext>
                          </a:extLst>
                        </wpg:cNvPr>
                        <wpg:cNvGrpSpPr/>
                        <wpg:grpSpPr>
                          <a:xfrm>
                            <a:off x="6510889" y="-721119"/>
                            <a:ext cx="3325125" cy="3080708"/>
                            <a:chOff x="6510889" y="-721119"/>
                            <a:chExt cx="3325125" cy="3080708"/>
                          </a:xfrm>
                        </wpg:grpSpPr>
                        <wps:wsp>
                          <wps:cNvPr id="1519227250" name="Google Shape;776;p34">
                            <a:extLst>
                              <a:ext uri="{FF2B5EF4-FFF2-40B4-BE49-F238E27FC236}">
                                <a16:creationId xmlns:a16="http://schemas.microsoft.com/office/drawing/2014/main" id="{087A24D2-BAE3-EEF9-E545-1327B2DC1855}"/>
                              </a:ext>
                            </a:extLst>
                          </wps:cNvPr>
                          <wps:cNvSpPr/>
                          <wps:spPr>
                            <a:xfrm>
                              <a:off x="7056989" y="611752"/>
                              <a:ext cx="1200150" cy="1201737"/>
                            </a:xfrm>
                            <a:prstGeom prst="ellipse">
                              <a:avLst/>
                            </a:prstGeom>
                            <a:solidFill>
                              <a:srgbClr val="FFCC5E"/>
                            </a:solidFill>
                            <a:ln>
                              <a:noFill/>
                            </a:ln>
                          </wps:spPr>
                          <wps:bodyPr spcFirstLastPara="1" wrap="square" lIns="91425" tIns="45700" rIns="91425" bIns="45700" anchor="t" anchorCtr="0">
                            <a:noAutofit/>
                          </wps:bodyPr>
                        </wps:wsp>
                        <wps:wsp>
                          <wps:cNvPr id="1906599774" name="Google Shape;783;p34">
                            <a:extLst>
                              <a:ext uri="{FF2B5EF4-FFF2-40B4-BE49-F238E27FC236}">
                                <a16:creationId xmlns:a16="http://schemas.microsoft.com/office/drawing/2014/main" id="{BA884B0C-3F45-DA88-CE2A-30D436193842}"/>
                              </a:ext>
                            </a:extLst>
                          </wps:cNvPr>
                          <wps:cNvSpPr/>
                          <wps:spPr>
                            <a:xfrm>
                              <a:off x="6510889" y="1469002"/>
                              <a:ext cx="885825" cy="890587"/>
                            </a:xfrm>
                            <a:custGeom>
                              <a:avLst/>
                              <a:gdLst/>
                              <a:ahLst/>
                              <a:cxnLst/>
                              <a:rect l="l" t="t" r="r" b="b"/>
                              <a:pathLst>
                                <a:path w="216" h="217" extrusionOk="0">
                                  <a:moveTo>
                                    <a:pt x="127" y="0"/>
                                  </a:moveTo>
                                  <a:cubicBezTo>
                                    <a:pt x="114" y="74"/>
                                    <a:pt x="74" y="114"/>
                                    <a:pt x="0" y="128"/>
                                  </a:cubicBezTo>
                                  <a:cubicBezTo>
                                    <a:pt x="40" y="144"/>
                                    <a:pt x="72" y="176"/>
                                    <a:pt x="89" y="217"/>
                                  </a:cubicBezTo>
                                  <a:cubicBezTo>
                                    <a:pt x="102" y="143"/>
                                    <a:pt x="142" y="102"/>
                                    <a:pt x="216" y="89"/>
                                  </a:cubicBezTo>
                                  <a:cubicBezTo>
                                    <a:pt x="176" y="73"/>
                                    <a:pt x="144" y="40"/>
                                    <a:pt x="127" y="0"/>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615443169" name="TextBox 77">
                            <a:extLst>
                              <a:ext uri="{FF2B5EF4-FFF2-40B4-BE49-F238E27FC236}">
                                <a16:creationId xmlns:a16="http://schemas.microsoft.com/office/drawing/2014/main" id="{B08E2C55-F1D6-2529-C9CC-353B8B20E7A3}"/>
                              </a:ext>
                            </a:extLst>
                          </wps:cNvPr>
                          <wps:cNvSpPr txBox="1"/>
                          <wps:spPr>
                            <a:xfrm>
                              <a:off x="6920833" y="-721119"/>
                              <a:ext cx="2915181" cy="1216048"/>
                            </a:xfrm>
                            <a:prstGeom prst="rect">
                              <a:avLst/>
                            </a:prstGeom>
                            <a:noFill/>
                          </wps:spPr>
                          <wps:txbx>
                            <w:txbxContent>
                              <w:p w14:paraId="1084A14C"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تحسين الخدمات العامة</w:t>
                                </w:r>
                              </w:p>
                            </w:txbxContent>
                          </wps:txbx>
                          <wps:bodyPr wrap="square">
                            <a:noAutofit/>
                          </wps:bodyPr>
                        </wps:wsp>
                        <wpg:grpSp>
                          <wpg:cNvPr id="761478035" name="Google Shape;12162;p120">
                            <a:extLst>
                              <a:ext uri="{FF2B5EF4-FFF2-40B4-BE49-F238E27FC236}">
                                <a16:creationId xmlns:a16="http://schemas.microsoft.com/office/drawing/2014/main" id="{553E392D-BA35-2059-3B9F-CBBB2C48BA08}"/>
                              </a:ext>
                            </a:extLst>
                          </wpg:cNvPr>
                          <wpg:cNvGrpSpPr/>
                          <wpg:grpSpPr>
                            <a:xfrm>
                              <a:off x="7356942" y="845843"/>
                              <a:ext cx="623041" cy="623159"/>
                              <a:chOff x="7356942" y="845843"/>
                              <a:chExt cx="331611" cy="331674"/>
                            </a:xfrm>
                            <a:solidFill>
                              <a:schemeClr val="tx1"/>
                            </a:solidFill>
                          </wpg:grpSpPr>
                          <wps:wsp>
                            <wps:cNvPr id="1983044542" name="Google Shape;12163;p120">
                              <a:extLst>
                                <a:ext uri="{FF2B5EF4-FFF2-40B4-BE49-F238E27FC236}">
                                  <a16:creationId xmlns:a16="http://schemas.microsoft.com/office/drawing/2014/main" id="{C82BEC55-AE7A-AB62-B0D2-A91EDB3926B2}"/>
                                </a:ext>
                              </a:extLst>
                            </wps:cNvPr>
                            <wps:cNvSpPr/>
                            <wps:spPr>
                              <a:xfrm>
                                <a:off x="7356942" y="970957"/>
                                <a:ext cx="331611" cy="206560"/>
                              </a:xfrm>
                              <a:custGeom>
                                <a:avLst/>
                                <a:gdLst/>
                                <a:ahLst/>
                                <a:cxnLst/>
                                <a:rect l="l" t="t" r="r" b="b"/>
                                <a:pathLst>
                                  <a:path w="10419" h="6490" extrusionOk="0">
                                    <a:moveTo>
                                      <a:pt x="2751" y="2905"/>
                                    </a:moveTo>
                                    <a:lnTo>
                                      <a:pt x="2751" y="6191"/>
                                    </a:lnTo>
                                    <a:lnTo>
                                      <a:pt x="1429" y="6191"/>
                                    </a:lnTo>
                                    <a:lnTo>
                                      <a:pt x="1429" y="2905"/>
                                    </a:lnTo>
                                    <a:close/>
                                    <a:moveTo>
                                      <a:pt x="5847" y="2084"/>
                                    </a:moveTo>
                                    <a:lnTo>
                                      <a:pt x="5847" y="6191"/>
                                    </a:lnTo>
                                    <a:lnTo>
                                      <a:pt x="4525" y="6191"/>
                                    </a:lnTo>
                                    <a:lnTo>
                                      <a:pt x="4525" y="2084"/>
                                    </a:lnTo>
                                    <a:close/>
                                    <a:moveTo>
                                      <a:pt x="8942" y="298"/>
                                    </a:moveTo>
                                    <a:lnTo>
                                      <a:pt x="8942" y="6191"/>
                                    </a:lnTo>
                                    <a:lnTo>
                                      <a:pt x="7609" y="6191"/>
                                    </a:lnTo>
                                    <a:lnTo>
                                      <a:pt x="7609" y="298"/>
                                    </a:lnTo>
                                    <a:close/>
                                    <a:moveTo>
                                      <a:pt x="7466" y="0"/>
                                    </a:moveTo>
                                    <a:cubicBezTo>
                                      <a:pt x="7383" y="0"/>
                                      <a:pt x="7323" y="72"/>
                                      <a:pt x="7323" y="155"/>
                                    </a:cubicBezTo>
                                    <a:lnTo>
                                      <a:pt x="7323" y="6191"/>
                                    </a:lnTo>
                                    <a:lnTo>
                                      <a:pt x="6156" y="6191"/>
                                    </a:lnTo>
                                    <a:lnTo>
                                      <a:pt x="6156" y="1941"/>
                                    </a:lnTo>
                                    <a:cubicBezTo>
                                      <a:pt x="6156" y="1846"/>
                                      <a:pt x="6085" y="1786"/>
                                      <a:pt x="6013" y="1786"/>
                                    </a:cubicBezTo>
                                    <a:lnTo>
                                      <a:pt x="4370" y="1786"/>
                                    </a:lnTo>
                                    <a:cubicBezTo>
                                      <a:pt x="4287" y="1786"/>
                                      <a:pt x="4227" y="1858"/>
                                      <a:pt x="4227" y="1941"/>
                                    </a:cubicBezTo>
                                    <a:lnTo>
                                      <a:pt x="4227" y="6191"/>
                                    </a:lnTo>
                                    <a:lnTo>
                                      <a:pt x="3061" y="6191"/>
                                    </a:lnTo>
                                    <a:lnTo>
                                      <a:pt x="3061" y="2751"/>
                                    </a:lnTo>
                                    <a:cubicBezTo>
                                      <a:pt x="3061" y="2667"/>
                                      <a:pt x="2989" y="2608"/>
                                      <a:pt x="2918" y="2608"/>
                                    </a:cubicBezTo>
                                    <a:lnTo>
                                      <a:pt x="1275" y="2608"/>
                                    </a:lnTo>
                                    <a:cubicBezTo>
                                      <a:pt x="1191" y="2608"/>
                                      <a:pt x="1132" y="2679"/>
                                      <a:pt x="1132" y="2751"/>
                                    </a:cubicBezTo>
                                    <a:lnTo>
                                      <a:pt x="1132" y="6191"/>
                                    </a:lnTo>
                                    <a:lnTo>
                                      <a:pt x="144" y="6191"/>
                                    </a:lnTo>
                                    <a:cubicBezTo>
                                      <a:pt x="60" y="6191"/>
                                      <a:pt x="1" y="6263"/>
                                      <a:pt x="1" y="6346"/>
                                    </a:cubicBezTo>
                                    <a:cubicBezTo>
                                      <a:pt x="1" y="6430"/>
                                      <a:pt x="72" y="6489"/>
                                      <a:pt x="144" y="6489"/>
                                    </a:cubicBezTo>
                                    <a:lnTo>
                                      <a:pt x="10264" y="6489"/>
                                    </a:lnTo>
                                    <a:cubicBezTo>
                                      <a:pt x="10359" y="6489"/>
                                      <a:pt x="10419" y="6418"/>
                                      <a:pt x="10419" y="6346"/>
                                    </a:cubicBezTo>
                                    <a:cubicBezTo>
                                      <a:pt x="10395" y="6251"/>
                                      <a:pt x="10323" y="6191"/>
                                      <a:pt x="10240" y="6191"/>
                                    </a:cubicBezTo>
                                    <a:lnTo>
                                      <a:pt x="9252" y="6191"/>
                                    </a:lnTo>
                                    <a:lnTo>
                                      <a:pt x="9252" y="155"/>
                                    </a:lnTo>
                                    <a:cubicBezTo>
                                      <a:pt x="9252" y="60"/>
                                      <a:pt x="9180" y="0"/>
                                      <a:pt x="9109" y="0"/>
                                    </a:cubicBezTo>
                                    <a:close/>
                                  </a:path>
                                </a:pathLst>
                              </a:custGeom>
                              <a:grpFill/>
                              <a:ln>
                                <a:noFill/>
                              </a:ln>
                            </wps:spPr>
                            <wps:bodyPr spcFirstLastPara="1" wrap="square" lIns="121900" tIns="121900" rIns="121900" bIns="121900" anchor="ctr" anchorCtr="0">
                              <a:noAutofit/>
                            </wps:bodyPr>
                          </wps:wsp>
                          <wps:wsp>
                            <wps:cNvPr id="1826437990" name="Google Shape;12164;p120">
                              <a:extLst>
                                <a:ext uri="{FF2B5EF4-FFF2-40B4-BE49-F238E27FC236}">
                                  <a16:creationId xmlns:a16="http://schemas.microsoft.com/office/drawing/2014/main" id="{D884B6FE-ACE2-05CA-EE20-F363F68B1B76}"/>
                                </a:ext>
                              </a:extLst>
                            </wps:cNvPr>
                            <wps:cNvSpPr/>
                            <wps:spPr>
                              <a:xfrm>
                                <a:off x="7361112" y="845843"/>
                                <a:ext cx="316461" cy="191442"/>
                              </a:xfrm>
                              <a:custGeom>
                                <a:avLst/>
                                <a:gdLst/>
                                <a:ahLst/>
                                <a:cxnLst/>
                                <a:rect l="l" t="t" r="r" b="b"/>
                                <a:pathLst>
                                  <a:path w="9943" h="6015" extrusionOk="0">
                                    <a:moveTo>
                                      <a:pt x="9447" y="0"/>
                                    </a:moveTo>
                                    <a:cubicBezTo>
                                      <a:pt x="9433" y="0"/>
                                      <a:pt x="9420" y="1"/>
                                      <a:pt x="9407" y="2"/>
                                    </a:cubicBezTo>
                                    <a:lnTo>
                                      <a:pt x="8097" y="169"/>
                                    </a:lnTo>
                                    <a:cubicBezTo>
                                      <a:pt x="7847" y="193"/>
                                      <a:pt x="7644" y="455"/>
                                      <a:pt x="7680" y="705"/>
                                    </a:cubicBezTo>
                                    <a:cubicBezTo>
                                      <a:pt x="7703" y="951"/>
                                      <a:pt x="7914" y="1123"/>
                                      <a:pt x="8167" y="1123"/>
                                    </a:cubicBezTo>
                                    <a:cubicBezTo>
                                      <a:pt x="8183" y="1123"/>
                                      <a:pt x="8200" y="1123"/>
                                      <a:pt x="8216" y="1121"/>
                                    </a:cubicBezTo>
                                    <a:lnTo>
                                      <a:pt x="8323" y="1109"/>
                                    </a:lnTo>
                                    <a:lnTo>
                                      <a:pt x="8323" y="1109"/>
                                    </a:lnTo>
                                    <a:cubicBezTo>
                                      <a:pt x="6716" y="2967"/>
                                      <a:pt x="4811" y="3919"/>
                                      <a:pt x="3465" y="4407"/>
                                    </a:cubicBezTo>
                                    <a:cubicBezTo>
                                      <a:pt x="1787" y="5003"/>
                                      <a:pt x="477" y="5062"/>
                                      <a:pt x="477" y="5062"/>
                                    </a:cubicBezTo>
                                    <a:cubicBezTo>
                                      <a:pt x="203" y="5074"/>
                                      <a:pt x="1" y="5288"/>
                                      <a:pt x="13" y="5550"/>
                                    </a:cubicBezTo>
                                    <a:cubicBezTo>
                                      <a:pt x="24" y="5824"/>
                                      <a:pt x="239" y="6015"/>
                                      <a:pt x="489" y="6015"/>
                                    </a:cubicBezTo>
                                    <a:lnTo>
                                      <a:pt x="501" y="6015"/>
                                    </a:lnTo>
                                    <a:cubicBezTo>
                                      <a:pt x="560" y="6015"/>
                                      <a:pt x="1953" y="5967"/>
                                      <a:pt x="3775" y="5312"/>
                                    </a:cubicBezTo>
                                    <a:cubicBezTo>
                                      <a:pt x="4811" y="4943"/>
                                      <a:pt x="5775" y="4467"/>
                                      <a:pt x="6656" y="3872"/>
                                    </a:cubicBezTo>
                                    <a:cubicBezTo>
                                      <a:pt x="6728" y="3824"/>
                                      <a:pt x="6740" y="3729"/>
                                      <a:pt x="6692" y="3669"/>
                                    </a:cubicBezTo>
                                    <a:cubicBezTo>
                                      <a:pt x="6670" y="3618"/>
                                      <a:pt x="6621" y="3594"/>
                                      <a:pt x="6573" y="3594"/>
                                    </a:cubicBezTo>
                                    <a:cubicBezTo>
                                      <a:pt x="6542" y="3594"/>
                                      <a:pt x="6512" y="3603"/>
                                      <a:pt x="6490" y="3622"/>
                                    </a:cubicBezTo>
                                    <a:cubicBezTo>
                                      <a:pt x="5620" y="4205"/>
                                      <a:pt x="4692" y="4681"/>
                                      <a:pt x="3692" y="5038"/>
                                    </a:cubicBezTo>
                                    <a:cubicBezTo>
                                      <a:pt x="1906" y="5669"/>
                                      <a:pt x="560" y="5717"/>
                                      <a:pt x="525" y="5717"/>
                                    </a:cubicBezTo>
                                    <a:cubicBezTo>
                                      <a:pt x="429" y="5717"/>
                                      <a:pt x="358" y="5646"/>
                                      <a:pt x="346" y="5550"/>
                                    </a:cubicBezTo>
                                    <a:cubicBezTo>
                                      <a:pt x="346" y="5467"/>
                                      <a:pt x="417" y="5372"/>
                                      <a:pt x="501" y="5372"/>
                                    </a:cubicBezTo>
                                    <a:cubicBezTo>
                                      <a:pt x="525" y="5372"/>
                                      <a:pt x="1858" y="5336"/>
                                      <a:pt x="3596" y="4705"/>
                                    </a:cubicBezTo>
                                    <a:cubicBezTo>
                                      <a:pt x="5061" y="4181"/>
                                      <a:pt x="7144" y="3133"/>
                                      <a:pt x="8835" y="1014"/>
                                    </a:cubicBezTo>
                                    <a:cubicBezTo>
                                      <a:pt x="8927" y="911"/>
                                      <a:pt x="8842" y="763"/>
                                      <a:pt x="8718" y="763"/>
                                    </a:cubicBezTo>
                                    <a:cubicBezTo>
                                      <a:pt x="8714" y="763"/>
                                      <a:pt x="8709" y="764"/>
                                      <a:pt x="8704" y="764"/>
                                    </a:cubicBezTo>
                                    <a:lnTo>
                                      <a:pt x="8216" y="824"/>
                                    </a:lnTo>
                                    <a:cubicBezTo>
                                      <a:pt x="8208" y="825"/>
                                      <a:pt x="8200" y="825"/>
                                      <a:pt x="8192" y="825"/>
                                    </a:cubicBezTo>
                                    <a:cubicBezTo>
                                      <a:pt x="8109" y="825"/>
                                      <a:pt x="8047" y="769"/>
                                      <a:pt x="8025" y="693"/>
                                    </a:cubicBezTo>
                                    <a:cubicBezTo>
                                      <a:pt x="7990" y="586"/>
                                      <a:pt x="8061" y="478"/>
                                      <a:pt x="8168" y="478"/>
                                    </a:cubicBezTo>
                                    <a:lnTo>
                                      <a:pt x="9478" y="312"/>
                                    </a:lnTo>
                                    <a:cubicBezTo>
                                      <a:pt x="9484" y="311"/>
                                      <a:pt x="9490" y="311"/>
                                      <a:pt x="9496" y="311"/>
                                    </a:cubicBezTo>
                                    <a:cubicBezTo>
                                      <a:pt x="9594" y="311"/>
                                      <a:pt x="9669" y="400"/>
                                      <a:pt x="9669" y="490"/>
                                    </a:cubicBezTo>
                                    <a:lnTo>
                                      <a:pt x="9669" y="1800"/>
                                    </a:lnTo>
                                    <a:cubicBezTo>
                                      <a:pt x="9669" y="1895"/>
                                      <a:pt x="9597" y="1979"/>
                                      <a:pt x="9490" y="1979"/>
                                    </a:cubicBezTo>
                                    <a:cubicBezTo>
                                      <a:pt x="9407" y="1979"/>
                                      <a:pt x="9311" y="1907"/>
                                      <a:pt x="9311" y="1800"/>
                                    </a:cubicBezTo>
                                    <a:lnTo>
                                      <a:pt x="9311" y="1407"/>
                                    </a:lnTo>
                                    <a:cubicBezTo>
                                      <a:pt x="9311" y="1348"/>
                                      <a:pt x="9264" y="1288"/>
                                      <a:pt x="9204" y="1252"/>
                                    </a:cubicBezTo>
                                    <a:cubicBezTo>
                                      <a:pt x="9187" y="1242"/>
                                      <a:pt x="9169" y="1238"/>
                                      <a:pt x="9152" y="1238"/>
                                    </a:cubicBezTo>
                                    <a:cubicBezTo>
                                      <a:pt x="9106" y="1238"/>
                                      <a:pt x="9060" y="1266"/>
                                      <a:pt x="9026" y="1300"/>
                                    </a:cubicBezTo>
                                    <a:cubicBezTo>
                                      <a:pt x="8466" y="2002"/>
                                      <a:pt x="7811" y="2633"/>
                                      <a:pt x="7097" y="3193"/>
                                    </a:cubicBezTo>
                                    <a:cubicBezTo>
                                      <a:pt x="7037" y="3229"/>
                                      <a:pt x="7025" y="3336"/>
                                      <a:pt x="7061" y="3395"/>
                                    </a:cubicBezTo>
                                    <a:cubicBezTo>
                                      <a:pt x="7091" y="3433"/>
                                      <a:pt x="7144" y="3451"/>
                                      <a:pt x="7194" y="3451"/>
                                    </a:cubicBezTo>
                                    <a:cubicBezTo>
                                      <a:pt x="7224" y="3451"/>
                                      <a:pt x="7253" y="3445"/>
                                      <a:pt x="7275" y="3431"/>
                                    </a:cubicBezTo>
                                    <a:cubicBezTo>
                                      <a:pt x="7895" y="2943"/>
                                      <a:pt x="8466" y="2419"/>
                                      <a:pt x="8990" y="1824"/>
                                    </a:cubicBezTo>
                                    <a:cubicBezTo>
                                      <a:pt x="9002" y="2074"/>
                                      <a:pt x="9204" y="2276"/>
                                      <a:pt x="9466" y="2276"/>
                                    </a:cubicBezTo>
                                    <a:cubicBezTo>
                                      <a:pt x="9728" y="2276"/>
                                      <a:pt x="9942" y="2074"/>
                                      <a:pt x="9942" y="1800"/>
                                    </a:cubicBezTo>
                                    <a:lnTo>
                                      <a:pt x="9942" y="478"/>
                                    </a:lnTo>
                                    <a:cubicBezTo>
                                      <a:pt x="9942" y="347"/>
                                      <a:pt x="9883" y="216"/>
                                      <a:pt x="9776" y="121"/>
                                    </a:cubicBezTo>
                                    <a:cubicBezTo>
                                      <a:pt x="9679" y="46"/>
                                      <a:pt x="9564" y="0"/>
                                      <a:pt x="9447" y="0"/>
                                    </a:cubicBezTo>
                                    <a:close/>
                                  </a:path>
                                </a:pathLst>
                              </a:custGeom>
                              <a:grpFill/>
                              <a:ln>
                                <a:noFill/>
                              </a:ln>
                            </wps:spPr>
                            <wps:bodyPr spcFirstLastPara="1" wrap="square" lIns="121900" tIns="121900" rIns="121900" bIns="121900" anchor="ctr" anchorCtr="0">
                              <a:noAutofit/>
                            </wps:bodyPr>
                          </wps:wsp>
                        </wpg:grpSp>
                      </wpg:grpSp>
                      <wpg:grpSp>
                        <wpg:cNvPr id="221895926" name="Group 221895926">
                          <a:extLst>
                            <a:ext uri="{FF2B5EF4-FFF2-40B4-BE49-F238E27FC236}">
                              <a16:creationId xmlns:a16="http://schemas.microsoft.com/office/drawing/2014/main" id="{325A8A77-7B71-CABC-E257-049E1CD1E491}"/>
                            </a:ext>
                          </a:extLst>
                        </wpg:cNvPr>
                        <wpg:cNvGrpSpPr/>
                        <wpg:grpSpPr>
                          <a:xfrm>
                            <a:off x="5109127" y="1469002"/>
                            <a:ext cx="2546981" cy="2734337"/>
                            <a:chOff x="5109127" y="1469002"/>
                            <a:chExt cx="2546981" cy="2734337"/>
                          </a:xfrm>
                        </wpg:grpSpPr>
                        <wps:wsp>
                          <wps:cNvPr id="1754538021" name="Google Shape;775;p34">
                            <a:extLst>
                              <a:ext uri="{FF2B5EF4-FFF2-40B4-BE49-F238E27FC236}">
                                <a16:creationId xmlns:a16="http://schemas.microsoft.com/office/drawing/2014/main" id="{2E48FFF2-34C8-7CBC-9DD0-AB93D22FAF4E}"/>
                              </a:ext>
                            </a:extLst>
                          </wps:cNvPr>
                          <wps:cNvSpPr/>
                          <wps:spPr>
                            <a:xfrm>
                              <a:off x="5650464" y="2015102"/>
                              <a:ext cx="1204912" cy="1201737"/>
                            </a:xfrm>
                            <a:prstGeom prst="ellipse">
                              <a:avLst/>
                            </a:prstGeom>
                            <a:solidFill>
                              <a:srgbClr val="9FCFD1"/>
                            </a:solidFill>
                            <a:ln>
                              <a:noFill/>
                            </a:ln>
                          </wps:spPr>
                          <wps:bodyPr spcFirstLastPara="1" wrap="square" lIns="91425" tIns="45700" rIns="91425" bIns="45700" anchor="t" anchorCtr="0">
                            <a:noAutofit/>
                          </wps:bodyPr>
                        </wps:wsp>
                        <wps:wsp>
                          <wps:cNvPr id="135426487" name="Google Shape;782;p34">
                            <a:extLst>
                              <a:ext uri="{FF2B5EF4-FFF2-40B4-BE49-F238E27FC236}">
                                <a16:creationId xmlns:a16="http://schemas.microsoft.com/office/drawing/2014/main" id="{6615AE24-2C52-2DF9-EAB4-3E2AC1FA1453}"/>
                              </a:ext>
                            </a:extLst>
                          </wps:cNvPr>
                          <wps:cNvSpPr/>
                          <wps:spPr>
                            <a:xfrm>
                              <a:off x="5109127" y="1469002"/>
                              <a:ext cx="885825" cy="890587"/>
                            </a:xfrm>
                            <a:custGeom>
                              <a:avLst/>
                              <a:gdLst/>
                              <a:ahLst/>
                              <a:cxnLst/>
                              <a:rect l="l" t="t" r="r" b="b"/>
                              <a:pathLst>
                                <a:path w="216" h="217" extrusionOk="0">
                                  <a:moveTo>
                                    <a:pt x="0" y="89"/>
                                  </a:moveTo>
                                  <a:cubicBezTo>
                                    <a:pt x="74" y="102"/>
                                    <a:pt x="114" y="143"/>
                                    <a:pt x="127" y="217"/>
                                  </a:cubicBezTo>
                                  <a:cubicBezTo>
                                    <a:pt x="144" y="176"/>
                                    <a:pt x="176" y="144"/>
                                    <a:pt x="216" y="128"/>
                                  </a:cubicBezTo>
                                  <a:cubicBezTo>
                                    <a:pt x="142" y="114"/>
                                    <a:pt x="102" y="74"/>
                                    <a:pt x="89" y="0"/>
                                  </a:cubicBezTo>
                                  <a:cubicBezTo>
                                    <a:pt x="72" y="40"/>
                                    <a:pt x="40" y="73"/>
                                    <a:pt x="0" y="89"/>
                                  </a:cubicBezTo>
                                  <a:close/>
                                </a:path>
                              </a:pathLst>
                            </a:custGeom>
                            <a:solidFill>
                              <a:schemeClr val="bg1">
                                <a:lumMod val="85000"/>
                              </a:schemeClr>
                            </a:solidFill>
                            <a:ln>
                              <a:noFill/>
                            </a:ln>
                          </wps:spPr>
                          <wps:bodyPr spcFirstLastPara="1" wrap="square" lIns="91425" tIns="45700" rIns="91425" bIns="45700" anchor="t" anchorCtr="0">
                            <a:noAutofit/>
                          </wps:bodyPr>
                        </wps:wsp>
                        <wps:wsp>
                          <wps:cNvPr id="197489371" name="TextBox 84">
                            <a:extLst>
                              <a:ext uri="{FF2B5EF4-FFF2-40B4-BE49-F238E27FC236}">
                                <a16:creationId xmlns:a16="http://schemas.microsoft.com/office/drawing/2014/main" id="{7CBCA60B-5BFD-92F1-0686-EDA310BC35ED}"/>
                              </a:ext>
                            </a:extLst>
                          </wps:cNvPr>
                          <wps:cNvSpPr txBox="1"/>
                          <wps:spPr>
                            <a:xfrm>
                              <a:off x="5324193" y="3401709"/>
                              <a:ext cx="2331915" cy="801630"/>
                            </a:xfrm>
                            <a:prstGeom prst="rect">
                              <a:avLst/>
                            </a:prstGeom>
                            <a:noFill/>
                          </wps:spPr>
                          <wps:txbx>
                            <w:txbxContent>
                              <w:p w14:paraId="4B2CA71E"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مكافحة الفساد</w:t>
                                </w:r>
                              </w:p>
                            </w:txbxContent>
                          </wps:txbx>
                          <wps:bodyPr wrap="square">
                            <a:noAutofit/>
                          </wps:bodyPr>
                        </wps:wsp>
                        <pic:pic xmlns:pic="http://schemas.openxmlformats.org/drawingml/2006/picture">
                          <pic:nvPicPr>
                            <pic:cNvPr id="274107951" name="Picture 274107951">
                              <a:extLst>
                                <a:ext uri="{FF2B5EF4-FFF2-40B4-BE49-F238E27FC236}">
                                  <a16:creationId xmlns:a16="http://schemas.microsoft.com/office/drawing/2014/main" id="{9F4B7588-C2C3-7592-0726-17C304AFE312}"/>
                                </a:ext>
                              </a:extLst>
                            </pic:cNvPr>
                            <pic:cNvPicPr>
                              <a:picLocks noChangeAspect="1"/>
                            </pic:cNvPicPr>
                          </pic:nvPicPr>
                          <pic:blipFill>
                            <a:blip r:embed="rId135"/>
                            <a:stretch>
                              <a:fillRect/>
                            </a:stretch>
                          </pic:blipFill>
                          <pic:spPr>
                            <a:xfrm>
                              <a:off x="5890041" y="2202563"/>
                              <a:ext cx="753666" cy="753666"/>
                            </a:xfrm>
                            <a:prstGeom prst="rect">
                              <a:avLst/>
                            </a:prstGeom>
                          </pic:spPr>
                        </pic:pic>
                      </wpg:grpSp>
                    </wpg:wgp>
                  </a:graphicData>
                </a:graphic>
              </wp:inline>
            </w:drawing>
          </mc:Choice>
          <mc:Fallback>
            <w:pict>
              <v:group w14:anchorId="19702061" id="Group 86" o:spid="_x0000_s1213" style="width:459.65pt;height:198pt;mso-position-horizontal-relative:char;mso-position-vertical-relative:line" coordorigin="-4353,-7211" coordsize="128265,55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">
                <v:group id="Group 148131629" o:spid="_x0000_s1214" style="position:absolute;left:6466;top:-7210;width:25451;height:30805" coordorigin="6466,-7210" coordsize="25451,30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">
                  <v:oval id="Google Shape;772;p34" o:spid="_x0000_s1215" style="position:absolute;left:14451;top:6117;width:12002;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" fillcolor="#9fcfd1" stroked="f">
                    <v:textbox inset="2.53958mm,1.2694mm,2.53958mm,1.2694mm"/>
                  </v:oval>
                  <v:shape id="Google Shape;779;p34" o:spid="_x0000_s1216" style="position:absolute;left:8990;top:14690;width:8906;height:8905;visibility:visible;mso-wrap-style:square;v-text-anchor:top" coordsize="217,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" path="m128,c115,74,74,114,,128v41,16,73,48,89,89c103,143,143,102,217,89,177,73,144,40,128,xe" fillcolor="#d8d8d8 [2732]" stroked="f">
                    <v:path arrowok="t" o:extrusionok="f"/>
                  </v:shape>
                  <v:shape id="TextBox 48" o:spid="_x0000_s1217" type="#_x0000_t202" style="position:absolute;left:6466;top:-7210;width:25451;height:1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" filled="f" stroked="f">
                    <v:textbox>
                      <w:txbxContent>
                        <w:p w14:paraId="02BEC11A"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إدارة الأزمات والكوارث</w:t>
                          </w:r>
                        </w:p>
                      </w:txbxContent>
                    </v:textbox>
                  </v:shape>
                  <v:shape id="Picture 1105559666" o:spid="_x0000_s1218" type="#_x0000_t75" style="position:absolute;left:15983;top:7713;width:8906;height:8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">
                    <v:imagedata r:id="rId136" o:title="" grayscale="t" bilevel="t"/>
                  </v:shape>
                </v:group>
                <v:group id="Group 699737460" o:spid="_x0000_s1219" style="position:absolute;left:-4353;top:20151;width:26453;height:27072" coordorigin="-4353,20151" coordsize="26453,27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">
                  <v:oval id="Google Shape;771;p34" o:spid="_x0000_s1220" style="position:absolute;left:434;top:20151;width:12001;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" fillcolor="#ffcc5e" stroked="f">
                    <v:textbox inset="2.53958mm,1.2694mm,2.53958mm,1.2694mm"/>
                  </v:oval>
                  <v:shape id="TextBox 52" o:spid="_x0000_s1221" type="#_x0000_t202" style="position:absolute;left:-4353;top:34093;width:26453;height:1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" filled="f" stroked="f">
                    <v:textbox>
                      <w:txbxContent>
                        <w:p w14:paraId="6B02BFE2"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تحفيز الابتكار وتحسين الاقتصاد</w:t>
                          </w:r>
                        </w:p>
                      </w:txbxContent>
                    </v:textbox>
                  </v:shape>
                  <v:shape id="Picture 2051399840" o:spid="_x0000_s1222" type="#_x0000_t75" style="position:absolute;left:1776;top:22025;width:8906;height:8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">
                    <v:imagedata r:id="rId137" o:title=""/>
                  </v:shape>
                </v:group>
                <v:group id="Group 1453302570" o:spid="_x0000_s1223" style="position:absolute;left:22098;top:14690;width:25218;height:33373" coordorigin="22098,14690" coordsize="25217,33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">
                  <v:oval id="Google Shape;773;p34" o:spid="_x0000_s1224" style="position:absolute;left:28469;top:20151;width:12049;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" fillcolor="#3d8e92" stroked="f">
                    <v:textbox inset="2.53958mm,1.2694mm,2.53958mm,1.2694mm"/>
                  </v:oval>
                  <v:shape id="Google Shape;780;p34" o:spid="_x0000_s1225" style="position:absolute;left:23024;top:14690;width:8890;height:8905;visibility:visible;mso-wrap-style:square;v-text-anchor:top" coordsize="217,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" path="m,89v74,13,115,54,128,128c145,176,177,144,217,128,143,114,103,74,90,,73,40,41,73,,89xe" fillcolor="#d8d8d8 [2732]" stroked="f">
                    <v:path arrowok="t" o:extrusionok="f"/>
                  </v:shape>
                  <v:shape id="TextBox 57" o:spid="_x0000_s1226" type="#_x0000_t202" style="position:absolute;left:22098;top:34007;width:25218;height:14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" filled="f" stroked="f">
                    <v:textbox>
                      <w:txbxContent>
                        <w:p w14:paraId="63883F35"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التعليم والرعاية الصحية</w:t>
                          </w:r>
                        </w:p>
                      </w:txbxContent>
                    </v:textbox>
                  </v:shape>
                  <v:shape id="Picture 1276799990" o:spid="_x0000_s1227" type="#_x0000_t75" style="position:absolute;left:31521;top:23310;width:5913;height:5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">
                    <v:imagedata r:id="rId138" o:title="" gain="19661f" blacklevel="22938f"/>
                  </v:shape>
                </v:group>
                <v:group id="Group 1812354354" o:spid="_x0000_s1228" style="position:absolute;left:93160;top:-7211;width:30752;height:30806" coordorigin="93160,-7211" coordsize="30752,30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">
                  <v:oval id="Google Shape;778;p34" o:spid="_x0000_s1229" style="position:absolute;left:98605;top:6117;width:12017;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" fillcolor="#3d8e92" stroked="f">
                    <v:textbox inset="2.53958mm,1.2694mm,2.53958mm,1.2694mm"/>
                  </v:oval>
                  <v:shape id="Google Shape;785;p34" o:spid="_x0000_s1230" style="position:absolute;left:93160;top:14690;width:8890;height:8905;visibility:visible;mso-wrap-style:square;v-text-anchor:top" coordsize="217,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" path="m128,c114,74,74,114,,128v41,16,73,48,89,89c103,143,143,102,217,89,177,73,144,40,128,xe" fillcolor="#d8d8d8 [2732]" stroked="f">
                    <v:path arrowok="t" o:extrusionok="f"/>
                  </v:shape>
                  <v:shape id="TextBox 62" o:spid="_x0000_s1231" type="#_x0000_t202" style="position:absolute;left:97202;top:-7211;width:26710;height:1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" filled="f" stroked="f">
                    <v:textbox>
                      <w:txbxContent>
                        <w:p w14:paraId="7CEDB9A1"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تحسين الكفاءة التشغيلية</w:t>
                          </w:r>
                        </w:p>
                      </w:txbxContent>
                    </v:textbox>
                  </v:shape>
                  <v:shape id="Picture 1158586129" o:spid="_x0000_s1232" type="#_x0000_t75" style="position:absolute;left:101268;top:8105;width:6584;height:65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">
                    <v:imagedata r:id="rId139" o:title="" grayscale="t" bilevel="t"/>
                  </v:shape>
                </v:group>
                <v:group id="Group 164849201" o:spid="_x0000_s1233" style="position:absolute;left:76559;top:14690;width:31969;height:32535" coordorigin="76559,14690" coordsize="31969,32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">
                  <v:oval id="Google Shape;777;p34" o:spid="_x0000_s1234" style="position:absolute;left:84587;top:20151;width:12017;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" fillcolor="#b0b0b0" stroked="f">
                    <v:textbox inset="2.53958mm,1.2694mm,2.53958mm,1.2694mm"/>
                  </v:oval>
                  <v:shape id="Google Shape;784;p34" o:spid="_x0000_s1235" style="position:absolute;left:79142;top:14690;width:8890;height:8905;visibility:visible;mso-wrap-style:square;v-text-anchor:top" coordsize="217,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" path="m,89v74,13,114,54,128,128c144,176,176,144,217,128,143,114,102,74,89,,73,40,40,73,,89xe" fillcolor="#d8d8d8 [2732]" stroked="f">
                    <v:path arrowok="t" o:extrusionok="f"/>
                  </v:shape>
                  <v:shape id="TextBox 67" o:spid="_x0000_s1236" type="#_x0000_t202" style="position:absolute;left:76559;top:34009;width:31969;height:13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" filled="f" stroked="f">
                    <v:textbox>
                      <w:txbxContent>
                        <w:p w14:paraId="46F74C79"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تحليل البيانات الضخمة واتخاذ القرارات الدقيقة</w:t>
                          </w:r>
                        </w:p>
                      </w:txbxContent>
                    </v:textbox>
                  </v:shape>
                  <v:shape id="Picture 1911738368" o:spid="_x0000_s1237" type="#_x0000_t75" style="position:absolute;left:87810;top:23528;width:5889;height:5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">
                    <v:imagedata r:id="rId140" o:title=""/>
                  </v:shape>
                </v:group>
                <v:group id="Group 1580763623" o:spid="_x0000_s1238" style="position:absolute;left:37073;top:-6229;width:24763;height:29824" coordorigin="37073,-6229" coordsize="24762,29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">
                  <v:oval id="Google Shape;774;p34" o:spid="_x0000_s1239" style="position:absolute;left:42487;top:6117;width:12049;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" fillcolor="#b0b0b0" stroked="f">
                    <v:textbox inset="2.53958mm,1.2694mm,2.53958mm,1.2694mm"/>
                  </v:oval>
                  <v:shape id="Google Shape;781;p34" o:spid="_x0000_s1240" style="position:absolute;left:37073;top:14690;width:8858;height:8905;visibility:visible;mso-wrap-style:square;v-text-anchor:top" coordsize="21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" path="m127,c114,74,74,114,,128v40,16,72,48,89,89c102,143,142,102,216,89,176,73,144,40,127,xe" fillcolor="#d8d8d8 [2732]" stroked="f">
                    <v:path arrowok="t" o:extrusionok="f"/>
                  </v:shape>
                  <v:shape id="TextBox 72" o:spid="_x0000_s1241" type="#_x0000_t202" style="position:absolute;left:39694;top:-6229;width:22142;height:1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" filled="f" stroked="f">
                    <v:textbox>
                      <w:txbxContent>
                        <w:p w14:paraId="183DA8E2"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الأمن والدفاع</w:t>
                          </w:r>
                        </w:p>
                      </w:txbxContent>
                    </v:textbox>
                  </v:shape>
                  <v:shape id="Picture 277063477" o:spid="_x0000_s1242" type="#_x0000_t75" style="position:absolute;left:44975;top:8931;width:7072;height:7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">
                    <v:imagedata r:id="rId141" o:title=""/>
                  </v:shape>
                </v:group>
                <v:group id="Group 1614452121" o:spid="_x0000_s1243" style="position:absolute;left:65108;top:-7211;width:33252;height:30806" coordorigin="65108,-7211" coordsize="33251,30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">
                  <v:oval id="Google Shape;776;p34" o:spid="_x0000_s1244" style="position:absolute;left:70569;top:6117;width:12002;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" fillcolor="#ffcc5e" stroked="f">
                    <v:textbox inset="2.53958mm,1.2694mm,2.53958mm,1.2694mm"/>
                  </v:oval>
                  <v:shape id="Google Shape;783;p34" o:spid="_x0000_s1245" style="position:absolute;left:65108;top:14690;width:8859;height:8905;visibility:visible;mso-wrap-style:square;v-text-anchor:top" coordsize="21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" path="m127,c114,74,74,114,,128v40,16,72,48,89,89c102,143,142,102,216,89,176,73,144,40,127,xe" fillcolor="#d8d8d8 [2732]" stroked="f">
                    <v:path arrowok="t" o:extrusionok="f"/>
                  </v:shape>
                  <v:shape id="TextBox 77" o:spid="_x0000_s1246" type="#_x0000_t202" style="position:absolute;left:69208;top:-7211;width:29152;height:1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" filled="f" stroked="f">
                    <v:textbox>
                      <w:txbxContent>
                        <w:p w14:paraId="1084A14C"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تحسين الخدمات العامة</w:t>
                          </w:r>
                        </w:p>
                      </w:txbxContent>
                    </v:textbox>
                  </v:shape>
                  <v:group id="Google Shape;12162;p120" o:spid="_x0000_s1247" style="position:absolute;left:73569;top:8458;width:6230;height:6232" coordorigin="73569,8458"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">
                    <v:shape id="Google Shape;12163;p120" o:spid="_x0000_s1248" style="position:absolute;left:73569;top:9709;width:3316;height:2066;visibility:visible;mso-wrap-style:square;v-text-anchor:middle" coordsize="10419,6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" path="m2751,2905r,3286l1429,6191r,-3286l2751,2905xm5847,2084r,4107l4525,6191r,-4107l5847,2084xm8942,298r,5893l7609,6191r,-5893l8942,298xm7466,v-83,,-143,72,-143,155l7323,6191r-1167,l6156,1941v,-95,-71,-155,-143,-155l4370,1786v-83,,-143,72,-143,155l4227,6191r-1166,l3061,2751v,-84,-72,-143,-143,-143l1275,2608v-84,,-143,71,-143,143l1132,6191r-988,c60,6191,1,6263,1,6346v,84,71,143,143,143l10264,6489v95,,155,-71,155,-143c10395,6251,10323,6191,10240,6191r-988,l9252,155c9252,60,9180,,9109,l7466,xe" filled="f" stroked="f">
                      <v:path arrowok="t" o:extrusionok="f"/>
                    </v:shape>
                    <v:shape id="Google Shape;12164;p120" o:spid="_x0000_s1249" style="position:absolute;left:73611;top:8458;width:3164;height:1914;visibility:visible;mso-wrap-style:square;v-text-anchor:middle" coordsize="9943,6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" path="m9447,v-14,,-27,1,-40,2l8097,169v-250,24,-453,286,-417,536c7703,951,7914,1123,8167,1123v16,,33,,49,-2l8323,1109r,c6716,2967,4811,3919,3465,4407,1787,5003,477,5062,477,5062,203,5074,1,5288,13,5550v11,274,226,465,476,465l501,6015v59,,1452,-48,3274,-703c4811,4943,5775,4467,6656,3872v72,-48,84,-143,36,-203c6670,3618,6621,3594,6573,3594v-31,,-61,9,-83,28c5620,4205,4692,4681,3692,5038,1906,5669,560,5717,525,5717v-96,,-167,-71,-179,-167c346,5467,417,5372,501,5372v24,,1357,-36,3095,-667c5061,4181,7144,3133,8835,1014v92,-103,7,-251,-117,-251c8714,763,8709,764,8704,764r-488,60c8208,825,8200,825,8192,825v-83,,-145,-56,-167,-132c7990,586,8061,478,8168,478l9478,312v6,-1,12,-1,18,-1c9594,311,9669,400,9669,490r,1310c9669,1895,9597,1979,9490,1979v-83,,-179,-72,-179,-179l9311,1407v,-59,-47,-119,-107,-155c9187,1242,9169,1238,9152,1238v-46,,-92,28,-126,62c8466,2002,7811,2633,7097,3193v-60,36,-72,143,-36,202c7091,3433,7144,3451,7194,3451v30,,59,-6,81,-20c7895,2943,8466,2419,8990,1824v12,250,214,452,476,452c9728,2276,9942,2074,9942,1800r,-1322c9942,347,9883,216,9776,121,9679,46,9564,,9447,xe" filled="f" stroked="f">
                      <v:path arrowok="t" o:extrusionok="f"/>
                    </v:shape>
                  </v:group>
                </v:group>
                <v:group id="Group 221895926" o:spid="_x0000_s1250" style="position:absolute;left:51091;top:14690;width:25470;height:27343" coordorigin="51091,14690" coordsize="25469,27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">
                  <v:oval id="Google Shape;775;p34" o:spid="_x0000_s1251" style="position:absolute;left:56504;top:20151;width:12049;height:1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" fillcolor="#9fcfd1" stroked="f">
                    <v:textbox inset="2.53958mm,1.2694mm,2.53958mm,1.2694mm"/>
                  </v:oval>
                  <v:shape id="Google Shape;782;p34" o:spid="_x0000_s1252" style="position:absolute;left:51091;top:14690;width:8858;height:8905;visibility:visible;mso-wrap-style:square;v-text-anchor:top" coordsize="21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" path="m,89v74,13,114,54,127,128c144,176,176,144,216,128,142,114,102,74,89,,72,40,40,73,,89xe" fillcolor="#d8d8d8 [2732]" stroked="f">
                    <v:path arrowok="t" o:extrusionok="f"/>
                  </v:shape>
                  <v:shape id="TextBox 84" o:spid="_x0000_s1253" type="#_x0000_t202" style="position:absolute;left:53241;top:34017;width:23320;height:8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" filled="f" stroked="f">
                    <v:textbox>
                      <w:txbxContent>
                        <w:p w14:paraId="4B2CA71E" w14:textId="77777777" w:rsidR="009767B0" w:rsidRDefault="009767B0" w:rsidP="009767B0">
                          <w:pPr>
                            <w:bidi w:val="0"/>
                            <w:jc w:val="center"/>
                            <w:rPr>
                              <w:rFonts w:eastAsia="Calibri" w:hAnsi="Adobe Arabic" w:cs="Adobe Arabic"/>
                              <w:b/>
                              <w:bCs/>
                              <w:kern w:val="24"/>
                              <w:sz w:val="32"/>
                              <w:szCs w:val="32"/>
                              <w:lang w:bidi="ar-EG"/>
                            </w:rPr>
                          </w:pPr>
                          <w:r>
                            <w:rPr>
                              <w:rFonts w:eastAsia="Calibri" w:hAnsi="Adobe Arabic" w:cs="Adobe Arabic"/>
                              <w:b/>
                              <w:bCs/>
                              <w:kern w:val="24"/>
                              <w:sz w:val="32"/>
                              <w:szCs w:val="32"/>
                              <w:rtl/>
                              <w:lang w:bidi="ar-EG"/>
                            </w:rPr>
                            <w:t>مكافحة الفساد</w:t>
                          </w:r>
                        </w:p>
                      </w:txbxContent>
                    </v:textbox>
                  </v:shape>
                  <v:shape id="Picture 274107951" o:spid="_x0000_s1254" type="#_x0000_t75" style="position:absolute;left:58900;top:22025;width:7537;height:7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">
                    <v:imagedata r:id="rId142" o:title=""/>
                  </v:shape>
                </v:group>
                <w10:anchorlock/>
              </v:group>
            </w:pict>
          </mc:Fallback>
        </mc:AlternateContent>
      </w:r>
    </w:p>
    <w:p w14:paraId="50C8D1CE" w14:textId="4380AB25"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3A327FDC" wp14:editId="03078278">
                <wp:extent cx="5731510" cy="892088"/>
                <wp:effectExtent l="0" t="0" r="2540" b="22860"/>
                <wp:docPr id="150632009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99691090" name="مجموعة 47"/>
                        <wpg:cNvGrpSpPr/>
                        <wpg:grpSpPr>
                          <a:xfrm>
                            <a:off x="0" y="0"/>
                            <a:ext cx="5731510" cy="895351"/>
                            <a:chOff x="0" y="0"/>
                            <a:chExt cx="5878196" cy="918845"/>
                          </a:xfrm>
                        </wpg:grpSpPr>
                        <wpg:grpSp>
                          <wpg:cNvPr id="1115416693" name="مجموعة 48"/>
                          <wpg:cNvGrpSpPr/>
                          <wpg:grpSpPr>
                            <a:xfrm>
                              <a:off x="0" y="0"/>
                              <a:ext cx="5878196" cy="918845"/>
                              <a:chOff x="0" y="0"/>
                              <a:chExt cx="6240348" cy="919070"/>
                            </a:xfrm>
                          </wpg:grpSpPr>
                          <wpg:grpSp>
                            <wpg:cNvPr id="1312413169" name="مجموعة 49"/>
                            <wpg:cNvGrpSpPr/>
                            <wpg:grpSpPr>
                              <a:xfrm>
                                <a:off x="0" y="169208"/>
                                <a:ext cx="5433072" cy="580613"/>
                                <a:chOff x="0" y="169208"/>
                                <a:chExt cx="5433072" cy="580613"/>
                              </a:xfrm>
                            </wpg:grpSpPr>
                            <wps:wsp>
                              <wps:cNvPr id="18625846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40281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73882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9049343" name="مربع نص 41"/>
                          <wps:cNvSpPr txBox="1"/>
                          <wps:spPr>
                            <a:xfrm>
                              <a:off x="204466" y="256739"/>
                              <a:ext cx="4615440" cy="389157"/>
                            </a:xfrm>
                            <a:prstGeom prst="rect">
                              <a:avLst/>
                            </a:prstGeom>
                            <a:noFill/>
                          </wps:spPr>
                          <wps:txbx>
                            <w:txbxContent>
                              <w:p w14:paraId="5D98F6F3" w14:textId="2C283E7E"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الكفاءة التشغيلية</w:t>
                                </w:r>
                              </w:p>
                            </w:txbxContent>
                          </wps:txbx>
                          <wps:bodyPr wrap="square" rtlCol="1">
                            <a:spAutoFit/>
                          </wps:bodyPr>
                        </wps:wsp>
                      </wpg:grpSp>
                      <pic:pic xmlns:pic="http://schemas.openxmlformats.org/drawingml/2006/picture">
                        <pic:nvPicPr>
                          <pic:cNvPr id="197080379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A327FDC" id="_x0000_s125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13LNh5sHAAD7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12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">
                  <v:group id="مجموعة 48" o:spid="_x0000_s12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">
                    <v:group id="مجموعة 49" o:spid="_x0000_s12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">
                      <v:shape id="شكل حر 50" o:spid="_x0000_s12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" fillcolor="#a5a5a5 [2092]" stroked="f" strokeweight="1pt">
                        <v:stroke joinstyle="miter"/>
                      </v:roundrect>
                    </v:group>
                    <v:oval id="شكل بيضاوي 52" o:spid="_x0000_s12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" filled="f" strokecolor="#168489" strokeweight="1pt">
                      <v:stroke joinstyle="miter"/>
                    </v:oval>
                  </v:group>
                  <v:shape id="مربع نص 41" o:spid="_x0000_s126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" filled="f" stroked="f">
                    <v:textbox style="mso-fit-shape-to-text:t">
                      <w:txbxContent>
                        <w:p w14:paraId="5D98F6F3" w14:textId="2C283E7E"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الكفاءة التشغيلية</w:t>
                          </w:r>
                        </w:p>
                      </w:txbxContent>
                    </v:textbox>
                  </v:shape>
                </v:group>
                <v:shape id="صورة 54" o:spid="_x0000_s12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">
                  <v:imagedata r:id="rId105" o:title=""/>
                </v:shape>
                <w10:anchorlock/>
              </v:group>
            </w:pict>
          </mc:Fallback>
        </mc:AlternateContent>
      </w:r>
    </w:p>
    <w:p w14:paraId="1765A31B" w14:textId="4E1DE21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أتمتة العمليات المتكررة: </w:t>
      </w:r>
      <w:hyperlink r:id="rId143"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 xml:space="preserve">يُمكن الحكومات من أتمتة العديد من المهام الروتينية، مثل معالجة الوثائق، إصدار التراخيص، وتسجيل البيانات. </w:t>
      </w:r>
    </w:p>
    <w:p w14:paraId="312F1036" w14:textId="63C87917"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تحسين استخدام الموارد: </w:t>
      </w:r>
      <w:r w:rsidRPr="00AC7AE4">
        <w:rPr>
          <w:rFonts w:ascii="Sakkal Majalla" w:hAnsi="Sakkal Majalla" w:cs="Sakkal Majalla"/>
          <w:sz w:val="32"/>
          <w:szCs w:val="32"/>
          <w:rtl/>
        </w:rPr>
        <w:t xml:space="preserve">باستخدام </w:t>
      </w:r>
      <w:hyperlink r:id="rId144"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 يمكن للحكومات تحسين توزيع الموارد البشرية والمادية، حيث يمكن تخصيص الموارد بشكل أكثر فعالية بناءً على تحليل البيانات والتنبؤ بالاحتياجات المستقبلية.</w:t>
      </w:r>
    </w:p>
    <w:p w14:paraId="5829EF5C" w14:textId="3FAF72D6"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48D55A3A" wp14:editId="1194E8B7">
                <wp:extent cx="5731510" cy="892088"/>
                <wp:effectExtent l="0" t="0" r="2540" b="22860"/>
                <wp:docPr id="14069182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3163956" name="مجموعة 47"/>
                        <wpg:cNvGrpSpPr/>
                        <wpg:grpSpPr>
                          <a:xfrm>
                            <a:off x="0" y="0"/>
                            <a:ext cx="5731510" cy="895351"/>
                            <a:chOff x="0" y="0"/>
                            <a:chExt cx="5878196" cy="918845"/>
                          </a:xfrm>
                        </wpg:grpSpPr>
                        <wpg:grpSp>
                          <wpg:cNvPr id="235998937" name="مجموعة 48"/>
                          <wpg:cNvGrpSpPr/>
                          <wpg:grpSpPr>
                            <a:xfrm>
                              <a:off x="0" y="0"/>
                              <a:ext cx="5878196" cy="918845"/>
                              <a:chOff x="0" y="0"/>
                              <a:chExt cx="6240348" cy="919070"/>
                            </a:xfrm>
                          </wpg:grpSpPr>
                          <wpg:grpSp>
                            <wpg:cNvPr id="2019151384" name="مجموعة 49"/>
                            <wpg:cNvGrpSpPr/>
                            <wpg:grpSpPr>
                              <a:xfrm>
                                <a:off x="0" y="169208"/>
                                <a:ext cx="5433072" cy="580613"/>
                                <a:chOff x="0" y="169208"/>
                                <a:chExt cx="5433072" cy="580613"/>
                              </a:xfrm>
                            </wpg:grpSpPr>
                            <wps:wsp>
                              <wps:cNvPr id="6506444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33606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13141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5718034" name="مربع نص 41"/>
                          <wps:cNvSpPr txBox="1"/>
                          <wps:spPr>
                            <a:xfrm>
                              <a:off x="204466" y="256663"/>
                              <a:ext cx="4615440" cy="389157"/>
                            </a:xfrm>
                            <a:prstGeom prst="rect">
                              <a:avLst/>
                            </a:prstGeom>
                            <a:noFill/>
                          </wps:spPr>
                          <wps:txbx>
                            <w:txbxContent>
                              <w:p w14:paraId="5224E672" w14:textId="06DFBDA9"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تحليل البيانات الضخمة واتخاذ القرارات الدقيقة</w:t>
                                </w:r>
                              </w:p>
                            </w:txbxContent>
                          </wps:txbx>
                          <wps:bodyPr wrap="square" rtlCol="1">
                            <a:spAutoFit/>
                          </wps:bodyPr>
                        </wps:wsp>
                      </wpg:grpSp>
                      <pic:pic xmlns:pic="http://schemas.openxmlformats.org/drawingml/2006/picture">
                        <pic:nvPicPr>
                          <pic:cNvPr id="104977460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D55A3A" id="_x0000_s126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n3CYvlAcAAPg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12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">
                  <v:group id="مجموعة 48" o:spid="_x0000_s12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">
                    <v:group id="مجموعة 49" o:spid="_x0000_s12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">
                      <v:shape id="شكل حر 50" o:spid="_x0000_s12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" fillcolor="#a5a5a5 [2092]" stroked="f" strokeweight="1pt">
                        <v:stroke joinstyle="miter"/>
                      </v:roundrect>
                    </v:group>
                    <v:oval id="شكل بيضاوي 52" o:spid="_x0000_s12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" filled="f" strokecolor="#168489" strokeweight="1pt">
                      <v:stroke joinstyle="miter"/>
                    </v:oval>
                  </v:group>
                  <v:shape id="مربع نص 41" o:spid="_x0000_s1271"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" filled="f" stroked="f">
                    <v:textbox style="mso-fit-shape-to-text:t">
                      <w:txbxContent>
                        <w:p w14:paraId="5224E672" w14:textId="06DFBDA9"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تحليل البيانات الضخمة واتخاذ القرارات الدقيقة</w:t>
                          </w:r>
                        </w:p>
                      </w:txbxContent>
                    </v:textbox>
                  </v:shape>
                </v:group>
                <v:shape id="صورة 54" o:spid="_x0000_s12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">
                  <v:imagedata r:id="rId105" o:title=""/>
                </v:shape>
                <w10:anchorlock/>
              </v:group>
            </w:pict>
          </mc:Fallback>
        </mc:AlternateContent>
      </w:r>
    </w:p>
    <w:p w14:paraId="67C8B4D6" w14:textId="651E2C32"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تحليل البيانات المعقدة: </w:t>
      </w:r>
      <w:r w:rsidRPr="00AC7AE4">
        <w:rPr>
          <w:rFonts w:ascii="Sakkal Majalla" w:hAnsi="Sakkal Majalla" w:cs="Sakkal Majalla"/>
          <w:sz w:val="32"/>
          <w:szCs w:val="32"/>
          <w:rtl/>
        </w:rPr>
        <w:t xml:space="preserve">الحكومات تتعامل مع كميات هائلة من البيانات، </w:t>
      </w:r>
      <w:hyperlink r:id="rId145" w:history="1">
        <w:r w:rsidRPr="006D2F31">
          <w:rPr>
            <w:rStyle w:val="Hyperlink"/>
            <w:rFonts w:ascii="Sakkal Majalla" w:hAnsi="Sakkal Majalla" w:cs="Sakkal Majalla"/>
            <w:sz w:val="32"/>
            <w:szCs w:val="32"/>
            <w:rtl/>
          </w:rPr>
          <w:t>والذكاء الاصطناعي</w:t>
        </w:r>
      </w:hyperlink>
      <w:r w:rsidRPr="00AC7AE4">
        <w:rPr>
          <w:rFonts w:ascii="Sakkal Majalla" w:hAnsi="Sakkal Majalla" w:cs="Sakkal Majalla"/>
          <w:sz w:val="32"/>
          <w:szCs w:val="32"/>
          <w:rtl/>
        </w:rPr>
        <w:t xml:space="preserve"> يمكنه تحليل هذه البيانات بسرعة وفعالية. </w:t>
      </w:r>
    </w:p>
    <w:p w14:paraId="19CE6A1C" w14:textId="4A4F0FAE"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التنبؤ والتخطيط: </w:t>
      </w:r>
      <w:hyperlink r:id="rId146" w:history="1">
        <w:r w:rsidRPr="006D2F31">
          <w:rPr>
            <w:rStyle w:val="Hyperlink"/>
            <w:rFonts w:ascii="Sakkal Majalla" w:hAnsi="Sakkal Majalla" w:cs="Sakkal Majalla"/>
            <w:sz w:val="32"/>
            <w:szCs w:val="32"/>
            <w:rtl/>
          </w:rPr>
          <w:t>الذكاء الاصطناعي</w:t>
        </w:r>
      </w:hyperlink>
      <w:r w:rsidRPr="00AC7AE4">
        <w:rPr>
          <w:rFonts w:ascii="Sakkal Majalla" w:hAnsi="Sakkal Majalla" w:cs="Sakkal Majalla"/>
          <w:sz w:val="32"/>
          <w:szCs w:val="32"/>
          <w:rtl/>
        </w:rPr>
        <w:t xml:space="preserve"> يمكن أن يساعد الحكومات في التنبؤ بالتحديات المستقبلية مثل الكوارث الطبيعية، أو الأزمات الاقتصادية، أو حتى الاحتياجات السكانية، مما يسمح بالتخطيط المسبق واتخاذ تدابير وقائية.</w:t>
      </w:r>
    </w:p>
    <w:p w14:paraId="301B7728" w14:textId="309F01A4"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F0EACF8" wp14:editId="68A3E2C1">
                <wp:extent cx="5731510" cy="892088"/>
                <wp:effectExtent l="0" t="0" r="2540" b="22860"/>
                <wp:docPr id="19268349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12336873" name="مجموعة 47"/>
                        <wpg:cNvGrpSpPr/>
                        <wpg:grpSpPr>
                          <a:xfrm>
                            <a:off x="0" y="0"/>
                            <a:ext cx="5731510" cy="895351"/>
                            <a:chOff x="0" y="0"/>
                            <a:chExt cx="5878196" cy="918845"/>
                          </a:xfrm>
                        </wpg:grpSpPr>
                        <wpg:grpSp>
                          <wpg:cNvPr id="1521799554" name="مجموعة 48"/>
                          <wpg:cNvGrpSpPr/>
                          <wpg:grpSpPr>
                            <a:xfrm>
                              <a:off x="0" y="0"/>
                              <a:ext cx="5878196" cy="918845"/>
                              <a:chOff x="0" y="0"/>
                              <a:chExt cx="6240348" cy="919070"/>
                            </a:xfrm>
                          </wpg:grpSpPr>
                          <wpg:grpSp>
                            <wpg:cNvPr id="1536417218" name="مجموعة 49"/>
                            <wpg:cNvGrpSpPr/>
                            <wpg:grpSpPr>
                              <a:xfrm>
                                <a:off x="0" y="169208"/>
                                <a:ext cx="5433072" cy="580613"/>
                                <a:chOff x="0" y="169208"/>
                                <a:chExt cx="5433072" cy="580613"/>
                              </a:xfrm>
                            </wpg:grpSpPr>
                            <wps:wsp>
                              <wps:cNvPr id="4987633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89265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67536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3678275" name="مربع نص 41"/>
                          <wps:cNvSpPr txBox="1"/>
                          <wps:spPr>
                            <a:xfrm>
                              <a:off x="204466" y="256739"/>
                              <a:ext cx="4615440" cy="389157"/>
                            </a:xfrm>
                            <a:prstGeom prst="rect">
                              <a:avLst/>
                            </a:prstGeom>
                            <a:noFill/>
                          </wps:spPr>
                          <wps:txbx>
                            <w:txbxContent>
                              <w:p w14:paraId="18B05CB8" w14:textId="3C610C83"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الخدمات العامة</w:t>
                                </w:r>
                              </w:p>
                            </w:txbxContent>
                          </wps:txbx>
                          <wps:bodyPr wrap="square" rtlCol="1">
                            <a:spAutoFit/>
                          </wps:bodyPr>
                        </wps:wsp>
                      </wpg:grpSp>
                      <pic:pic xmlns:pic="http://schemas.openxmlformats.org/drawingml/2006/picture">
                        <pic:nvPicPr>
                          <pic:cNvPr id="80540096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F0EACF8" id="_x0000_s127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">
                <v:group id="مجموعة 47" o:spid="_x0000_s12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">
                  <v:group id="مجموعة 48" o:spid="_x0000_s12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">
                    <v:group id="مجموعة 49" o:spid="_x0000_s12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">
                      <v:shape id="شكل حر 50" o:spid="_x0000_s12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" fillcolor="#a5a5a5 [2092]" stroked="f" strokeweight="1pt">
                        <v:stroke joinstyle="miter"/>
                      </v:roundrect>
                    </v:group>
                    <v:oval id="شكل بيضاوي 52" o:spid="_x0000_s12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" filled="f" strokecolor="#168489" strokeweight="1pt">
                      <v:stroke joinstyle="miter"/>
                    </v:oval>
                  </v:group>
                  <v:shape id="مربع نص 41" o:spid="_x0000_s128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" filled="f" stroked="f">
                    <v:textbox style="mso-fit-shape-to-text:t">
                      <w:txbxContent>
                        <w:p w14:paraId="18B05CB8" w14:textId="3C610C83"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الخدمات العامة</w:t>
                          </w:r>
                        </w:p>
                      </w:txbxContent>
                    </v:textbox>
                  </v:shape>
                </v:group>
                <v:shape id="صورة 54" o:spid="_x0000_s12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">
                  <v:imagedata r:id="rId105" o:title=""/>
                </v:shape>
                <w10:anchorlock/>
              </v:group>
            </w:pict>
          </mc:Fallback>
        </mc:AlternateContent>
      </w:r>
    </w:p>
    <w:p w14:paraId="13520AF8" w14:textId="70628135"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تخصيص الخدمات: </w:t>
      </w:r>
      <w:r w:rsidRPr="00AC7AE4">
        <w:rPr>
          <w:rFonts w:ascii="Sakkal Majalla" w:hAnsi="Sakkal Majalla" w:cs="Sakkal Majalla"/>
          <w:sz w:val="32"/>
          <w:szCs w:val="32"/>
          <w:rtl/>
        </w:rPr>
        <w:t xml:space="preserve">يمكن </w:t>
      </w:r>
      <w:hyperlink r:id="rId147" w:history="1">
        <w:r w:rsidRPr="006D2F31">
          <w:rPr>
            <w:rStyle w:val="Hyperlink"/>
            <w:rFonts w:ascii="Sakkal Majalla" w:hAnsi="Sakkal Majalla" w:cs="Sakkal Majalla"/>
            <w:sz w:val="32"/>
            <w:szCs w:val="32"/>
            <w:rtl/>
          </w:rPr>
          <w:t>للذكاء الاصطناعي</w:t>
        </w:r>
      </w:hyperlink>
      <w:r w:rsidRPr="00AC7AE4">
        <w:rPr>
          <w:rFonts w:ascii="Sakkal Majalla" w:hAnsi="Sakkal Majalla" w:cs="Sakkal Majalla"/>
          <w:sz w:val="32"/>
          <w:szCs w:val="32"/>
          <w:rtl/>
        </w:rPr>
        <w:t xml:space="preserve"> تحسين تجربة المواطن من خلال تخصيص الخدمات لتلبية احتياجات الأفراد بشكل أفضل. على سبيل المثال، باستخدام معالجة اللغة الطبيعية (</w:t>
      </w:r>
      <w:r w:rsidRPr="00AC7AE4">
        <w:rPr>
          <w:rFonts w:ascii="Sakkal Majalla" w:hAnsi="Sakkal Majalla" w:cs="Sakkal Majalla"/>
          <w:sz w:val="32"/>
          <w:szCs w:val="32"/>
        </w:rPr>
        <w:t>NLP</w:t>
      </w:r>
      <w:r w:rsidRPr="00AC7AE4">
        <w:rPr>
          <w:rFonts w:ascii="Sakkal Majalla" w:hAnsi="Sakkal Majalla" w:cs="Sakkal Majalla"/>
          <w:sz w:val="32"/>
          <w:szCs w:val="32"/>
          <w:rtl/>
        </w:rPr>
        <w:t>)، يمكن للحكومات تطوير منصات تفاعلية مثل المساعدات الافتراضية لتقديم المشورة أو الإجابة على أسئلة المواطنين في الوقت الفعلي.</w:t>
      </w:r>
    </w:p>
    <w:p w14:paraId="4D7B92D3" w14:textId="3CBFFB2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تسريع الإجراءات: </w:t>
      </w:r>
      <w:r w:rsidRPr="00AC7AE4">
        <w:rPr>
          <w:rFonts w:ascii="Sakkal Majalla" w:hAnsi="Sakkal Majalla" w:cs="Sakkal Majalla"/>
          <w:sz w:val="32"/>
          <w:szCs w:val="32"/>
          <w:rtl/>
        </w:rPr>
        <w:t xml:space="preserve">تقنيات </w:t>
      </w:r>
      <w:hyperlink r:id="rId148" w:history="1">
        <w:r w:rsidRPr="006D2F31">
          <w:rPr>
            <w:rStyle w:val="Hyperlink"/>
            <w:rFonts w:ascii="Sakkal Majalla" w:hAnsi="Sakkal Majalla" w:cs="Sakkal Majalla"/>
            <w:sz w:val="32"/>
            <w:szCs w:val="32"/>
            <w:rtl/>
          </w:rPr>
          <w:t>الذكاء الاصطناعي</w:t>
        </w:r>
      </w:hyperlink>
      <w:r w:rsidRPr="00AC7AE4">
        <w:rPr>
          <w:rFonts w:ascii="Sakkal Majalla" w:hAnsi="Sakkal Majalla" w:cs="Sakkal Majalla"/>
          <w:sz w:val="32"/>
          <w:szCs w:val="32"/>
          <w:rtl/>
        </w:rPr>
        <w:t xml:space="preserve"> تساعد في تقصير أوقات معالجة الطلبات والشكاوى والمعاملات، مما يخفف من ضغط الانتظار على المواطنين ويزيد من رضاهم عن الخدمات المقدمة.</w:t>
      </w:r>
    </w:p>
    <w:p w14:paraId="18BC947A" w14:textId="240A568D" w:rsidR="00675E6B" w:rsidRPr="005E5B14" w:rsidRDefault="00377231" w:rsidP="001B33CA">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3BA7335E" wp14:editId="3271CBE8">
                <wp:extent cx="5731510" cy="892088"/>
                <wp:effectExtent l="0" t="0" r="2540" b="22860"/>
                <wp:docPr id="16848067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21497568" name="مجموعة 47"/>
                        <wpg:cNvGrpSpPr/>
                        <wpg:grpSpPr>
                          <a:xfrm>
                            <a:off x="0" y="0"/>
                            <a:ext cx="5731510" cy="895351"/>
                            <a:chOff x="0" y="0"/>
                            <a:chExt cx="5878196" cy="918845"/>
                          </a:xfrm>
                        </wpg:grpSpPr>
                        <wpg:grpSp>
                          <wpg:cNvPr id="688538326" name="مجموعة 48"/>
                          <wpg:cNvGrpSpPr/>
                          <wpg:grpSpPr>
                            <a:xfrm>
                              <a:off x="0" y="0"/>
                              <a:ext cx="5878196" cy="918845"/>
                              <a:chOff x="0" y="0"/>
                              <a:chExt cx="6240348" cy="919070"/>
                            </a:xfrm>
                          </wpg:grpSpPr>
                          <wpg:grpSp>
                            <wpg:cNvPr id="2082208433" name="مجموعة 49"/>
                            <wpg:cNvGrpSpPr/>
                            <wpg:grpSpPr>
                              <a:xfrm>
                                <a:off x="0" y="169208"/>
                                <a:ext cx="5433072" cy="580613"/>
                                <a:chOff x="0" y="169208"/>
                                <a:chExt cx="5433072" cy="580613"/>
                              </a:xfrm>
                            </wpg:grpSpPr>
                            <wps:wsp>
                              <wps:cNvPr id="9041076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55247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1633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197341" name="مربع نص 41"/>
                          <wps:cNvSpPr txBox="1"/>
                          <wps:spPr>
                            <a:xfrm>
                              <a:off x="204466" y="256739"/>
                              <a:ext cx="4615440" cy="389157"/>
                            </a:xfrm>
                            <a:prstGeom prst="rect">
                              <a:avLst/>
                            </a:prstGeom>
                            <a:noFill/>
                          </wps:spPr>
                          <wps:txbx>
                            <w:txbxContent>
                              <w:p w14:paraId="723EE8CB" w14:textId="1EC9FA05"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مكافحة الفساد</w:t>
                                </w:r>
                              </w:p>
                            </w:txbxContent>
                          </wps:txbx>
                          <wps:bodyPr wrap="square" rtlCol="1">
                            <a:spAutoFit/>
                          </wps:bodyPr>
                        </wps:wsp>
                      </wpg:grpSp>
                      <pic:pic xmlns:pic="http://schemas.openxmlformats.org/drawingml/2006/picture">
                        <pic:nvPicPr>
                          <pic:cNvPr id="21966239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A7335E" id="_x0000_s128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">
                <v:group id="مجموعة 47" o:spid="_x0000_s12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">
                  <v:group id="مجموعة 48" o:spid="_x0000_s12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">
                    <v:group id="مجموعة 49" o:spid="_x0000_s12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">
                      <v:shape id="شكل حر 50" o:spid="_x0000_s12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" fillcolor="#a5a5a5 [2092]" stroked="f" strokeweight="1pt">
                        <v:stroke joinstyle="miter"/>
                      </v:roundrect>
                    </v:group>
                    <v:oval id="شكل بيضاوي 52" o:spid="_x0000_s12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" filled="f" strokecolor="#168489" strokeweight="1pt">
                      <v:stroke joinstyle="miter"/>
                    </v:oval>
                  </v:group>
                  <v:shape id="مربع نص 41" o:spid="_x0000_s128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" filled="f" stroked="f">
                    <v:textbox style="mso-fit-shape-to-text:t">
                      <w:txbxContent>
                        <w:p w14:paraId="723EE8CB" w14:textId="1EC9FA05"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مكافحة الفساد</w:t>
                          </w:r>
                        </w:p>
                      </w:txbxContent>
                    </v:textbox>
                  </v:shape>
                </v:group>
                <v:shape id="صورة 54" o:spid="_x0000_s12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">
                  <v:imagedata r:id="rId105" o:title=""/>
                </v:shape>
                <w10:anchorlock/>
              </v:group>
            </w:pict>
          </mc:Fallback>
        </mc:AlternateContent>
      </w:r>
    </w:p>
    <w:p w14:paraId="22334D91" w14:textId="3F8D8159"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رصد الشذوذ: </w:t>
      </w:r>
      <w:r w:rsidRPr="00AC7AE4">
        <w:rPr>
          <w:rFonts w:ascii="Sakkal Majalla" w:hAnsi="Sakkal Majalla" w:cs="Sakkal Majalla"/>
          <w:sz w:val="32"/>
          <w:szCs w:val="32"/>
          <w:rtl/>
        </w:rPr>
        <w:t xml:space="preserve">من خلال تحليل الأنماط في البيانات المالية والإدارية، يمكن </w:t>
      </w:r>
      <w:hyperlink r:id="rId149" w:history="1">
        <w:r w:rsidRPr="006D2F31">
          <w:rPr>
            <w:rStyle w:val="Hyperlink"/>
            <w:rFonts w:ascii="Sakkal Majalla" w:hAnsi="Sakkal Majalla" w:cs="Sakkal Majalla"/>
            <w:sz w:val="32"/>
            <w:szCs w:val="32"/>
            <w:rtl/>
          </w:rPr>
          <w:t>للذكاء الاصطناعي</w:t>
        </w:r>
      </w:hyperlink>
      <w:r w:rsidRPr="00AC7AE4">
        <w:rPr>
          <w:rFonts w:ascii="Sakkal Majalla" w:hAnsi="Sakkal Majalla" w:cs="Sakkal Majalla"/>
          <w:sz w:val="32"/>
          <w:szCs w:val="32"/>
          <w:rtl/>
        </w:rPr>
        <w:t xml:space="preserve"> اكتشاف التصرفات غير الطبيعية أو غير القانونية، مما يساعد في مكافحة الفساد داخل المؤسسات الحكومية.</w:t>
      </w:r>
    </w:p>
    <w:p w14:paraId="253368BA" w14:textId="70E38720"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الشفافية: </w:t>
      </w:r>
      <w:hyperlink r:id="rId150"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يعزز الشفافية في إدارة الموارد العامة من خلال توفير نظم رقابية آلية لتحليل البيانات المالية والمعاملات الحكومية.</w:t>
      </w:r>
    </w:p>
    <w:p w14:paraId="43380533" w14:textId="0CE7A5C0"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DCE6655" wp14:editId="6CB13C65">
                <wp:extent cx="5731510" cy="892088"/>
                <wp:effectExtent l="0" t="0" r="2540" b="22860"/>
                <wp:docPr id="1909537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22577501" name="مجموعة 47"/>
                        <wpg:cNvGrpSpPr/>
                        <wpg:grpSpPr>
                          <a:xfrm>
                            <a:off x="0" y="0"/>
                            <a:ext cx="5731510" cy="895351"/>
                            <a:chOff x="0" y="0"/>
                            <a:chExt cx="5878196" cy="918845"/>
                          </a:xfrm>
                        </wpg:grpSpPr>
                        <wpg:grpSp>
                          <wpg:cNvPr id="1155167513" name="مجموعة 48"/>
                          <wpg:cNvGrpSpPr/>
                          <wpg:grpSpPr>
                            <a:xfrm>
                              <a:off x="0" y="0"/>
                              <a:ext cx="5878196" cy="918845"/>
                              <a:chOff x="0" y="0"/>
                              <a:chExt cx="6240348" cy="919070"/>
                            </a:xfrm>
                          </wpg:grpSpPr>
                          <wpg:grpSp>
                            <wpg:cNvPr id="172646236" name="مجموعة 49"/>
                            <wpg:cNvGrpSpPr/>
                            <wpg:grpSpPr>
                              <a:xfrm>
                                <a:off x="0" y="169208"/>
                                <a:ext cx="5433072" cy="580613"/>
                                <a:chOff x="0" y="169208"/>
                                <a:chExt cx="5433072" cy="580613"/>
                              </a:xfrm>
                            </wpg:grpSpPr>
                            <wps:wsp>
                              <wps:cNvPr id="19132769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575268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70831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2414036" name="مربع نص 41"/>
                          <wps:cNvSpPr txBox="1"/>
                          <wps:spPr>
                            <a:xfrm>
                              <a:off x="204466" y="256739"/>
                              <a:ext cx="4615440" cy="389157"/>
                            </a:xfrm>
                            <a:prstGeom prst="rect">
                              <a:avLst/>
                            </a:prstGeom>
                            <a:noFill/>
                          </wps:spPr>
                          <wps:txbx>
                            <w:txbxContent>
                              <w:p w14:paraId="52A83FF9" w14:textId="4B6480B6"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الأمن والدفاع</w:t>
                                </w:r>
                              </w:p>
                            </w:txbxContent>
                          </wps:txbx>
                          <wps:bodyPr wrap="square" rtlCol="1">
                            <a:spAutoFit/>
                          </wps:bodyPr>
                        </wps:wsp>
                      </wpg:grpSp>
                      <pic:pic xmlns:pic="http://schemas.openxmlformats.org/drawingml/2006/picture">
                        <pic:nvPicPr>
                          <pic:cNvPr id="89135611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CE6655" id="_x0000_s12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76jv6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2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">
                  <v:group id="مجموعة 48" o:spid="_x0000_s12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">
                    <v:group id="مجموعة 49" o:spid="_x0000_s12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">
                      <v:shape id="شكل حر 50" o:spid="_x0000_s12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" fillcolor="#a5a5a5 [2092]" stroked="f" strokeweight="1pt">
                        <v:stroke joinstyle="miter"/>
                      </v:roundrect>
                    </v:group>
                    <v:oval id="شكل بيضاوي 52" o:spid="_x0000_s12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" filled="f" strokecolor="#168489" strokeweight="1pt">
                      <v:stroke joinstyle="miter"/>
                    </v:oval>
                  </v:group>
                  <v:shape id="مربع نص 41" o:spid="_x0000_s129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" filled="f" stroked="f">
                    <v:textbox style="mso-fit-shape-to-text:t">
                      <w:txbxContent>
                        <w:p w14:paraId="52A83FF9" w14:textId="4B6480B6"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الأمن والدفاع</w:t>
                          </w:r>
                        </w:p>
                      </w:txbxContent>
                    </v:textbox>
                  </v:shape>
                </v:group>
                <v:shape id="صورة 54" o:spid="_x0000_s12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">
                  <v:imagedata r:id="rId105" o:title=""/>
                </v:shape>
                <w10:anchorlock/>
              </v:group>
            </w:pict>
          </mc:Fallback>
        </mc:AlternateContent>
      </w:r>
    </w:p>
    <w:p w14:paraId="595DE149" w14:textId="5726311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مراقبة الحدود: </w:t>
      </w:r>
      <w:r w:rsidRPr="00AC7AE4">
        <w:rPr>
          <w:rFonts w:ascii="Sakkal Majalla" w:hAnsi="Sakkal Majalla" w:cs="Sakkal Majalla"/>
          <w:sz w:val="32"/>
          <w:szCs w:val="32"/>
          <w:rtl/>
        </w:rPr>
        <w:t xml:space="preserve">يمكن </w:t>
      </w:r>
      <w:hyperlink r:id="rId151" w:history="1">
        <w:r w:rsidRPr="006D2F31">
          <w:rPr>
            <w:rStyle w:val="Hyperlink"/>
            <w:rFonts w:ascii="Sakkal Majalla" w:hAnsi="Sakkal Majalla" w:cs="Sakkal Majalla"/>
            <w:sz w:val="32"/>
            <w:szCs w:val="32"/>
            <w:rtl/>
          </w:rPr>
          <w:t>للذكاء الاصطناعي</w:t>
        </w:r>
      </w:hyperlink>
      <w:r w:rsidRPr="00AC7AE4">
        <w:rPr>
          <w:rFonts w:ascii="Sakkal Majalla" w:hAnsi="Sakkal Majalla" w:cs="Sakkal Majalla"/>
          <w:sz w:val="32"/>
          <w:szCs w:val="32"/>
          <w:rtl/>
        </w:rPr>
        <w:t xml:space="preserve"> مساعدة الحكومات في مراقبة الحدود واكتشاف التهديدات الأمنية من خلال تقنية التعرف على الوجوه وتحليل البيانات المرئية.</w:t>
      </w:r>
    </w:p>
    <w:p w14:paraId="01989526" w14:textId="6ADB451E"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مكافحة الجريمة: </w:t>
      </w:r>
      <w:hyperlink r:id="rId152"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 xml:space="preserve">يمكن أن يساعد في تحليل الجرائم السابقة لتوقع الجرائم المستقبلية أو تحديد الأنماط التي قد تشير إلى حدوث جرائم معينة. </w:t>
      </w:r>
    </w:p>
    <w:p w14:paraId="559E8E4C" w14:textId="226126DB"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041C5B95" wp14:editId="104CDCF5">
                <wp:extent cx="5731510" cy="892088"/>
                <wp:effectExtent l="0" t="0" r="2540" b="22860"/>
                <wp:docPr id="14664231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96454659" name="مجموعة 47"/>
                        <wpg:cNvGrpSpPr/>
                        <wpg:grpSpPr>
                          <a:xfrm>
                            <a:off x="0" y="0"/>
                            <a:ext cx="5731510" cy="895351"/>
                            <a:chOff x="0" y="0"/>
                            <a:chExt cx="5878196" cy="918845"/>
                          </a:xfrm>
                        </wpg:grpSpPr>
                        <wpg:grpSp>
                          <wpg:cNvPr id="1661642585" name="مجموعة 48"/>
                          <wpg:cNvGrpSpPr/>
                          <wpg:grpSpPr>
                            <a:xfrm>
                              <a:off x="0" y="0"/>
                              <a:ext cx="5878196" cy="918845"/>
                              <a:chOff x="0" y="0"/>
                              <a:chExt cx="6240348" cy="919070"/>
                            </a:xfrm>
                          </wpg:grpSpPr>
                          <wpg:grpSp>
                            <wpg:cNvPr id="2022272687" name="مجموعة 49"/>
                            <wpg:cNvGrpSpPr/>
                            <wpg:grpSpPr>
                              <a:xfrm>
                                <a:off x="0" y="169208"/>
                                <a:ext cx="5433072" cy="580613"/>
                                <a:chOff x="0" y="169208"/>
                                <a:chExt cx="5433072" cy="580613"/>
                              </a:xfrm>
                            </wpg:grpSpPr>
                            <wps:wsp>
                              <wps:cNvPr id="17283241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97402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47381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172131" name="مربع نص 41"/>
                          <wps:cNvSpPr txBox="1"/>
                          <wps:spPr>
                            <a:xfrm>
                              <a:off x="204466" y="256739"/>
                              <a:ext cx="4615440" cy="389157"/>
                            </a:xfrm>
                            <a:prstGeom prst="rect">
                              <a:avLst/>
                            </a:prstGeom>
                            <a:noFill/>
                          </wps:spPr>
                          <wps:txbx>
                            <w:txbxContent>
                              <w:p w14:paraId="6666E467" w14:textId="27BA74F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التعليم والرعاية الصحية</w:t>
                                </w:r>
                              </w:p>
                            </w:txbxContent>
                          </wps:txbx>
                          <wps:bodyPr wrap="square" rtlCol="1">
                            <a:spAutoFit/>
                          </wps:bodyPr>
                        </wps:wsp>
                      </wpg:grpSp>
                      <pic:pic xmlns:pic="http://schemas.openxmlformats.org/drawingml/2006/picture">
                        <pic:nvPicPr>
                          <pic:cNvPr id="90520828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1C5B95" id="_x0000_s13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8O5iA5gHAAD4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3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">
                  <v:group id="مجموعة 48" o:spid="_x0000_s13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">
                    <v:group id="مجموعة 49" o:spid="_x0000_s13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">
                      <v:shape id="شكل حر 50" o:spid="_x0000_s13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" fillcolor="#a5a5a5 [2092]" stroked="f" strokeweight="1pt">
                        <v:stroke joinstyle="miter"/>
                      </v:roundrect>
                    </v:group>
                    <v:oval id="شكل بيضاوي 52" o:spid="_x0000_s13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" filled="f" strokecolor="#168489" strokeweight="1pt">
                      <v:stroke joinstyle="miter"/>
                    </v:oval>
                  </v:group>
                  <v:shape id="مربع نص 41" o:spid="_x0000_s130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" filled="f" stroked="f">
                    <v:textbox style="mso-fit-shape-to-text:t">
                      <w:txbxContent>
                        <w:p w14:paraId="6666E467" w14:textId="27BA74F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التعليم والرعاية الصحية</w:t>
                          </w:r>
                        </w:p>
                      </w:txbxContent>
                    </v:textbox>
                  </v:shape>
                </v:group>
                <v:shape id="صورة 54" o:spid="_x0000_s13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">
                  <v:imagedata r:id="rId105" o:title=""/>
                </v:shape>
                <w10:anchorlock/>
              </v:group>
            </w:pict>
          </mc:Fallback>
        </mc:AlternateContent>
      </w:r>
    </w:p>
    <w:p w14:paraId="4795712C" w14:textId="4A21210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تحسين التعليم: </w:t>
      </w:r>
      <w:r w:rsidRPr="00AC7AE4">
        <w:rPr>
          <w:rFonts w:ascii="Sakkal Majalla" w:hAnsi="Sakkal Majalla" w:cs="Sakkal Majalla"/>
          <w:sz w:val="32"/>
          <w:szCs w:val="32"/>
          <w:rtl/>
        </w:rPr>
        <w:t xml:space="preserve">يمكن استخدام </w:t>
      </w:r>
      <w:hyperlink r:id="rId153"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 xml:space="preserve">لتخصيص المناهج الدراسية بناءً على احتياجات الطلاب الفردية، وتوفير أدوات تعليمية تفاعلية. </w:t>
      </w:r>
    </w:p>
    <w:p w14:paraId="4B236CEA" w14:textId="73AFFD50"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lastRenderedPageBreak/>
        <w:t xml:space="preserve">الرعاية الصحية الذكية: </w:t>
      </w:r>
      <w:hyperlink r:id="rId154"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يمكن أن يساعد في تحسين توزيع الخدمات الصحية من خلال تحليل البيانات الصحية، مما يمكن من تحديد المناطق التي تحتاج إلى رعاية صحية إضافية أو التنبؤ بتفشي الأمراض.</w:t>
      </w:r>
    </w:p>
    <w:p w14:paraId="54050BAC" w14:textId="6A51CAA3"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ED7ADA0" wp14:editId="6550DD57">
                <wp:extent cx="5731510" cy="892088"/>
                <wp:effectExtent l="0" t="0" r="2540" b="22860"/>
                <wp:docPr id="1536195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92311197" name="مجموعة 47"/>
                        <wpg:cNvGrpSpPr/>
                        <wpg:grpSpPr>
                          <a:xfrm>
                            <a:off x="0" y="0"/>
                            <a:ext cx="5731510" cy="895351"/>
                            <a:chOff x="0" y="0"/>
                            <a:chExt cx="5878196" cy="918845"/>
                          </a:xfrm>
                        </wpg:grpSpPr>
                        <wpg:grpSp>
                          <wpg:cNvPr id="1545759820" name="مجموعة 48"/>
                          <wpg:cNvGrpSpPr/>
                          <wpg:grpSpPr>
                            <a:xfrm>
                              <a:off x="0" y="0"/>
                              <a:ext cx="5878196" cy="918845"/>
                              <a:chOff x="0" y="0"/>
                              <a:chExt cx="6240348" cy="919070"/>
                            </a:xfrm>
                          </wpg:grpSpPr>
                          <wpg:grpSp>
                            <wpg:cNvPr id="1202649002" name="مجموعة 49"/>
                            <wpg:cNvGrpSpPr/>
                            <wpg:grpSpPr>
                              <a:xfrm>
                                <a:off x="0" y="169208"/>
                                <a:ext cx="5433072" cy="580613"/>
                                <a:chOff x="0" y="169208"/>
                                <a:chExt cx="5433072" cy="580613"/>
                              </a:xfrm>
                            </wpg:grpSpPr>
                            <wps:wsp>
                              <wps:cNvPr id="7094979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04479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93557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9661110" name="مربع نص 41"/>
                          <wps:cNvSpPr txBox="1"/>
                          <wps:spPr>
                            <a:xfrm>
                              <a:off x="204466" y="256739"/>
                              <a:ext cx="4615440" cy="389157"/>
                            </a:xfrm>
                            <a:prstGeom prst="rect">
                              <a:avLst/>
                            </a:prstGeom>
                            <a:noFill/>
                          </wps:spPr>
                          <wps:txbx>
                            <w:txbxContent>
                              <w:p w14:paraId="6FC55FFE" w14:textId="7972FC32"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إدارة الأزمات والكوارث</w:t>
                                </w:r>
                              </w:p>
                            </w:txbxContent>
                          </wps:txbx>
                          <wps:bodyPr wrap="square" rtlCol="1">
                            <a:spAutoFit/>
                          </wps:bodyPr>
                        </wps:wsp>
                      </wpg:grpSp>
                      <pic:pic xmlns:pic="http://schemas.openxmlformats.org/drawingml/2006/picture">
                        <pic:nvPicPr>
                          <pic:cNvPr id="56714090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D7ADA0" id="_x0000_s13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9a3Y/J4HAAD4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3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">
                  <v:group id="مجموعة 48" o:spid="_x0000_s13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">
                    <v:group id="مجموعة 49" o:spid="_x0000_s13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">
                      <v:shape id="شكل حر 50" o:spid="_x0000_s13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" fillcolor="#a5a5a5 [2092]" stroked="f" strokeweight="1pt">
                        <v:stroke joinstyle="miter"/>
                      </v:roundrect>
                    </v:group>
                    <v:oval id="شكل بيضاوي 52" o:spid="_x0000_s13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" filled="f" strokecolor="#168489" strokeweight="1pt">
                      <v:stroke joinstyle="miter"/>
                    </v:oval>
                  </v:group>
                  <v:shape id="مربع نص 41" o:spid="_x0000_s131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" filled="f" stroked="f">
                    <v:textbox style="mso-fit-shape-to-text:t">
                      <w:txbxContent>
                        <w:p w14:paraId="6FC55FFE" w14:textId="7972FC32"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إدارة الأزمات والكوارث</w:t>
                          </w:r>
                        </w:p>
                      </w:txbxContent>
                    </v:textbox>
                  </v:shape>
                </v:group>
                <v:shape id="صورة 54" o:spid="_x0000_s13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">
                  <v:imagedata r:id="rId105" o:title=""/>
                </v:shape>
                <w10:anchorlock/>
              </v:group>
            </w:pict>
          </mc:Fallback>
        </mc:AlternateContent>
      </w:r>
    </w:p>
    <w:p w14:paraId="1C0CACC6" w14:textId="424F523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التنبؤ بالكوارث: </w:t>
      </w:r>
      <w:r w:rsidRPr="00AC7AE4">
        <w:rPr>
          <w:rFonts w:ascii="Sakkal Majalla" w:hAnsi="Sakkal Majalla" w:cs="Sakkal Majalla"/>
          <w:sz w:val="32"/>
          <w:szCs w:val="32"/>
          <w:rtl/>
        </w:rPr>
        <w:t xml:space="preserve">يمكن </w:t>
      </w:r>
      <w:hyperlink r:id="rId155" w:history="1">
        <w:r w:rsidRPr="006D2F31">
          <w:rPr>
            <w:rStyle w:val="Hyperlink"/>
            <w:rFonts w:ascii="Sakkal Majalla" w:hAnsi="Sakkal Majalla" w:cs="Sakkal Majalla"/>
            <w:sz w:val="32"/>
            <w:szCs w:val="32"/>
            <w:rtl/>
          </w:rPr>
          <w:t>للذكاء الاصطناعي</w:t>
        </w:r>
      </w:hyperlink>
      <w:r w:rsidRPr="00AC7AE4">
        <w:rPr>
          <w:rFonts w:ascii="Sakkal Majalla" w:hAnsi="Sakkal Majalla" w:cs="Sakkal Majalla"/>
          <w:sz w:val="32"/>
          <w:szCs w:val="32"/>
          <w:rtl/>
        </w:rPr>
        <w:t xml:space="preserve"> تحليل البيانات البيئية والمناخية للتنبؤ بالكوارث الطبيعية مثل الفيضانات والزلازل. هذا يساعد الحكومات في اتخاذ تدابير وقائية والاستعداد للتعامل مع الأزمات بشكل أكثر فعالية.</w:t>
      </w:r>
    </w:p>
    <w:p w14:paraId="2D4CDBB5" w14:textId="08509F0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إدارة الأزمات: </w:t>
      </w:r>
      <w:r w:rsidRPr="00AC7AE4">
        <w:rPr>
          <w:rFonts w:ascii="Sakkal Majalla" w:hAnsi="Sakkal Majalla" w:cs="Sakkal Majalla"/>
          <w:sz w:val="32"/>
          <w:szCs w:val="32"/>
          <w:rtl/>
        </w:rPr>
        <w:t xml:space="preserve">في حالات الطوارئ، يمكن </w:t>
      </w:r>
      <w:hyperlink r:id="rId156" w:history="1">
        <w:r w:rsidRPr="006D2F31">
          <w:rPr>
            <w:rStyle w:val="Hyperlink"/>
            <w:rFonts w:ascii="Sakkal Majalla" w:hAnsi="Sakkal Majalla" w:cs="Sakkal Majalla"/>
            <w:sz w:val="32"/>
            <w:szCs w:val="32"/>
            <w:rtl/>
          </w:rPr>
          <w:t>للذكاء الاصطناعي</w:t>
        </w:r>
      </w:hyperlink>
      <w:r w:rsidRPr="00AC7AE4">
        <w:rPr>
          <w:rFonts w:ascii="Sakkal Majalla" w:hAnsi="Sakkal Majalla" w:cs="Sakkal Majalla"/>
          <w:sz w:val="32"/>
          <w:szCs w:val="32"/>
          <w:rtl/>
        </w:rPr>
        <w:t xml:space="preserve"> مساعدة الحكومات في تنسيق عمليات الإغاثة وتوزيع الموارد بكفاءة، مما يقلل من الخسائر البشرية والمادية.</w:t>
      </w:r>
    </w:p>
    <w:p w14:paraId="789575EF" w14:textId="1F4D3BC0" w:rsidR="00675E6B" w:rsidRPr="005E5B14"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0FA03CC" wp14:editId="2BA3A2BF">
                <wp:extent cx="5731510" cy="892088"/>
                <wp:effectExtent l="0" t="0" r="2540" b="22860"/>
                <wp:docPr id="6335315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72468373" name="مجموعة 47"/>
                        <wpg:cNvGrpSpPr/>
                        <wpg:grpSpPr>
                          <a:xfrm>
                            <a:off x="0" y="0"/>
                            <a:ext cx="5731510" cy="895351"/>
                            <a:chOff x="0" y="0"/>
                            <a:chExt cx="5878196" cy="918845"/>
                          </a:xfrm>
                        </wpg:grpSpPr>
                        <wpg:grpSp>
                          <wpg:cNvPr id="260647053" name="مجموعة 48"/>
                          <wpg:cNvGrpSpPr/>
                          <wpg:grpSpPr>
                            <a:xfrm>
                              <a:off x="0" y="0"/>
                              <a:ext cx="5878196" cy="918845"/>
                              <a:chOff x="0" y="0"/>
                              <a:chExt cx="6240348" cy="919070"/>
                            </a:xfrm>
                          </wpg:grpSpPr>
                          <wpg:grpSp>
                            <wpg:cNvPr id="1694882473" name="مجموعة 49"/>
                            <wpg:cNvGrpSpPr/>
                            <wpg:grpSpPr>
                              <a:xfrm>
                                <a:off x="0" y="169208"/>
                                <a:ext cx="5433072" cy="580613"/>
                                <a:chOff x="0" y="169208"/>
                                <a:chExt cx="5433072" cy="580613"/>
                              </a:xfrm>
                            </wpg:grpSpPr>
                            <wps:wsp>
                              <wps:cNvPr id="2882992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807753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764483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8282985" name="مربع نص 41"/>
                          <wps:cNvSpPr txBox="1"/>
                          <wps:spPr>
                            <a:xfrm>
                              <a:off x="204466" y="256739"/>
                              <a:ext cx="4615440" cy="389157"/>
                            </a:xfrm>
                            <a:prstGeom prst="rect">
                              <a:avLst/>
                            </a:prstGeom>
                            <a:noFill/>
                          </wps:spPr>
                          <wps:txbx>
                            <w:txbxContent>
                              <w:p w14:paraId="6A483BF4" w14:textId="1FD57AF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تحفيز الابتكار وتحسين الاقتصاد</w:t>
                                </w:r>
                              </w:p>
                            </w:txbxContent>
                          </wps:txbx>
                          <wps:bodyPr wrap="square" rtlCol="1">
                            <a:spAutoFit/>
                          </wps:bodyPr>
                        </wps:wsp>
                      </wpg:grpSp>
                      <pic:pic xmlns:pic="http://schemas.openxmlformats.org/drawingml/2006/picture">
                        <pic:nvPicPr>
                          <pic:cNvPr id="185527999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0FA03CC" id="_x0000_s13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zc1DmgcAAPg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ezc1DmgcAAPg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3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">
                  <v:group id="مجموعة 48" o:spid="_x0000_s13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">
                    <v:group id="مجموعة 49" o:spid="_x0000_s13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">
                      <v:shape id="شكل حر 50" o:spid="_x0000_s13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" fillcolor="#a5a5a5 [2092]" stroked="f" strokeweight="1pt">
                        <v:stroke joinstyle="miter"/>
                      </v:roundrect>
                    </v:group>
                    <v:oval id="شكل بيضاوي 52" o:spid="_x0000_s13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" filled="f" strokecolor="#168489" strokeweight="1pt">
                      <v:stroke joinstyle="miter"/>
                    </v:oval>
                  </v:group>
                  <v:shape id="مربع نص 41" o:spid="_x0000_s132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" filled="f" stroked="f">
                    <v:textbox style="mso-fit-shape-to-text:t">
                      <w:txbxContent>
                        <w:p w14:paraId="6A483BF4" w14:textId="1FD57AF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تحفيز الابتكار وتحسين الاقتصاد</w:t>
                          </w:r>
                        </w:p>
                      </w:txbxContent>
                    </v:textbox>
                  </v:shape>
                </v:group>
                <v:shape id="صورة 54" o:spid="_x0000_s13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">
                  <v:imagedata r:id="rId105" o:title=""/>
                </v:shape>
                <w10:anchorlock/>
              </v:group>
            </w:pict>
          </mc:Fallback>
        </mc:AlternateContent>
      </w:r>
    </w:p>
    <w:p w14:paraId="08000585" w14:textId="788BF91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الابتكار في الخدمات: </w:t>
      </w:r>
      <w:hyperlink r:id="rId157" w:history="1">
        <w:r w:rsidRPr="006D2F31">
          <w:rPr>
            <w:rStyle w:val="Hyperlink"/>
            <w:rFonts w:ascii="Sakkal Majalla" w:hAnsi="Sakkal Majalla" w:cs="Sakkal Majalla"/>
            <w:sz w:val="32"/>
            <w:szCs w:val="32"/>
            <w:rtl/>
          </w:rPr>
          <w:t>الذكاء الاصطناعي</w:t>
        </w:r>
      </w:hyperlink>
      <w:r w:rsidRPr="00AC7AE4">
        <w:rPr>
          <w:rFonts w:ascii="Sakkal Majalla" w:hAnsi="Sakkal Majalla" w:cs="Sakkal Majalla"/>
          <w:sz w:val="32"/>
          <w:szCs w:val="32"/>
          <w:rtl/>
        </w:rPr>
        <w:t xml:space="preserve"> يتيح للحكومات تقديم خدمات مبتكرة ومواكبة التطور التكنولوجي، مما يدعم الاقتصاد الرقمي ويزيد من معدلات النمو الاقتصادي.</w:t>
      </w:r>
    </w:p>
    <w:p w14:paraId="03E083F4" w14:textId="7FC3B4B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تحليل الأسواق: </w:t>
      </w:r>
      <w:r w:rsidRPr="00AC7AE4">
        <w:rPr>
          <w:rFonts w:ascii="Sakkal Majalla" w:hAnsi="Sakkal Majalla" w:cs="Sakkal Majalla"/>
          <w:sz w:val="32"/>
          <w:szCs w:val="32"/>
          <w:rtl/>
        </w:rPr>
        <w:t xml:space="preserve">يمكن للحكومات استخدام </w:t>
      </w:r>
      <w:hyperlink r:id="rId158"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لتحليل الأسواق الاقتصادية والتنبؤ بالتوجهات المستقبلية، مما يساعد في صياغة سياسات اقتصادية أكثر فعالية.</w:t>
      </w:r>
    </w:p>
    <w:tbl>
      <w:tblPr>
        <w:tblStyle w:val="a6"/>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046"/>
      </w:tblGrid>
      <w:tr w:rsidR="00377231" w:rsidRPr="00563DBD" w14:paraId="4BB23F65" w14:textId="77777777" w:rsidTr="00AC7AE4">
        <w:trPr>
          <w:jc w:val="center"/>
        </w:trPr>
        <w:tc>
          <w:tcPr>
            <w:tcW w:w="1980" w:type="dxa"/>
            <w:tcBorders>
              <w:right w:val="single" w:sz="36" w:space="0" w:color="168489"/>
            </w:tcBorders>
            <w:shd w:val="clear" w:color="auto" w:fill="F2F2F2" w:themeFill="background1" w:themeFillShade="F2"/>
            <w:vAlign w:val="center"/>
          </w:tcPr>
          <w:p w14:paraId="74A5F023" w14:textId="77777777" w:rsidR="00377231" w:rsidRPr="008113E1" w:rsidRDefault="00377231" w:rsidP="00777905">
            <w:pPr>
              <w:pStyle w:val="ad"/>
              <w:pageBreakBefore/>
              <w:jc w:val="center"/>
              <w:rPr>
                <w:rtl/>
              </w:rPr>
            </w:pPr>
            <w:r w:rsidRPr="008113E1">
              <w:rPr>
                <w:noProof/>
                <w:rtl/>
                <w:lang w:val="ar-SA"/>
              </w:rPr>
              <w:lastRenderedPageBreak/>
              <w:drawing>
                <wp:inline distT="0" distB="0" distL="0" distR="0" wp14:anchorId="20D73ED8" wp14:editId="7C92B803">
                  <wp:extent cx="563984" cy="563914"/>
                  <wp:effectExtent l="0" t="0" r="7620" b="7620"/>
                  <wp:docPr id="1563629649" name="Picture 156362964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364" w:type="dxa"/>
            <w:vMerge w:val="restart"/>
            <w:tcBorders>
              <w:left w:val="single" w:sz="36" w:space="0" w:color="168489"/>
            </w:tcBorders>
            <w:shd w:val="clear" w:color="auto" w:fill="F2F2F2" w:themeFill="background1" w:themeFillShade="F2"/>
            <w:vAlign w:val="center"/>
          </w:tcPr>
          <w:p w14:paraId="1CFA5C43" w14:textId="3DC24640" w:rsidR="00377231" w:rsidRPr="00DC0C4F" w:rsidRDefault="00377231" w:rsidP="00377231">
            <w:pPr>
              <w:jc w:val="center"/>
              <w:rPr>
                <w:rFonts w:ascii="Adobe Arabic" w:eastAsia="Times New Roman" w:hAnsi="Adobe Arabic" w:cs="Adobe Arabic"/>
                <w:b/>
                <w:bCs/>
                <w:color w:val="168489"/>
                <w:kern w:val="24"/>
                <w:sz w:val="44"/>
                <w:szCs w:val="44"/>
                <w:rtl/>
                <w:lang w:bidi="ar-SY"/>
              </w:rPr>
            </w:pPr>
            <w:r w:rsidRPr="00377231">
              <w:rPr>
                <w:rFonts w:ascii="Adobe Arabic" w:eastAsia="Times New Roman" w:hAnsi="Adobe Arabic" w:cs="Adobe Arabic" w:hint="cs"/>
                <w:b/>
                <w:bCs/>
                <w:color w:val="168489"/>
                <w:kern w:val="24"/>
                <w:sz w:val="44"/>
                <w:szCs w:val="44"/>
                <w:rtl/>
                <w:lang w:bidi="ar-SY"/>
              </w:rPr>
              <w:t xml:space="preserve">ما هي المزايا التي يمكن أن يوفرها </w:t>
            </w:r>
            <w:hyperlink r:id="rId159" w:history="1">
              <w:r w:rsidRPr="006D2F31">
                <w:rPr>
                  <w:rStyle w:val="Hyperlink"/>
                  <w:rFonts w:ascii="Adobe Arabic" w:eastAsia="Times New Roman" w:hAnsi="Adobe Arabic" w:cs="Adobe Arabic" w:hint="cs"/>
                  <w:b/>
                  <w:bCs/>
                  <w:kern w:val="24"/>
                  <w:sz w:val="44"/>
                  <w:szCs w:val="44"/>
                  <w:rtl/>
                  <w:lang w:bidi="ar-SY"/>
                </w:rPr>
                <w:t>الذكاء الاصطناعي</w:t>
              </w:r>
            </w:hyperlink>
            <w:r w:rsidRPr="00377231">
              <w:rPr>
                <w:rFonts w:ascii="Adobe Arabic" w:eastAsia="Times New Roman" w:hAnsi="Adobe Arabic" w:cs="Adobe Arabic" w:hint="cs"/>
                <w:b/>
                <w:bCs/>
                <w:color w:val="168489"/>
                <w:kern w:val="24"/>
                <w:sz w:val="44"/>
                <w:szCs w:val="44"/>
                <w:rtl/>
                <w:lang w:bidi="ar-SY"/>
              </w:rPr>
              <w:t xml:space="preserve"> في تحسين تجربة المتعاملين مع الجهات الحكومية؟</w:t>
            </w:r>
          </w:p>
        </w:tc>
      </w:tr>
      <w:tr w:rsidR="00377231" w14:paraId="7A708F13" w14:textId="77777777" w:rsidTr="00AC7AE4">
        <w:trPr>
          <w:jc w:val="center"/>
        </w:trPr>
        <w:tc>
          <w:tcPr>
            <w:tcW w:w="1980" w:type="dxa"/>
            <w:tcBorders>
              <w:right w:val="single" w:sz="36" w:space="0" w:color="168489"/>
            </w:tcBorders>
            <w:shd w:val="clear" w:color="auto" w:fill="F2F2F2" w:themeFill="background1" w:themeFillShade="F2"/>
            <w:vAlign w:val="center"/>
          </w:tcPr>
          <w:p w14:paraId="1036E35B" w14:textId="77777777" w:rsidR="00377231" w:rsidRPr="008113E1" w:rsidRDefault="00377231" w:rsidP="00777905">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364" w:type="dxa"/>
            <w:vMerge/>
            <w:tcBorders>
              <w:left w:val="single" w:sz="36" w:space="0" w:color="168489"/>
            </w:tcBorders>
          </w:tcPr>
          <w:p w14:paraId="24BCCF7C" w14:textId="77777777" w:rsidR="00377231" w:rsidRDefault="00377231" w:rsidP="00777905">
            <w:pPr>
              <w:pStyle w:val="ad"/>
              <w:rPr>
                <w:rtl/>
              </w:rPr>
            </w:pPr>
          </w:p>
        </w:tc>
      </w:tr>
      <w:tr w:rsidR="00377231" w:rsidRPr="00895D2F" w14:paraId="4BDE0E4B" w14:textId="77777777" w:rsidTr="00AC7AE4">
        <w:trPr>
          <w:jc w:val="center"/>
        </w:trPr>
        <w:tc>
          <w:tcPr>
            <w:tcW w:w="9344" w:type="dxa"/>
            <w:gridSpan w:val="2"/>
          </w:tcPr>
          <w:p w14:paraId="4B2DD399" w14:textId="77777777" w:rsidR="00377231" w:rsidRPr="000C553B" w:rsidRDefault="00377231" w:rsidP="00377231">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14:paraId="3FF622C1" w14:textId="77777777" w:rsidR="00377231" w:rsidRPr="00377231" w:rsidRDefault="00377231">
            <w:pPr>
              <w:pStyle w:val="af"/>
              <w:numPr>
                <w:ilvl w:val="1"/>
                <w:numId w:val="16"/>
              </w:numPr>
              <w:spacing w:line="360" w:lineRule="auto"/>
              <w:ind w:left="576" w:hanging="576"/>
            </w:pPr>
            <w:r w:rsidRPr="00377231">
              <w:rPr>
                <w:rFonts w:hint="eastAsia"/>
                <w:rtl/>
              </w:rPr>
              <w:t>توفير</w:t>
            </w:r>
            <w:r w:rsidRPr="00377231">
              <w:rPr>
                <w:rtl/>
              </w:rPr>
              <w:t xml:space="preserve"> </w:t>
            </w:r>
            <w:r w:rsidRPr="00377231">
              <w:rPr>
                <w:rFonts w:hint="eastAsia"/>
                <w:rtl/>
              </w:rPr>
              <w:t>قنوات</w:t>
            </w:r>
            <w:r w:rsidRPr="00377231">
              <w:rPr>
                <w:rtl/>
              </w:rPr>
              <w:t xml:space="preserve"> </w:t>
            </w:r>
            <w:r w:rsidRPr="00377231">
              <w:rPr>
                <w:rFonts w:hint="eastAsia"/>
                <w:rtl/>
              </w:rPr>
              <w:t>اتصال</w:t>
            </w:r>
            <w:r w:rsidRPr="00377231">
              <w:rPr>
                <w:rtl/>
              </w:rPr>
              <w:t xml:space="preserve"> </w:t>
            </w:r>
            <w:r w:rsidRPr="00377231">
              <w:rPr>
                <w:rFonts w:hint="eastAsia"/>
                <w:rtl/>
              </w:rPr>
              <w:t>دائمة</w:t>
            </w:r>
            <w:r w:rsidRPr="00377231">
              <w:rPr>
                <w:rtl/>
              </w:rPr>
              <w:t xml:space="preserve"> </w:t>
            </w:r>
            <w:r w:rsidRPr="00377231">
              <w:rPr>
                <w:rFonts w:hint="eastAsia"/>
                <w:rtl/>
              </w:rPr>
              <w:t>وسريعة</w:t>
            </w:r>
            <w:r w:rsidRPr="00377231">
              <w:rPr>
                <w:rtl/>
              </w:rPr>
              <w:t xml:space="preserve"> </w:t>
            </w:r>
            <w:r w:rsidRPr="00377231">
              <w:rPr>
                <w:rFonts w:hint="eastAsia"/>
                <w:rtl/>
              </w:rPr>
              <w:t>لتلقي</w:t>
            </w:r>
            <w:r w:rsidRPr="00377231">
              <w:rPr>
                <w:rtl/>
              </w:rPr>
              <w:t xml:space="preserve"> </w:t>
            </w:r>
            <w:r w:rsidRPr="00377231">
              <w:rPr>
                <w:rFonts w:hint="eastAsia"/>
                <w:rtl/>
              </w:rPr>
              <w:t>استفسارات</w:t>
            </w:r>
            <w:r w:rsidRPr="00377231">
              <w:rPr>
                <w:rtl/>
              </w:rPr>
              <w:t xml:space="preserve"> </w:t>
            </w:r>
            <w:r w:rsidRPr="00377231">
              <w:rPr>
                <w:rFonts w:hint="eastAsia"/>
                <w:rtl/>
              </w:rPr>
              <w:t>المواطنين</w:t>
            </w:r>
            <w:r w:rsidRPr="00377231">
              <w:rPr>
                <w:rtl/>
              </w:rPr>
              <w:t xml:space="preserve"> </w:t>
            </w:r>
            <w:r w:rsidRPr="00377231">
              <w:rPr>
                <w:rFonts w:hint="eastAsia"/>
                <w:rtl/>
              </w:rPr>
              <w:t>والرد</w:t>
            </w:r>
            <w:r w:rsidRPr="00377231">
              <w:rPr>
                <w:rtl/>
              </w:rPr>
              <w:t xml:space="preserve"> </w:t>
            </w:r>
            <w:r w:rsidRPr="00377231">
              <w:rPr>
                <w:rFonts w:hint="eastAsia"/>
                <w:rtl/>
              </w:rPr>
              <w:t>عليها</w:t>
            </w:r>
            <w:r w:rsidRPr="00377231">
              <w:rPr>
                <w:rtl/>
              </w:rPr>
              <w:t xml:space="preserve"> </w:t>
            </w:r>
            <w:r w:rsidRPr="00377231">
              <w:rPr>
                <w:rFonts w:hint="eastAsia"/>
                <w:rtl/>
              </w:rPr>
              <w:t>بشكل</w:t>
            </w:r>
            <w:r w:rsidRPr="00377231">
              <w:rPr>
                <w:rtl/>
              </w:rPr>
              <w:t xml:space="preserve"> </w:t>
            </w:r>
            <w:r w:rsidRPr="00377231">
              <w:rPr>
                <w:rFonts w:hint="eastAsia"/>
                <w:rtl/>
              </w:rPr>
              <w:t>فوري</w:t>
            </w:r>
            <w:r w:rsidRPr="00377231">
              <w:rPr>
                <w:rtl/>
              </w:rPr>
              <w:t>.</w:t>
            </w:r>
          </w:p>
          <w:p w14:paraId="60A02412" w14:textId="77777777" w:rsidR="00377231" w:rsidRPr="00377231" w:rsidRDefault="00377231">
            <w:pPr>
              <w:pStyle w:val="af"/>
              <w:numPr>
                <w:ilvl w:val="1"/>
                <w:numId w:val="16"/>
              </w:numPr>
              <w:spacing w:line="360" w:lineRule="auto"/>
              <w:ind w:left="576" w:hanging="576"/>
            </w:pPr>
            <w:r w:rsidRPr="00377231">
              <w:rPr>
                <w:rFonts w:hint="eastAsia"/>
                <w:rtl/>
              </w:rPr>
              <w:t>إنجاز</w:t>
            </w:r>
            <w:r w:rsidRPr="00377231">
              <w:rPr>
                <w:rtl/>
              </w:rPr>
              <w:t xml:space="preserve"> </w:t>
            </w:r>
            <w:r w:rsidRPr="00377231">
              <w:rPr>
                <w:rFonts w:hint="cs"/>
                <w:rtl/>
              </w:rPr>
              <w:t>المعاملات</w:t>
            </w:r>
            <w:r w:rsidRPr="00377231">
              <w:rPr>
                <w:rtl/>
              </w:rPr>
              <w:t xml:space="preserve"> </w:t>
            </w:r>
            <w:r w:rsidRPr="00377231">
              <w:rPr>
                <w:rFonts w:hint="eastAsia"/>
                <w:rtl/>
              </w:rPr>
              <w:t>بسرعة</w:t>
            </w:r>
            <w:r w:rsidRPr="00377231">
              <w:rPr>
                <w:rtl/>
              </w:rPr>
              <w:t xml:space="preserve"> </w:t>
            </w:r>
            <w:r w:rsidRPr="00377231">
              <w:rPr>
                <w:rFonts w:hint="eastAsia"/>
                <w:rtl/>
              </w:rPr>
              <w:t>وكفاءة</w:t>
            </w:r>
            <w:r w:rsidRPr="00377231">
              <w:rPr>
                <w:rtl/>
              </w:rPr>
              <w:t xml:space="preserve"> </w:t>
            </w:r>
            <w:r w:rsidRPr="00377231">
              <w:rPr>
                <w:rFonts w:hint="eastAsia"/>
                <w:rtl/>
              </w:rPr>
              <w:t>دون</w:t>
            </w:r>
            <w:r w:rsidRPr="00377231">
              <w:rPr>
                <w:rtl/>
              </w:rPr>
              <w:t xml:space="preserve"> </w:t>
            </w:r>
            <w:r w:rsidRPr="00377231">
              <w:rPr>
                <w:rFonts w:hint="eastAsia"/>
                <w:rtl/>
              </w:rPr>
              <w:t>الحاجة</w:t>
            </w:r>
            <w:r w:rsidRPr="00377231">
              <w:rPr>
                <w:rtl/>
              </w:rPr>
              <w:t xml:space="preserve"> </w:t>
            </w:r>
            <w:r w:rsidRPr="00377231">
              <w:rPr>
                <w:rFonts w:hint="eastAsia"/>
                <w:rtl/>
              </w:rPr>
              <w:t>للتواصل</w:t>
            </w:r>
            <w:r w:rsidRPr="00377231">
              <w:rPr>
                <w:rtl/>
              </w:rPr>
              <w:t xml:space="preserve"> </w:t>
            </w:r>
            <w:r w:rsidRPr="00377231">
              <w:rPr>
                <w:rFonts w:hint="eastAsia"/>
                <w:rtl/>
              </w:rPr>
              <w:t>المباشر</w:t>
            </w:r>
            <w:r w:rsidRPr="00377231">
              <w:rPr>
                <w:rtl/>
              </w:rPr>
              <w:t xml:space="preserve"> </w:t>
            </w:r>
            <w:r w:rsidRPr="00377231">
              <w:rPr>
                <w:rFonts w:hint="eastAsia"/>
                <w:rtl/>
              </w:rPr>
              <w:t>مع</w:t>
            </w:r>
            <w:r w:rsidRPr="00377231">
              <w:rPr>
                <w:rtl/>
              </w:rPr>
              <w:t xml:space="preserve"> </w:t>
            </w:r>
            <w:r w:rsidRPr="00377231">
              <w:rPr>
                <w:rFonts w:hint="eastAsia"/>
                <w:rtl/>
              </w:rPr>
              <w:t>الموظفين</w:t>
            </w:r>
            <w:r w:rsidRPr="00377231">
              <w:rPr>
                <w:rtl/>
              </w:rPr>
              <w:t>.</w:t>
            </w:r>
          </w:p>
          <w:p w14:paraId="7A94BE32" w14:textId="77777777" w:rsidR="00377231" w:rsidRPr="00377231" w:rsidRDefault="00377231">
            <w:pPr>
              <w:pStyle w:val="af"/>
              <w:numPr>
                <w:ilvl w:val="1"/>
                <w:numId w:val="16"/>
              </w:numPr>
              <w:spacing w:line="360" w:lineRule="auto"/>
              <w:ind w:left="576" w:hanging="576"/>
            </w:pPr>
            <w:r w:rsidRPr="00377231">
              <w:rPr>
                <w:rFonts w:hint="eastAsia"/>
                <w:rtl/>
              </w:rPr>
              <w:t>استخدام</w:t>
            </w:r>
            <w:r w:rsidRPr="00377231">
              <w:rPr>
                <w:rtl/>
              </w:rPr>
              <w:t xml:space="preserve"> </w:t>
            </w:r>
            <w:r w:rsidRPr="00377231">
              <w:rPr>
                <w:rFonts w:hint="eastAsia"/>
                <w:rtl/>
              </w:rPr>
              <w:t>البيانات</w:t>
            </w:r>
            <w:r w:rsidRPr="00377231">
              <w:rPr>
                <w:rtl/>
              </w:rPr>
              <w:t xml:space="preserve"> </w:t>
            </w:r>
            <w:r w:rsidRPr="00377231">
              <w:rPr>
                <w:rFonts w:hint="eastAsia"/>
                <w:rtl/>
              </w:rPr>
              <w:t>الضخمة</w:t>
            </w:r>
            <w:r w:rsidRPr="00377231">
              <w:rPr>
                <w:rtl/>
              </w:rPr>
              <w:t xml:space="preserve"> </w:t>
            </w:r>
            <w:r w:rsidRPr="00377231">
              <w:rPr>
                <w:rFonts w:hint="eastAsia"/>
                <w:rtl/>
              </w:rPr>
              <w:t>لتحليل</w:t>
            </w:r>
            <w:r w:rsidRPr="00377231">
              <w:rPr>
                <w:rtl/>
              </w:rPr>
              <w:t xml:space="preserve"> </w:t>
            </w:r>
            <w:r w:rsidRPr="00377231">
              <w:rPr>
                <w:rFonts w:hint="eastAsia"/>
                <w:rtl/>
              </w:rPr>
              <w:t>سلوكيات</w:t>
            </w:r>
            <w:r w:rsidRPr="00377231">
              <w:rPr>
                <w:rtl/>
              </w:rPr>
              <w:t xml:space="preserve"> </w:t>
            </w:r>
            <w:r w:rsidRPr="00377231">
              <w:rPr>
                <w:rFonts w:hint="eastAsia"/>
                <w:rtl/>
              </w:rPr>
              <w:t>المتعاملين</w:t>
            </w:r>
            <w:r w:rsidRPr="00377231">
              <w:rPr>
                <w:rtl/>
              </w:rPr>
              <w:t xml:space="preserve"> </w:t>
            </w:r>
            <w:r w:rsidRPr="00377231">
              <w:rPr>
                <w:rFonts w:hint="eastAsia"/>
                <w:rtl/>
              </w:rPr>
              <w:t>وتوقع</w:t>
            </w:r>
            <w:r w:rsidRPr="00377231">
              <w:rPr>
                <w:rtl/>
              </w:rPr>
              <w:t xml:space="preserve"> </w:t>
            </w:r>
            <w:r w:rsidRPr="00377231">
              <w:rPr>
                <w:rFonts w:hint="eastAsia"/>
                <w:rtl/>
              </w:rPr>
              <w:t>احتياجاتهم</w:t>
            </w:r>
            <w:r w:rsidRPr="00377231">
              <w:rPr>
                <w:rtl/>
              </w:rPr>
              <w:t>.</w:t>
            </w:r>
          </w:p>
          <w:p w14:paraId="37518770" w14:textId="77777777" w:rsidR="00377231" w:rsidRPr="00377231" w:rsidRDefault="00377231">
            <w:pPr>
              <w:pStyle w:val="af"/>
              <w:numPr>
                <w:ilvl w:val="1"/>
                <w:numId w:val="16"/>
              </w:numPr>
              <w:spacing w:line="360" w:lineRule="auto"/>
              <w:ind w:left="576" w:hanging="576"/>
            </w:pPr>
            <w:r w:rsidRPr="00377231">
              <w:rPr>
                <w:rFonts w:hint="eastAsia"/>
                <w:rtl/>
              </w:rPr>
              <w:t>تحسين</w:t>
            </w:r>
            <w:r w:rsidRPr="00377231">
              <w:rPr>
                <w:rtl/>
              </w:rPr>
              <w:t xml:space="preserve"> </w:t>
            </w:r>
            <w:r w:rsidRPr="00377231">
              <w:rPr>
                <w:rFonts w:hint="eastAsia"/>
                <w:rtl/>
              </w:rPr>
              <w:t>كفاءة</w:t>
            </w:r>
            <w:r w:rsidRPr="00377231">
              <w:rPr>
                <w:rtl/>
              </w:rPr>
              <w:t xml:space="preserve"> </w:t>
            </w:r>
            <w:r w:rsidRPr="00377231">
              <w:rPr>
                <w:rFonts w:hint="eastAsia"/>
                <w:rtl/>
              </w:rPr>
              <w:t>الخدمات</w:t>
            </w:r>
            <w:r w:rsidRPr="00377231">
              <w:rPr>
                <w:rtl/>
              </w:rPr>
              <w:t xml:space="preserve"> </w:t>
            </w:r>
            <w:r w:rsidRPr="00377231">
              <w:rPr>
                <w:rFonts w:hint="eastAsia"/>
                <w:rtl/>
              </w:rPr>
              <w:t>الحكومية</w:t>
            </w:r>
            <w:r w:rsidRPr="00377231">
              <w:rPr>
                <w:rtl/>
              </w:rPr>
              <w:t xml:space="preserve"> </w:t>
            </w:r>
            <w:r w:rsidRPr="00377231">
              <w:rPr>
                <w:rFonts w:hint="eastAsia"/>
                <w:rtl/>
              </w:rPr>
              <w:t>وتقليل</w:t>
            </w:r>
            <w:r w:rsidRPr="00377231">
              <w:rPr>
                <w:rtl/>
              </w:rPr>
              <w:t xml:space="preserve"> </w:t>
            </w:r>
            <w:r w:rsidRPr="00377231">
              <w:rPr>
                <w:rFonts w:hint="eastAsia"/>
                <w:rtl/>
              </w:rPr>
              <w:t>زمن</w:t>
            </w:r>
            <w:r w:rsidRPr="00377231">
              <w:rPr>
                <w:rtl/>
              </w:rPr>
              <w:t xml:space="preserve"> </w:t>
            </w:r>
            <w:r w:rsidRPr="00377231">
              <w:rPr>
                <w:rFonts w:hint="eastAsia"/>
                <w:rtl/>
              </w:rPr>
              <w:t>الاستجابة</w:t>
            </w:r>
            <w:r w:rsidRPr="00377231">
              <w:rPr>
                <w:rtl/>
              </w:rPr>
              <w:t>.</w:t>
            </w:r>
          </w:p>
          <w:p w14:paraId="4DC5B684" w14:textId="77777777" w:rsidR="00377231" w:rsidRPr="00377231" w:rsidRDefault="00377231">
            <w:pPr>
              <w:pStyle w:val="af"/>
              <w:numPr>
                <w:ilvl w:val="1"/>
                <w:numId w:val="16"/>
              </w:numPr>
              <w:spacing w:line="360" w:lineRule="auto"/>
              <w:ind w:left="576" w:hanging="576"/>
            </w:pPr>
            <w:r w:rsidRPr="00377231">
              <w:rPr>
                <w:rFonts w:hint="eastAsia"/>
                <w:rtl/>
              </w:rPr>
              <w:t>تنفيذ</w:t>
            </w:r>
            <w:r w:rsidRPr="00377231">
              <w:rPr>
                <w:rtl/>
              </w:rPr>
              <w:t xml:space="preserve"> </w:t>
            </w:r>
            <w:r w:rsidRPr="00377231">
              <w:rPr>
                <w:rFonts w:hint="eastAsia"/>
                <w:rtl/>
              </w:rPr>
              <w:t>المهام</w:t>
            </w:r>
            <w:r w:rsidRPr="00377231">
              <w:rPr>
                <w:rtl/>
              </w:rPr>
              <w:t xml:space="preserve"> </w:t>
            </w:r>
            <w:r w:rsidRPr="00377231">
              <w:rPr>
                <w:rFonts w:hint="eastAsia"/>
                <w:rtl/>
              </w:rPr>
              <w:t>المتكررة</w:t>
            </w:r>
            <w:r w:rsidRPr="00377231">
              <w:rPr>
                <w:rtl/>
              </w:rPr>
              <w:t xml:space="preserve"> </w:t>
            </w:r>
            <w:r w:rsidRPr="00377231">
              <w:rPr>
                <w:rFonts w:hint="eastAsia"/>
                <w:rtl/>
              </w:rPr>
              <w:t>بشكل</w:t>
            </w:r>
            <w:r w:rsidRPr="00377231">
              <w:rPr>
                <w:rtl/>
              </w:rPr>
              <w:t xml:space="preserve"> </w:t>
            </w:r>
            <w:r w:rsidRPr="00377231">
              <w:rPr>
                <w:rFonts w:hint="eastAsia"/>
                <w:rtl/>
              </w:rPr>
              <w:t>آلي</w:t>
            </w:r>
            <w:r w:rsidRPr="00377231">
              <w:rPr>
                <w:rtl/>
              </w:rPr>
              <w:t xml:space="preserve"> </w:t>
            </w:r>
            <w:r w:rsidRPr="00377231">
              <w:rPr>
                <w:rFonts w:hint="eastAsia"/>
                <w:rtl/>
              </w:rPr>
              <w:t>وبدقة</w:t>
            </w:r>
            <w:r w:rsidRPr="00377231">
              <w:rPr>
                <w:rtl/>
              </w:rPr>
              <w:t xml:space="preserve"> </w:t>
            </w:r>
            <w:r w:rsidRPr="00377231">
              <w:rPr>
                <w:rFonts w:hint="eastAsia"/>
                <w:rtl/>
              </w:rPr>
              <w:t>عالية</w:t>
            </w:r>
            <w:r w:rsidRPr="00377231">
              <w:rPr>
                <w:rtl/>
              </w:rPr>
              <w:t>.</w:t>
            </w:r>
          </w:p>
          <w:p w14:paraId="34F7D632" w14:textId="77777777" w:rsidR="00377231" w:rsidRPr="00377231" w:rsidRDefault="00377231">
            <w:pPr>
              <w:pStyle w:val="af"/>
              <w:numPr>
                <w:ilvl w:val="1"/>
                <w:numId w:val="16"/>
              </w:numPr>
              <w:spacing w:line="360" w:lineRule="auto"/>
              <w:ind w:left="576" w:hanging="576"/>
            </w:pPr>
            <w:r w:rsidRPr="00377231">
              <w:rPr>
                <w:rFonts w:hint="eastAsia"/>
                <w:rtl/>
              </w:rPr>
              <w:t>تقليل</w:t>
            </w:r>
            <w:r w:rsidRPr="00377231">
              <w:rPr>
                <w:rtl/>
              </w:rPr>
              <w:t xml:space="preserve"> </w:t>
            </w:r>
            <w:r w:rsidRPr="00377231">
              <w:rPr>
                <w:rFonts w:hint="eastAsia"/>
                <w:rtl/>
              </w:rPr>
              <w:t>الأخطاء</w:t>
            </w:r>
            <w:r w:rsidRPr="00377231">
              <w:rPr>
                <w:rtl/>
              </w:rPr>
              <w:t xml:space="preserve"> </w:t>
            </w:r>
            <w:r w:rsidRPr="00377231">
              <w:rPr>
                <w:rFonts w:hint="eastAsia"/>
                <w:rtl/>
              </w:rPr>
              <w:t>البشرية</w:t>
            </w:r>
            <w:r w:rsidRPr="00377231">
              <w:rPr>
                <w:rtl/>
              </w:rPr>
              <w:t xml:space="preserve"> </w:t>
            </w:r>
            <w:r w:rsidRPr="00377231">
              <w:rPr>
                <w:rFonts w:hint="eastAsia"/>
                <w:rtl/>
              </w:rPr>
              <w:t>ويحسن</w:t>
            </w:r>
            <w:r w:rsidRPr="00377231">
              <w:rPr>
                <w:rtl/>
              </w:rPr>
              <w:t xml:space="preserve"> </w:t>
            </w:r>
            <w:r w:rsidRPr="00377231">
              <w:rPr>
                <w:rFonts w:hint="eastAsia"/>
                <w:rtl/>
              </w:rPr>
              <w:t>من</w:t>
            </w:r>
            <w:r w:rsidRPr="00377231">
              <w:rPr>
                <w:rtl/>
              </w:rPr>
              <w:t xml:space="preserve"> </w:t>
            </w:r>
            <w:r w:rsidRPr="00377231">
              <w:rPr>
                <w:rFonts w:hint="eastAsia"/>
                <w:rtl/>
              </w:rPr>
              <w:t>إنتاجية</w:t>
            </w:r>
            <w:r w:rsidRPr="00377231">
              <w:rPr>
                <w:rtl/>
              </w:rPr>
              <w:t xml:space="preserve"> </w:t>
            </w:r>
            <w:r w:rsidRPr="00377231">
              <w:rPr>
                <w:rFonts w:hint="eastAsia"/>
                <w:rtl/>
              </w:rPr>
              <w:t>الموظفين</w:t>
            </w:r>
            <w:r w:rsidRPr="00377231">
              <w:rPr>
                <w:rtl/>
              </w:rPr>
              <w:t>.</w:t>
            </w:r>
          </w:p>
          <w:p w14:paraId="0F22FA03" w14:textId="77777777" w:rsidR="00377231" w:rsidRPr="00895D2F" w:rsidRDefault="00377231" w:rsidP="00777905">
            <w:pPr>
              <w:pStyle w:val="af"/>
              <w:spacing w:line="360" w:lineRule="auto"/>
              <w:ind w:left="3600"/>
              <w:rPr>
                <w:rtl/>
              </w:rPr>
            </w:pPr>
            <w:r w:rsidRPr="00F131A0">
              <w:rPr>
                <w:noProof/>
                <w:lang w:bidi="ar-SY"/>
              </w:rPr>
              <w:drawing>
                <wp:inline distT="0" distB="0" distL="0" distR="0" wp14:anchorId="23AA393D" wp14:editId="6E04F6C0">
                  <wp:extent cx="1140394" cy="1060892"/>
                  <wp:effectExtent l="0" t="0" r="3175" b="6350"/>
                  <wp:docPr id="2028195033" name="Picture 2028195033"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60" cstate="print">
                            <a:duotone>
                              <a:schemeClr val="accent3">
                                <a:shade val="45000"/>
                                <a:satMod val="135000"/>
                              </a:schemeClr>
                              <a:prstClr val="white"/>
                            </a:duotone>
                            <a:extLst>
                              <a:ext uri="{BEBA8EAE-BF5A-486C-A8C5-ECC9F3942E4B}">
                                <a14:imgProps xmlns:a14="http://schemas.microsoft.com/office/drawing/2010/main">
                                  <a14:imgLayer r:embed="rId161">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bl>
    <w:p w14:paraId="3D800E00" w14:textId="77777777" w:rsidR="00377231" w:rsidRDefault="00377231" w:rsidP="00675E6B">
      <w:pPr>
        <w:rPr>
          <w:rFonts w:ascii="Sakkal Majalla" w:hAnsi="Sakkal Majalla"/>
          <w:sz w:val="32"/>
          <w:szCs w:val="32"/>
          <w:rtl/>
        </w:rPr>
      </w:pPr>
    </w:p>
    <w:p w14:paraId="2478B29D" w14:textId="135FF26A" w:rsidR="00675E6B" w:rsidRPr="00AF6518" w:rsidRDefault="00377231" w:rsidP="00675E6B">
      <w:pPr>
        <w:rPr>
          <w:rFonts w:ascii="Sakkal Majalla" w:hAnsi="Sakkal Majalla"/>
          <w:sz w:val="32"/>
          <w:szCs w:val="32"/>
          <w:rtl/>
        </w:rPr>
      </w:pPr>
      <w:r w:rsidRPr="002A078C">
        <w:rPr>
          <w:rFonts w:ascii="Sakkal Majalla" w:hAnsi="Sakkal Majalla"/>
          <w:noProof/>
          <w:color w:val="002060"/>
          <w:sz w:val="34"/>
          <w:lang w:bidi="ar-SY"/>
        </w:rPr>
        <mc:AlternateContent>
          <mc:Choice Requires="wpg">
            <w:drawing>
              <wp:inline distT="0" distB="0" distL="0" distR="0" wp14:anchorId="62E395F0" wp14:editId="594CAFE6">
                <wp:extent cx="5731510" cy="895350"/>
                <wp:effectExtent l="0" t="0" r="21590" b="19050"/>
                <wp:docPr id="132997159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13744301"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8726868" name="مجموعة 39"/>
                        <wpg:cNvGrpSpPr/>
                        <wpg:grpSpPr>
                          <a:xfrm>
                            <a:off x="0" y="0"/>
                            <a:ext cx="5731510" cy="895350"/>
                            <a:chOff x="0" y="0"/>
                            <a:chExt cx="5878196" cy="918845"/>
                          </a:xfrm>
                        </wpg:grpSpPr>
                        <wpg:grpSp>
                          <wpg:cNvPr id="2068079285" name="مجموعة 40"/>
                          <wpg:cNvGrpSpPr/>
                          <wpg:grpSpPr>
                            <a:xfrm>
                              <a:off x="0" y="0"/>
                              <a:ext cx="5878196" cy="918845"/>
                              <a:chOff x="0" y="0"/>
                              <a:chExt cx="6240348" cy="919070"/>
                            </a:xfrm>
                          </wpg:grpSpPr>
                          <wpg:grpSp>
                            <wpg:cNvPr id="1154912713" name="مجموعة 41"/>
                            <wpg:cNvGrpSpPr/>
                            <wpg:grpSpPr>
                              <a:xfrm>
                                <a:off x="0" y="169208"/>
                                <a:ext cx="5433072" cy="580613"/>
                                <a:chOff x="0" y="169208"/>
                                <a:chExt cx="5433072" cy="580613"/>
                              </a:xfrm>
                            </wpg:grpSpPr>
                            <wps:wsp>
                              <wps:cNvPr id="139058459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278149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144871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1114337" name="مربع نص 41"/>
                          <wps:cNvSpPr txBox="1"/>
                          <wps:spPr>
                            <a:xfrm>
                              <a:off x="204484" y="257055"/>
                              <a:ext cx="4616071" cy="387740"/>
                            </a:xfrm>
                            <a:prstGeom prst="rect">
                              <a:avLst/>
                            </a:prstGeom>
                            <a:noFill/>
                          </wps:spPr>
                          <wps:txbx>
                            <w:txbxContent>
                              <w:p w14:paraId="159ED8AB" w14:textId="67288F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 xml:space="preserve">فرص </w:t>
                                </w:r>
                                <w:r w:rsidRPr="003C7FD7">
                                  <w:rPr>
                                    <w:rFonts w:eastAsia="Calibri" w:hAnsi="Adobe Arabic" w:cs="Adobe Arabic" w:hint="cs"/>
                                    <w:b/>
                                    <w:bCs/>
                                    <w:color w:val="FFFFFF"/>
                                    <w:kern w:val="24"/>
                                    <w:sz w:val="36"/>
                                    <w:szCs w:val="36"/>
                                    <w:rtl/>
                                    <w:lang w:bidi="ar-EG"/>
                                  </w:rPr>
                                  <w:t>ومعوّقات</w:t>
                                </w:r>
                                <w:r w:rsidRPr="003C7FD7">
                                  <w:rPr>
                                    <w:rFonts w:eastAsia="Calibri" w:hAnsi="Adobe Arabic" w:cs="Adobe Arabic"/>
                                    <w:b/>
                                    <w:bCs/>
                                    <w:color w:val="FFFFFF"/>
                                    <w:kern w:val="24"/>
                                    <w:sz w:val="36"/>
                                    <w:szCs w:val="36"/>
                                    <w:rtl/>
                                    <w:lang w:bidi="ar-EG"/>
                                  </w:rPr>
                                  <w:t xml:space="preserve"> تطبيق الذكاء الاصطناعي في العمل الحكومي</w:t>
                                </w:r>
                              </w:p>
                            </w:txbxContent>
                          </wps:txbx>
                          <wps:bodyPr wrap="square" rtlCol="1">
                            <a:spAutoFit/>
                          </wps:bodyPr>
                        </wps:wsp>
                      </wpg:grpSp>
                    </wpg:wgp>
                  </a:graphicData>
                </a:graphic>
              </wp:inline>
            </w:drawing>
          </mc:Choice>
          <mc:Fallback>
            <w:pict>
              <v:group w14:anchorId="62E395F0" id="_x0000_s132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viIqA6MHAAC4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38" o:spid="_x0000_s132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">
                  <v:imagedata r:id="rId89" o:title=""/>
                </v:shape>
                <v:group id="مجموعة 39" o:spid="_x0000_s13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">
                  <v:group id="مجموعة 40" o:spid="_x0000_s13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">
                    <v:group id="مجموعة 41" o:spid="_x0000_s13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">
                      <v:shape id="شكل حر 42" o:spid="_x0000_s13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" fillcolor="#168489" stroked="f" strokeweight="1pt">
                        <v:stroke joinstyle="miter"/>
                      </v:roundrect>
                    </v:group>
                    <v:oval id="شكل بيضاوي 44" o:spid="_x0000_s13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" filled="f" strokecolor="#a5a5a5 [2092]" strokeweight="1pt">
                      <v:stroke joinstyle="miter"/>
                    </v:oval>
                  </v:group>
                  <v:shape id="مربع نص 41" o:spid="_x0000_s133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" filled="f" stroked="f">
                    <v:textbox style="mso-fit-shape-to-text:t">
                      <w:txbxContent>
                        <w:p w14:paraId="159ED8AB" w14:textId="67288F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 xml:space="preserve">فرص </w:t>
                          </w:r>
                          <w:r w:rsidRPr="003C7FD7">
                            <w:rPr>
                              <w:rFonts w:eastAsia="Calibri" w:hAnsi="Adobe Arabic" w:cs="Adobe Arabic" w:hint="cs"/>
                              <w:b/>
                              <w:bCs/>
                              <w:color w:val="FFFFFF"/>
                              <w:kern w:val="24"/>
                              <w:sz w:val="36"/>
                              <w:szCs w:val="36"/>
                              <w:rtl/>
                              <w:lang w:bidi="ar-EG"/>
                            </w:rPr>
                            <w:t>ومعوّقات</w:t>
                          </w:r>
                          <w:r w:rsidRPr="003C7FD7">
                            <w:rPr>
                              <w:rFonts w:eastAsia="Calibri" w:hAnsi="Adobe Arabic" w:cs="Adobe Arabic"/>
                              <w:b/>
                              <w:bCs/>
                              <w:color w:val="FFFFFF"/>
                              <w:kern w:val="24"/>
                              <w:sz w:val="36"/>
                              <w:szCs w:val="36"/>
                              <w:rtl/>
                              <w:lang w:bidi="ar-EG"/>
                            </w:rPr>
                            <w:t xml:space="preserve"> تطبيق الذكاء الاصطناعي في العمل الحكومي</w:t>
                          </w:r>
                        </w:p>
                      </w:txbxContent>
                    </v:textbox>
                  </v:shape>
                </v:group>
                <w10:anchorlock/>
              </v:group>
            </w:pict>
          </mc:Fallback>
        </mc:AlternateContent>
      </w:r>
    </w:p>
    <w:p w14:paraId="672F8370" w14:textId="7FE45F36"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t xml:space="preserve">تطبيق </w:t>
      </w:r>
      <w:hyperlink r:id="rId162"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w:t>
      </w:r>
      <w:r w:rsidRPr="00AC7AE4">
        <w:rPr>
          <w:rFonts w:ascii="Sakkal Majalla" w:hAnsi="Sakkal Majalla" w:cs="Sakkal Majalla"/>
          <w:sz w:val="32"/>
          <w:szCs w:val="32"/>
        </w:rPr>
        <w:t>AI</w:t>
      </w:r>
      <w:r w:rsidRPr="00AC7AE4">
        <w:rPr>
          <w:rFonts w:ascii="Sakkal Majalla" w:hAnsi="Sakkal Majalla" w:cs="Sakkal Majalla"/>
          <w:sz w:val="32"/>
          <w:szCs w:val="32"/>
          <w:rtl/>
        </w:rPr>
        <w:t xml:space="preserve">) في العمل الحكومي يفتح الأبواب أمام العديد من الفرص التي يمكن أن تعزز من كفاءة وفعالية الحكومات في تقديم الخدمات. ومع ذلك، فإن هذه الفرص تأتي مع </w:t>
      </w:r>
      <w:r w:rsidRPr="00AC7AE4">
        <w:rPr>
          <w:rFonts w:ascii="Sakkal Majalla" w:hAnsi="Sakkal Majalla" w:cs="Sakkal Majalla" w:hint="cs"/>
          <w:sz w:val="32"/>
          <w:szCs w:val="32"/>
          <w:rtl/>
        </w:rPr>
        <w:t>معوّقات</w:t>
      </w:r>
      <w:r w:rsidRPr="00AC7AE4">
        <w:rPr>
          <w:rFonts w:ascii="Sakkal Majalla" w:hAnsi="Sakkal Majalla" w:cs="Sakkal Majalla"/>
          <w:sz w:val="32"/>
          <w:szCs w:val="32"/>
          <w:rtl/>
        </w:rPr>
        <w:t xml:space="preserve"> فنية وأخلاقية وتنظيمية. فيما يلي استعراض لأهم الفرص والتحديات المرتبطة بتطبيق </w:t>
      </w:r>
      <w:hyperlink r:id="rId163"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في العمل الحكومي.</w:t>
      </w:r>
    </w:p>
    <w:p w14:paraId="24D24272" w14:textId="77777777" w:rsidR="00675E6B" w:rsidRPr="00A15536" w:rsidRDefault="00675E6B">
      <w:pPr>
        <w:pStyle w:val="a5"/>
        <w:pageBreakBefore/>
        <w:numPr>
          <w:ilvl w:val="0"/>
          <w:numId w:val="20"/>
        </w:numPr>
        <w:ind w:left="714" w:hanging="357"/>
        <w:rPr>
          <w:rFonts w:ascii="Sakkal Majalla" w:hAnsi="Sakkal Majalla" w:cs="Sakkal Majalla"/>
          <w:b/>
          <w:bCs/>
          <w:color w:val="C00000"/>
          <w:sz w:val="32"/>
          <w:szCs w:val="32"/>
          <w:rtl/>
        </w:rPr>
      </w:pPr>
      <w:r w:rsidRPr="00A15536">
        <w:rPr>
          <w:rFonts w:ascii="Sakkal Majalla" w:hAnsi="Sakkal Majalla" w:cs="Sakkal Majalla"/>
          <w:b/>
          <w:bCs/>
          <w:color w:val="C00000"/>
          <w:sz w:val="32"/>
          <w:szCs w:val="32"/>
          <w:rtl/>
        </w:rPr>
        <w:lastRenderedPageBreak/>
        <w:t>أولاً: الفرص</w:t>
      </w:r>
    </w:p>
    <w:p w14:paraId="745FB2AD" w14:textId="077DDE0E" w:rsidR="009767B0" w:rsidRPr="00AC7AE4" w:rsidRDefault="009767B0" w:rsidP="009767B0">
      <w:pPr>
        <w:rPr>
          <w:rFonts w:ascii="Sakkal Majalla" w:hAnsi="Sakkal Majalla"/>
          <w:b/>
          <w:bCs/>
          <w:color w:val="C00000"/>
          <w:sz w:val="32"/>
          <w:szCs w:val="32"/>
          <w:rtl/>
        </w:rPr>
      </w:pPr>
      <w:r w:rsidRPr="009767B0">
        <w:rPr>
          <w:rFonts w:ascii="Sakkal Majalla" w:hAnsi="Sakkal Majalla"/>
          <w:b/>
          <w:bCs/>
          <w:noProof/>
          <w:color w:val="C00000"/>
          <w:sz w:val="32"/>
          <w:szCs w:val="32"/>
        </w:rPr>
        <mc:AlternateContent>
          <mc:Choice Requires="wpg">
            <w:drawing>
              <wp:inline distT="0" distB="0" distL="0" distR="0" wp14:anchorId="02BC7244" wp14:editId="48CA3556">
                <wp:extent cx="7087870" cy="4706630"/>
                <wp:effectExtent l="0" t="0" r="0" b="0"/>
                <wp:docPr id="54" name="Group 53">
                  <a:extLst xmlns:a="http://schemas.openxmlformats.org/drawingml/2006/main">
                    <a:ext uri="{FF2B5EF4-FFF2-40B4-BE49-F238E27FC236}">
                      <a16:creationId xmlns:a16="http://schemas.microsoft.com/office/drawing/2014/main" id="{5B83B836-A0E2-B07A-A378-902829231D89}"/>
                    </a:ext>
                  </a:extLst>
                </wp:docPr>
                <wp:cNvGraphicFramePr/>
                <a:graphic xmlns:a="http://schemas.openxmlformats.org/drawingml/2006/main">
                  <a:graphicData uri="http://schemas.microsoft.com/office/word/2010/wordprocessingGroup">
                    <wpg:wgp>
                      <wpg:cNvGrpSpPr/>
                      <wpg:grpSpPr>
                        <a:xfrm>
                          <a:off x="0" y="0"/>
                          <a:ext cx="7087870" cy="4706630"/>
                          <a:chOff x="0" y="-1"/>
                          <a:chExt cx="7887900" cy="5237813"/>
                        </a:xfrm>
                      </wpg:grpSpPr>
                      <wpg:grpSp>
                        <wpg:cNvPr id="1115190887" name="Group 1115190887">
                          <a:extLst>
                            <a:ext uri="{FF2B5EF4-FFF2-40B4-BE49-F238E27FC236}">
                              <a16:creationId xmlns:a16="http://schemas.microsoft.com/office/drawing/2014/main" id="{5E25CB40-4AC5-6380-DD1C-D6434CCFDECA}"/>
                            </a:ext>
                          </a:extLst>
                        </wpg:cNvPr>
                        <wpg:cNvGrpSpPr/>
                        <wpg:grpSpPr>
                          <a:xfrm>
                            <a:off x="1390454" y="1529938"/>
                            <a:ext cx="5669554" cy="3199350"/>
                            <a:chOff x="1390454" y="1529938"/>
                            <a:chExt cx="5669554" cy="3199350"/>
                          </a:xfrm>
                        </wpg:grpSpPr>
                        <wps:wsp>
                          <wps:cNvPr id="426230451" name="Pie 55">
                            <a:extLst>
                              <a:ext uri="{FF2B5EF4-FFF2-40B4-BE49-F238E27FC236}">
                                <a16:creationId xmlns:a16="http://schemas.microsoft.com/office/drawing/2014/main" id="{A34B15AB-CD42-55B4-BE38-D16AF5B94674}"/>
                              </a:ext>
                            </a:extLst>
                          </wps:cNvPr>
                          <wps:cNvSpPr/>
                          <wps:spPr>
                            <a:xfrm rot="11953466">
                              <a:off x="1390454" y="1529938"/>
                              <a:ext cx="2317421" cy="2317421"/>
                            </a:xfrm>
                            <a:prstGeom prst="pie">
                              <a:avLst>
                                <a:gd name="adj1" fmla="val 13751092"/>
                                <a:gd name="adj2" fmla="val 16200000"/>
                              </a:avLst>
                            </a:prstGeom>
                            <a:solidFill>
                              <a:srgbClr val="3D8E92"/>
                            </a:solidFill>
                            <a:ln w="12700" cap="flat" cmpd="sng" algn="ctr">
                              <a:noFill/>
                              <a:prstDash val="solid"/>
                              <a:miter lim="800000"/>
                            </a:ln>
                            <a:effectLst/>
                          </wps:spPr>
                          <wps:bodyPr rtlCol="0" anchor="ctr"/>
                        </wps:wsp>
                        <wps:wsp>
                          <wps:cNvPr id="1038013953" name="Straight Arrow Connector 1038013953">
                            <a:extLst>
                              <a:ext uri="{FF2B5EF4-FFF2-40B4-BE49-F238E27FC236}">
                                <a16:creationId xmlns:a16="http://schemas.microsoft.com/office/drawing/2014/main" id="{F0C2A740-7257-67CF-0B75-AFACA185633F}"/>
                              </a:ext>
                            </a:extLst>
                          </wps:cNvPr>
                          <wps:cNvCnPr>
                            <a:cxnSpLocks/>
                          </wps:cNvCnPr>
                          <wps:spPr>
                            <a:xfrm>
                              <a:off x="3589133" y="4170293"/>
                              <a:ext cx="1080000" cy="0"/>
                            </a:xfrm>
                            <a:prstGeom prst="straightConnector1">
                              <a:avLst/>
                            </a:prstGeom>
                            <a:noFill/>
                            <a:ln w="38100" cap="flat" cmpd="sng" algn="ctr">
                              <a:solidFill>
                                <a:srgbClr val="3D8E92"/>
                              </a:solidFill>
                              <a:prstDash val="solid"/>
                              <a:miter lim="800000"/>
                              <a:tailEnd type="oval" w="med" len="med"/>
                            </a:ln>
                            <a:effectLst/>
                          </wps:spPr>
                          <wps:bodyPr/>
                        </wps:wsp>
                        <wps:wsp>
                          <wps:cNvPr id="1786123721" name="Text Placeholder 12">
                            <a:extLst>
                              <a:ext uri="{FF2B5EF4-FFF2-40B4-BE49-F238E27FC236}">
                                <a16:creationId xmlns:a16="http://schemas.microsoft.com/office/drawing/2014/main" id="{B5388E6D-1CF0-FEEF-D99E-70346B1CF43D}"/>
                              </a:ext>
                            </a:extLst>
                          </wps:cNvPr>
                          <wps:cNvSpPr txBox="1">
                            <a:spLocks/>
                          </wps:cNvSpPr>
                          <wps:spPr>
                            <a:xfrm>
                              <a:off x="5234212" y="3931006"/>
                              <a:ext cx="1825796" cy="798282"/>
                            </a:xfrm>
                            <a:prstGeom prst="rect">
                              <a:avLst/>
                            </a:prstGeom>
                          </wps:spPr>
                          <wps:txbx>
                            <w:txbxContent>
                              <w:p w14:paraId="2D030E10"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إدارة أكثر فعالية للأزمات والكوارث</w:t>
                                </w:r>
                              </w:p>
                            </w:txbxContent>
                          </wps:txbx>
                          <wps:bodyPr/>
                        </wps:wsp>
                        <wps:wsp>
                          <wps:cNvPr id="846111932" name="TextBox 31">
                            <a:extLst>
                              <a:ext uri="{FF2B5EF4-FFF2-40B4-BE49-F238E27FC236}">
                                <a16:creationId xmlns:a16="http://schemas.microsoft.com/office/drawing/2014/main" id="{BB55BC96-7F2A-CD31-2DCB-5D9AAACC2CFD}"/>
                              </a:ext>
                            </a:extLst>
                          </wps:cNvPr>
                          <wps:cNvSpPr txBox="1"/>
                          <wps:spPr>
                            <a:xfrm>
                              <a:off x="2323326" y="3280340"/>
                              <a:ext cx="617855" cy="664210"/>
                            </a:xfrm>
                            <a:prstGeom prst="rect">
                              <a:avLst/>
                            </a:prstGeom>
                            <a:noFill/>
                          </wps:spPr>
                          <wps:txbx>
                            <w:txbxContent>
                              <w:p w14:paraId="3947ED12"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05</w:t>
                                </w:r>
                              </w:p>
                            </w:txbxContent>
                          </wps:txbx>
                          <wps:bodyPr wrap="square" rtlCol="0">
                            <a:noAutofit/>
                          </wps:bodyPr>
                        </wps:wsp>
                      </wpg:grpSp>
                      <wpg:grpSp>
                        <wpg:cNvPr id="794491952" name="Group 794491952">
                          <a:extLst>
                            <a:ext uri="{FF2B5EF4-FFF2-40B4-BE49-F238E27FC236}">
                              <a16:creationId xmlns:a16="http://schemas.microsoft.com/office/drawing/2014/main" id="{7E134E9F-ABA4-CA5E-766F-EC29E031478F}"/>
                            </a:ext>
                          </a:extLst>
                        </wpg:cNvPr>
                        <wpg:cNvGrpSpPr/>
                        <wpg:grpSpPr>
                          <a:xfrm>
                            <a:off x="331485" y="492972"/>
                            <a:ext cx="7556415" cy="4403101"/>
                            <a:chOff x="331485" y="492972"/>
                            <a:chExt cx="7556415" cy="4403101"/>
                          </a:xfrm>
                        </wpg:grpSpPr>
                        <wps:wsp>
                          <wps:cNvPr id="596691682" name="Pie 58">
                            <a:extLst>
                              <a:ext uri="{FF2B5EF4-FFF2-40B4-BE49-F238E27FC236}">
                                <a16:creationId xmlns:a16="http://schemas.microsoft.com/office/drawing/2014/main" id="{491C4F4E-2160-5333-D729-801FA51A8BA3}"/>
                              </a:ext>
                            </a:extLst>
                          </wps:cNvPr>
                          <wps:cNvSpPr/>
                          <wps:spPr>
                            <a:xfrm rot="4918033">
                              <a:off x="331485" y="492972"/>
                              <a:ext cx="4403101" cy="4403101"/>
                            </a:xfrm>
                            <a:prstGeom prst="pie">
                              <a:avLst>
                                <a:gd name="adj1" fmla="val 13751092"/>
                                <a:gd name="adj2" fmla="val 16200000"/>
                              </a:avLst>
                            </a:prstGeom>
                            <a:solidFill>
                              <a:srgbClr val="9FCFD1"/>
                            </a:solidFill>
                            <a:ln w="12700" cap="flat" cmpd="sng" algn="ctr">
                              <a:noFill/>
                              <a:prstDash val="solid"/>
                              <a:miter lim="800000"/>
                            </a:ln>
                            <a:effectLst/>
                          </wps:spPr>
                          <wps:bodyPr rtlCol="0" anchor="ctr"/>
                        </wps:wsp>
                        <wps:wsp>
                          <wps:cNvPr id="125341604" name="Straight Arrow Connector 125341604">
                            <a:extLst>
                              <a:ext uri="{FF2B5EF4-FFF2-40B4-BE49-F238E27FC236}">
                                <a16:creationId xmlns:a16="http://schemas.microsoft.com/office/drawing/2014/main" id="{40076D54-EA2E-098B-3BB4-FDC5BCC40001}"/>
                              </a:ext>
                            </a:extLst>
                          </wps:cNvPr>
                          <wps:cNvCnPr/>
                          <wps:spPr>
                            <a:xfrm>
                              <a:off x="4279180" y="1230233"/>
                              <a:ext cx="1080000" cy="4210"/>
                            </a:xfrm>
                            <a:prstGeom prst="straightConnector1">
                              <a:avLst/>
                            </a:prstGeom>
                            <a:noFill/>
                            <a:ln w="38100" cap="flat" cmpd="sng" algn="ctr">
                              <a:solidFill>
                                <a:srgbClr val="9FCFD1"/>
                              </a:solidFill>
                              <a:prstDash val="solid"/>
                              <a:miter lim="800000"/>
                              <a:tailEnd type="oval" w="med" len="med"/>
                            </a:ln>
                            <a:effectLst/>
                          </wps:spPr>
                          <wps:bodyPr/>
                        </wps:wsp>
                        <wps:wsp>
                          <wps:cNvPr id="1331242907" name="Text Placeholder 12">
                            <a:extLst>
                              <a:ext uri="{FF2B5EF4-FFF2-40B4-BE49-F238E27FC236}">
                                <a16:creationId xmlns:a16="http://schemas.microsoft.com/office/drawing/2014/main" id="{84F7F1ED-126C-6423-BF1B-5F93C8337E74}"/>
                              </a:ext>
                            </a:extLst>
                          </wps:cNvPr>
                          <wps:cNvSpPr txBox="1">
                            <a:spLocks/>
                          </wps:cNvSpPr>
                          <wps:spPr>
                            <a:xfrm>
                              <a:off x="5888512" y="963101"/>
                              <a:ext cx="1999388" cy="798279"/>
                            </a:xfrm>
                            <a:prstGeom prst="rect">
                              <a:avLst/>
                            </a:prstGeom>
                          </wps:spPr>
                          <wps:txbx>
                            <w:txbxContent>
                              <w:p w14:paraId="24BC0EC2"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تحليل البيانات الضخمة واتخاذ القرارات المستندة إلى البيانات</w:t>
                                </w:r>
                              </w:p>
                            </w:txbxContent>
                          </wps:txbx>
                          <wps:bodyPr/>
                        </wps:wsp>
                        <wps:wsp>
                          <wps:cNvPr id="41067026" name="TextBox 36">
                            <a:extLst>
                              <a:ext uri="{FF2B5EF4-FFF2-40B4-BE49-F238E27FC236}">
                                <a16:creationId xmlns:a16="http://schemas.microsoft.com/office/drawing/2014/main" id="{87ECD968-CE35-3760-AAFC-EFE0D007DB3E}"/>
                              </a:ext>
                            </a:extLst>
                          </wps:cNvPr>
                          <wps:cNvSpPr txBox="1"/>
                          <wps:spPr>
                            <a:xfrm>
                              <a:off x="3543916" y="1664745"/>
                              <a:ext cx="1080135" cy="664210"/>
                            </a:xfrm>
                            <a:prstGeom prst="rect">
                              <a:avLst/>
                            </a:prstGeom>
                            <a:noFill/>
                          </wps:spPr>
                          <wps:txbx>
                            <w:txbxContent>
                              <w:p w14:paraId="4E9E5A09"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02</w:t>
                                </w:r>
                              </w:p>
                            </w:txbxContent>
                          </wps:txbx>
                          <wps:bodyPr wrap="square" rtlCol="0">
                            <a:noAutofit/>
                          </wps:bodyPr>
                        </wps:wsp>
                      </wpg:grpSp>
                      <wpg:grpSp>
                        <wpg:cNvPr id="1755627699" name="Group 1755627699">
                          <a:extLst>
                            <a:ext uri="{FF2B5EF4-FFF2-40B4-BE49-F238E27FC236}">
                              <a16:creationId xmlns:a16="http://schemas.microsoft.com/office/drawing/2014/main" id="{54CE9749-7252-3421-5AB9-8C6A967055C9}"/>
                            </a:ext>
                          </a:extLst>
                        </wpg:cNvPr>
                        <wpg:cNvGrpSpPr/>
                        <wpg:grpSpPr>
                          <a:xfrm>
                            <a:off x="679098" y="840585"/>
                            <a:ext cx="6967861" cy="3707874"/>
                            <a:chOff x="679098" y="840585"/>
                            <a:chExt cx="6967861" cy="3707874"/>
                          </a:xfrm>
                        </wpg:grpSpPr>
                        <wps:wsp>
                          <wps:cNvPr id="419735874" name="Pie 57">
                            <a:extLst>
                              <a:ext uri="{FF2B5EF4-FFF2-40B4-BE49-F238E27FC236}">
                                <a16:creationId xmlns:a16="http://schemas.microsoft.com/office/drawing/2014/main" id="{48E5B176-72A0-DDC9-881F-454E4F2F9EE4}"/>
                              </a:ext>
                            </a:extLst>
                          </wps:cNvPr>
                          <wps:cNvSpPr/>
                          <wps:spPr>
                            <a:xfrm rot="7294677">
                              <a:off x="679098" y="840585"/>
                              <a:ext cx="3707874" cy="3707874"/>
                            </a:xfrm>
                            <a:prstGeom prst="pie">
                              <a:avLst>
                                <a:gd name="adj1" fmla="val 13751092"/>
                                <a:gd name="adj2" fmla="val 16200000"/>
                              </a:avLst>
                            </a:prstGeom>
                            <a:solidFill>
                              <a:schemeClr val="bg1">
                                <a:lumMod val="75000"/>
                              </a:schemeClr>
                            </a:solidFill>
                            <a:ln w="12700" cap="flat" cmpd="sng" algn="ctr">
                              <a:noFill/>
                              <a:prstDash val="solid"/>
                              <a:miter lim="800000"/>
                            </a:ln>
                            <a:effectLst/>
                          </wps:spPr>
                          <wps:bodyPr rtlCol="0" anchor="ctr"/>
                        </wps:wsp>
                        <wps:wsp>
                          <wps:cNvPr id="1829476717" name="Straight Arrow Connector 1829476717">
                            <a:extLst>
                              <a:ext uri="{FF2B5EF4-FFF2-40B4-BE49-F238E27FC236}">
                                <a16:creationId xmlns:a16="http://schemas.microsoft.com/office/drawing/2014/main" id="{A619CCFE-0080-AA1C-3D71-4FAA0EEEFFB9}"/>
                              </a:ext>
                            </a:extLst>
                          </wps:cNvPr>
                          <wps:cNvCnPr/>
                          <wps:spPr>
                            <a:xfrm>
                              <a:off x="4634764" y="2213059"/>
                              <a:ext cx="1080000" cy="0"/>
                            </a:xfrm>
                            <a:prstGeom prst="straightConnector1">
                              <a:avLst/>
                            </a:prstGeom>
                            <a:noFill/>
                            <a:ln w="38100" cap="flat" cmpd="sng" algn="ctr">
                              <a:solidFill>
                                <a:srgbClr val="A5A5A5"/>
                              </a:solidFill>
                              <a:prstDash val="solid"/>
                              <a:miter lim="800000"/>
                              <a:tailEnd type="oval" w="med" len="med"/>
                            </a:ln>
                            <a:effectLst/>
                          </wps:spPr>
                          <wps:bodyPr/>
                        </wps:wsp>
                        <wps:wsp>
                          <wps:cNvPr id="1024411349" name="Text Placeholder 12">
                            <a:extLst>
                              <a:ext uri="{FF2B5EF4-FFF2-40B4-BE49-F238E27FC236}">
                                <a16:creationId xmlns:a16="http://schemas.microsoft.com/office/drawing/2014/main" id="{59978256-8AC3-7CBB-DF19-3F0509DBF29F}"/>
                              </a:ext>
                            </a:extLst>
                          </wps:cNvPr>
                          <wps:cNvSpPr txBox="1">
                            <a:spLocks/>
                          </wps:cNvSpPr>
                          <wps:spPr>
                            <a:xfrm>
                              <a:off x="6065898" y="2044798"/>
                              <a:ext cx="1581061" cy="529883"/>
                            </a:xfrm>
                            <a:prstGeom prst="rect">
                              <a:avLst/>
                            </a:prstGeom>
                          </wps:spPr>
                          <wps:txbx>
                            <w:txbxContent>
                              <w:p w14:paraId="51928BDD"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تحسين الأمن والدفاع</w:t>
                                </w:r>
                              </w:p>
                            </w:txbxContent>
                          </wps:txbx>
                          <wps:bodyPr/>
                        </wps:wsp>
                        <wps:wsp>
                          <wps:cNvPr id="329103948" name="TextBox 41">
                            <a:extLst>
                              <a:ext uri="{FF2B5EF4-FFF2-40B4-BE49-F238E27FC236}">
                                <a16:creationId xmlns:a16="http://schemas.microsoft.com/office/drawing/2014/main" id="{90D1184A-4FB2-67C4-D76C-8F06A38F0A4C}"/>
                              </a:ext>
                            </a:extLst>
                          </wps:cNvPr>
                          <wps:cNvSpPr txBox="1"/>
                          <wps:spPr>
                            <a:xfrm>
                              <a:off x="3433613" y="2574680"/>
                              <a:ext cx="1080135" cy="664210"/>
                            </a:xfrm>
                            <a:prstGeom prst="rect">
                              <a:avLst/>
                            </a:prstGeom>
                            <a:noFill/>
                          </wps:spPr>
                          <wps:txbx>
                            <w:txbxContent>
                              <w:p w14:paraId="3FE3D10E"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03</w:t>
                                </w:r>
                              </w:p>
                            </w:txbxContent>
                          </wps:txbx>
                          <wps:bodyPr wrap="square" rtlCol="0">
                            <a:noAutofit/>
                          </wps:bodyPr>
                        </wps:wsp>
                      </wpg:grpSp>
                      <wpg:grpSp>
                        <wpg:cNvPr id="1717076825" name="Group 1717076825">
                          <a:extLst>
                            <a:ext uri="{FF2B5EF4-FFF2-40B4-BE49-F238E27FC236}">
                              <a16:creationId xmlns:a16="http://schemas.microsoft.com/office/drawing/2014/main" id="{06FF0D81-47D0-9BD9-2345-A9AE19B44C92}"/>
                            </a:ext>
                          </a:extLst>
                        </wpg:cNvPr>
                        <wpg:cNvGrpSpPr/>
                        <wpg:grpSpPr>
                          <a:xfrm>
                            <a:off x="1042840" y="1182325"/>
                            <a:ext cx="6523531" cy="3012648"/>
                            <a:chOff x="1042840" y="1182325"/>
                            <a:chExt cx="6523531" cy="3012648"/>
                          </a:xfrm>
                        </wpg:grpSpPr>
                        <wps:wsp>
                          <wps:cNvPr id="977374167" name="Pie 56">
                            <a:extLst>
                              <a:ext uri="{FF2B5EF4-FFF2-40B4-BE49-F238E27FC236}">
                                <a16:creationId xmlns:a16="http://schemas.microsoft.com/office/drawing/2014/main" id="{843F78B1-579D-901E-0D79-0ADD9DF0BDD5}"/>
                              </a:ext>
                            </a:extLst>
                          </wps:cNvPr>
                          <wps:cNvSpPr/>
                          <wps:spPr>
                            <a:xfrm rot="9731289">
                              <a:off x="1042840" y="1182325"/>
                              <a:ext cx="3012648" cy="3012648"/>
                            </a:xfrm>
                            <a:prstGeom prst="pie">
                              <a:avLst>
                                <a:gd name="adj1" fmla="val 13751092"/>
                                <a:gd name="adj2" fmla="val 16200000"/>
                              </a:avLst>
                            </a:prstGeom>
                            <a:solidFill>
                              <a:srgbClr val="FFC000"/>
                            </a:solidFill>
                            <a:ln w="12700" cap="flat" cmpd="sng" algn="ctr">
                              <a:noFill/>
                              <a:prstDash val="solid"/>
                              <a:miter lim="800000"/>
                            </a:ln>
                            <a:effectLst/>
                          </wps:spPr>
                          <wps:bodyPr rtlCol="0" anchor="ctr"/>
                        </wps:wsp>
                        <wps:wsp>
                          <wps:cNvPr id="1198059773" name="Straight Arrow Connector 1198059773">
                            <a:extLst>
                              <a:ext uri="{FF2B5EF4-FFF2-40B4-BE49-F238E27FC236}">
                                <a16:creationId xmlns:a16="http://schemas.microsoft.com/office/drawing/2014/main" id="{1FB75591-F03F-D8A1-2A30-B047A8E2C2C9}"/>
                              </a:ext>
                            </a:extLst>
                          </wps:cNvPr>
                          <wps:cNvCnPr/>
                          <wps:spPr>
                            <a:xfrm>
                              <a:off x="4279180" y="3191676"/>
                              <a:ext cx="1080000" cy="0"/>
                            </a:xfrm>
                            <a:prstGeom prst="straightConnector1">
                              <a:avLst/>
                            </a:prstGeom>
                            <a:noFill/>
                            <a:ln w="38100" cap="flat" cmpd="sng" algn="ctr">
                              <a:solidFill>
                                <a:srgbClr val="FFC000"/>
                              </a:solidFill>
                              <a:prstDash val="solid"/>
                              <a:miter lim="800000"/>
                              <a:tailEnd type="oval" w="med" len="med"/>
                            </a:ln>
                            <a:effectLst/>
                          </wps:spPr>
                          <wps:bodyPr/>
                        </wps:wsp>
                        <wps:wsp>
                          <wps:cNvPr id="2029072301" name="Text Placeholder 12">
                            <a:extLst>
                              <a:ext uri="{FF2B5EF4-FFF2-40B4-BE49-F238E27FC236}">
                                <a16:creationId xmlns:a16="http://schemas.microsoft.com/office/drawing/2014/main" id="{E1DC08E3-4124-FB3A-252A-DA528EDEA2B8}"/>
                              </a:ext>
                            </a:extLst>
                          </wps:cNvPr>
                          <wps:cNvSpPr txBox="1">
                            <a:spLocks/>
                          </wps:cNvSpPr>
                          <wps:spPr>
                            <a:xfrm>
                              <a:off x="6066026" y="2957034"/>
                              <a:ext cx="1500345" cy="798279"/>
                            </a:xfrm>
                            <a:prstGeom prst="rect">
                              <a:avLst/>
                            </a:prstGeom>
                          </wps:spPr>
                          <wps:txbx>
                            <w:txbxContent>
                              <w:p w14:paraId="7193DA52"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تعزيز الشفافية ومكافحة الفساد</w:t>
                                </w:r>
                              </w:p>
                            </w:txbxContent>
                          </wps:txbx>
                          <wps:bodyPr/>
                        </wps:wsp>
                        <wps:wsp>
                          <wps:cNvPr id="787650634" name="TextBox 46">
                            <a:extLst>
                              <a:ext uri="{FF2B5EF4-FFF2-40B4-BE49-F238E27FC236}">
                                <a16:creationId xmlns:a16="http://schemas.microsoft.com/office/drawing/2014/main" id="{36DDD503-5DDD-9BA8-A840-1B056BBE9594}"/>
                              </a:ext>
                            </a:extLst>
                          </wps:cNvPr>
                          <wps:cNvSpPr txBox="1"/>
                          <wps:spPr>
                            <a:xfrm>
                              <a:off x="2845340" y="3225901"/>
                              <a:ext cx="1080135" cy="664210"/>
                            </a:xfrm>
                            <a:prstGeom prst="rect">
                              <a:avLst/>
                            </a:prstGeom>
                            <a:noFill/>
                          </wps:spPr>
                          <wps:txbx>
                            <w:txbxContent>
                              <w:p w14:paraId="2B1900DF"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04</w:t>
                                </w:r>
                              </w:p>
                            </w:txbxContent>
                          </wps:txbx>
                          <wps:bodyPr wrap="square" rtlCol="0">
                            <a:noAutofit/>
                          </wps:bodyPr>
                        </wps:wsp>
                      </wpg:grpSp>
                      <wpg:grpSp>
                        <wpg:cNvPr id="581918044" name="Group 581918044">
                          <a:extLst>
                            <a:ext uri="{FF2B5EF4-FFF2-40B4-BE49-F238E27FC236}">
                              <a16:creationId xmlns:a16="http://schemas.microsoft.com/office/drawing/2014/main" id="{236A6FF8-4C1B-11C0-D9FE-6B6576710985}"/>
                            </a:ext>
                          </a:extLst>
                        </wpg:cNvPr>
                        <wpg:cNvGrpSpPr/>
                        <wpg:grpSpPr>
                          <a:xfrm>
                            <a:off x="0" y="-1"/>
                            <a:ext cx="7179133" cy="5237813"/>
                            <a:chOff x="0" y="-1"/>
                            <a:chExt cx="7179133" cy="5237813"/>
                          </a:xfrm>
                        </wpg:grpSpPr>
                        <wps:wsp>
                          <wps:cNvPr id="1223641767" name="Pie 59">
                            <a:extLst>
                              <a:ext uri="{FF2B5EF4-FFF2-40B4-BE49-F238E27FC236}">
                                <a16:creationId xmlns:a16="http://schemas.microsoft.com/office/drawing/2014/main" id="{E8C6BBB3-BF6A-5ABC-5243-D017FE649021}"/>
                              </a:ext>
                            </a:extLst>
                          </wps:cNvPr>
                          <wps:cNvSpPr/>
                          <wps:spPr>
                            <a:xfrm rot="2490880">
                              <a:off x="0" y="139485"/>
                              <a:ext cx="5098327" cy="5098327"/>
                            </a:xfrm>
                            <a:prstGeom prst="pie">
                              <a:avLst>
                                <a:gd name="adj1" fmla="val 13751092"/>
                                <a:gd name="adj2" fmla="val 16200000"/>
                              </a:avLst>
                            </a:prstGeom>
                            <a:solidFill>
                              <a:srgbClr val="50A3A7"/>
                            </a:solidFill>
                            <a:ln w="12700" cap="flat" cmpd="sng" algn="ctr">
                              <a:noFill/>
                              <a:prstDash val="solid"/>
                              <a:miter lim="800000"/>
                            </a:ln>
                            <a:effectLst/>
                          </wps:spPr>
                          <wps:bodyPr rtlCol="0" anchor="ctr"/>
                        </wps:wsp>
                        <wps:wsp>
                          <wps:cNvPr id="2117388738" name="Oval 2117388738">
                            <a:extLst>
                              <a:ext uri="{FF2B5EF4-FFF2-40B4-BE49-F238E27FC236}">
                                <a16:creationId xmlns:a16="http://schemas.microsoft.com/office/drawing/2014/main" id="{C0A4D483-5844-74D0-B976-ABA539680089}"/>
                              </a:ext>
                            </a:extLst>
                          </wps:cNvPr>
                          <wps:cNvSpPr/>
                          <wps:spPr>
                            <a:xfrm>
                              <a:off x="1960538" y="2100023"/>
                              <a:ext cx="1177250" cy="1177250"/>
                            </a:xfrm>
                            <a:prstGeom prst="ellipse">
                              <a:avLst/>
                            </a:prstGeom>
                            <a:solidFill>
                              <a:sysClr val="window" lastClr="FFFFFF"/>
                            </a:solidFill>
                            <a:ln w="12700" cap="flat" cmpd="sng" algn="ctr">
                              <a:solidFill>
                                <a:srgbClr val="70AD47"/>
                              </a:solidFill>
                              <a:prstDash val="solid"/>
                              <a:miter lim="800000"/>
                            </a:ln>
                            <a:effectLst/>
                          </wps:spPr>
                          <wps:bodyPr rtlCol="0" anchor="ctr"/>
                        </wps:wsp>
                        <wps:wsp>
                          <wps:cNvPr id="1922503177" name="Straight Arrow Connector 1922503177">
                            <a:extLst>
                              <a:ext uri="{FF2B5EF4-FFF2-40B4-BE49-F238E27FC236}">
                                <a16:creationId xmlns:a16="http://schemas.microsoft.com/office/drawing/2014/main" id="{21CBB14F-E3FF-7558-CD8A-918B02CD1C11}"/>
                              </a:ext>
                            </a:extLst>
                          </wps:cNvPr>
                          <wps:cNvCnPr/>
                          <wps:spPr>
                            <a:xfrm>
                              <a:off x="3589133" y="251615"/>
                              <a:ext cx="1080000" cy="0"/>
                            </a:xfrm>
                            <a:prstGeom prst="straightConnector1">
                              <a:avLst/>
                            </a:prstGeom>
                            <a:noFill/>
                            <a:ln w="38100" cap="flat" cmpd="sng" algn="ctr">
                              <a:solidFill>
                                <a:srgbClr val="50A3A7"/>
                              </a:solidFill>
                              <a:prstDash val="solid"/>
                              <a:miter lim="800000"/>
                              <a:tailEnd type="oval" w="med" len="med"/>
                            </a:ln>
                            <a:effectLst/>
                          </wps:spPr>
                          <wps:bodyPr/>
                        </wps:wsp>
                        <wps:wsp>
                          <wps:cNvPr id="225722906" name="Text Placeholder 12">
                            <a:extLst>
                              <a:ext uri="{FF2B5EF4-FFF2-40B4-BE49-F238E27FC236}">
                                <a16:creationId xmlns:a16="http://schemas.microsoft.com/office/drawing/2014/main" id="{F4665CD9-6EC2-BE27-48A3-0CCEB8387DF3}"/>
                              </a:ext>
                            </a:extLst>
                          </wps:cNvPr>
                          <wps:cNvSpPr txBox="1">
                            <a:spLocks/>
                          </wps:cNvSpPr>
                          <wps:spPr>
                            <a:xfrm>
                              <a:off x="5145504" y="-1"/>
                              <a:ext cx="2033629" cy="798279"/>
                            </a:xfrm>
                            <a:prstGeom prst="rect">
                              <a:avLst/>
                            </a:prstGeom>
                          </wps:spPr>
                          <wps:txbx>
                            <w:txbxContent>
                              <w:p w14:paraId="2439966E"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تحسين جودة الخدمات الحكومية</w:t>
                                </w:r>
                              </w:p>
                            </w:txbxContent>
                          </wps:txbx>
                          <wps:bodyPr/>
                        </wps:wsp>
                        <wps:wsp>
                          <wps:cNvPr id="2054922544" name="TextBox 52">
                            <a:extLst>
                              <a:ext uri="{FF2B5EF4-FFF2-40B4-BE49-F238E27FC236}">
                                <a16:creationId xmlns:a16="http://schemas.microsoft.com/office/drawing/2014/main" id="{9417DE30-8F5B-56C9-EBAC-F0780A33E2E0}"/>
                              </a:ext>
                            </a:extLst>
                          </wps:cNvPr>
                          <wps:cNvSpPr txBox="1"/>
                          <wps:spPr>
                            <a:xfrm>
                              <a:off x="2814231" y="687020"/>
                              <a:ext cx="1080135" cy="664210"/>
                            </a:xfrm>
                            <a:prstGeom prst="rect">
                              <a:avLst/>
                            </a:prstGeom>
                            <a:noFill/>
                          </wps:spPr>
                          <wps:txbx>
                            <w:txbxContent>
                              <w:p w14:paraId="2C274B03" w14:textId="77777777" w:rsidR="009767B0" w:rsidRDefault="009767B0" w:rsidP="009767B0">
                                <w:pPr>
                                  <w:bidi w:val="0"/>
                                  <w:jc w:val="center"/>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01</w:t>
                                </w:r>
                              </w:p>
                            </w:txbxContent>
                          </wps:txbx>
                          <wps:bodyPr wrap="square" rtlCol="0">
                            <a:noAutofit/>
                          </wps:bodyPr>
                        </wps:wsp>
                      </wpg:grpSp>
                    </wpg:wgp>
                  </a:graphicData>
                </a:graphic>
              </wp:inline>
            </w:drawing>
          </mc:Choice>
          <mc:Fallback>
            <w:pict>
              <v:group w14:anchorId="02BC7244" id="Group 53" o:spid="_x0000_s1336" style="width:558.1pt;height:370.6pt;mso-position-horizontal-relative:char;mso-position-vertical-relative:line" coordorigin="" coordsize="78879,52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">
                <v:group id="Group 1115190887" o:spid="_x0000_s1337" style="position:absolute;left:13904;top:15299;width:56696;height:31993" coordorigin="13904,15299" coordsize="56695,31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">
                  <v:shape id="Pie 55" o:spid="_x0000_s1338" style="position:absolute;left:13904;top:15299;width:23174;height:23174;rotation:-10536588fd;visibility:visible;mso-wrap-style:square;v-text-anchor:middle" coordsize="2317421,231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" path="m401354,281772c611815,100010,880626,-1,1158711,-1r,1158712l401354,281772xe" fillcolor="#3d8e92" stroked="f" strokeweight="1pt">
                    <v:stroke joinstyle="miter"/>
                    <v:path arrowok="t" o:connecttype="custom" o:connectlocs="401354,281772;1158711,-1;1158711,1158711;401354,281772" o:connectangles="0,0,0,0"/>
                  </v:shape>
                  <v:shapetype id="_x0000_t32" coordsize="21600,21600" o:spt="32" o:oned="t" path="m,l21600,21600e" filled="f">
                    <v:path arrowok="t" fillok="f" o:connecttype="none"/>
                    <o:lock v:ext="edit" shapetype="t"/>
                  </v:shapetype>
                  <v:shape id="Straight Arrow Connector 1038013953" o:spid="_x0000_s1339" type="#_x0000_t32" style="position:absolute;left:35891;top:41702;width:10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" strokecolor="#3d8e92" strokeweight="3pt">
                    <v:stroke endarrow="oval" joinstyle="miter"/>
                    <o:lock v:ext="edit" shapetype="f"/>
                  </v:shape>
                  <v:shape id="Text Placeholder 12" o:spid="_x0000_s1340" type="#_x0000_t202" style="position:absolute;left:52342;top:39310;width:18258;height:7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" filled="f" stroked="f">
                    <v:textbox>
                      <w:txbxContent>
                        <w:p w14:paraId="2D030E10"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إدارة أكثر فعالية للأزمات والكوارث</w:t>
                          </w:r>
                        </w:p>
                      </w:txbxContent>
                    </v:textbox>
                  </v:shape>
                  <v:shape id="TextBox 31" o:spid="_x0000_s1341" type="#_x0000_t202" style="position:absolute;left:23233;top:32803;width:6178;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" filled="f" stroked="f">
                    <v:textbox>
                      <w:txbxContent>
                        <w:p w14:paraId="3947ED12"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05</w:t>
                          </w:r>
                        </w:p>
                      </w:txbxContent>
                    </v:textbox>
                  </v:shape>
                </v:group>
                <v:group id="Group 794491952" o:spid="_x0000_s1342" style="position:absolute;left:3314;top:4929;width:75565;height:44031" coordorigin="3314,4929" coordsize="75564,44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">
                  <v:shape id="Pie 58" o:spid="_x0000_s1343" style="position:absolute;left:3314;top:4929;width:44031;height:44031;rotation:5371804fd;visibility:visible;mso-wrap-style:square;v-text-anchor:middle" coordsize="4403101,4403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" path="m762572,535368c1162448,190020,1673189,,2201551,r,2201551l762572,535368xe" fillcolor="#9fcfd1" stroked="f" strokeweight="1pt">
                    <v:stroke joinstyle="miter"/>
                    <v:path arrowok="t" o:connecttype="custom" o:connectlocs="762572,535368;2201551,0;2201551,2201551;762572,535368" o:connectangles="0,0,0,0"/>
                  </v:shape>
                  <v:shape id="Straight Arrow Connector 125341604" o:spid="_x0000_s1344" type="#_x0000_t32" style="position:absolute;left:42791;top:12302;width:10800;height: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" strokecolor="#9fcfd1" strokeweight="3pt">
                    <v:stroke endarrow="oval" joinstyle="miter"/>
                  </v:shape>
                  <v:shape id="Text Placeholder 12" o:spid="_x0000_s1345" type="#_x0000_t202" style="position:absolute;left:58885;top:9631;width:19994;height:7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" filled="f" stroked="f">
                    <v:textbox>
                      <w:txbxContent>
                        <w:p w14:paraId="24BC0EC2"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تحليل البيانات الضخمة واتخاذ القرارات المستندة إلى البيانات</w:t>
                          </w:r>
                        </w:p>
                      </w:txbxContent>
                    </v:textbox>
                  </v:shape>
                  <v:shape id="TextBox 36" o:spid="_x0000_s1346" type="#_x0000_t202" style="position:absolute;left:35439;top:16647;width:10801;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" filled="f" stroked="f">
                    <v:textbox>
                      <w:txbxContent>
                        <w:p w14:paraId="4E9E5A09"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02</w:t>
                          </w:r>
                        </w:p>
                      </w:txbxContent>
                    </v:textbox>
                  </v:shape>
                </v:group>
                <v:group id="Group 1755627699" o:spid="_x0000_s1347" style="position:absolute;left:6790;top:8405;width:69679;height:37079" coordorigin="6790,8405" coordsize="69678,37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">
                  <v:shape id="Pie 57" o:spid="_x0000_s1348" style="position:absolute;left:6790;top:8405;width:37079;height:37079;rotation:7967733fd;visibility:visible;mso-wrap-style:square;v-text-anchor:middle" coordsize="3707874,3707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" path="m642166,450836c978904,160016,1409001,,1853937,r,1853937l642166,450836xe" fillcolor="#bfbfbf [2412]" stroked="f" strokeweight="1pt">
                    <v:stroke joinstyle="miter"/>
                    <v:path arrowok="t" o:connecttype="custom" o:connectlocs="642166,450836;1853937,0;1853937,1853937;642166,450836" o:connectangles="0,0,0,0"/>
                  </v:shape>
                  <v:shape id="Straight Arrow Connector 1829476717" o:spid="_x0000_s1349" type="#_x0000_t32" style="position:absolute;left:46347;top:22130;width:10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" strokecolor="#a5a5a5" strokeweight="3pt">
                    <v:stroke endarrow="oval" joinstyle="miter"/>
                  </v:shape>
                  <v:shape id="Text Placeholder 12" o:spid="_x0000_s1350" type="#_x0000_t202" style="position:absolute;left:60658;top:20447;width:15811;height:5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" filled="f" stroked="f">
                    <v:textbox>
                      <w:txbxContent>
                        <w:p w14:paraId="51928BDD"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تحسين الأمن والدفاع</w:t>
                          </w:r>
                        </w:p>
                      </w:txbxContent>
                    </v:textbox>
                  </v:shape>
                  <v:shape id="TextBox 41" o:spid="_x0000_s1351" type="#_x0000_t202" style="position:absolute;left:34336;top:25746;width:10801;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" filled="f" stroked="f">
                    <v:textbox>
                      <w:txbxContent>
                        <w:p w14:paraId="3FE3D10E"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03</w:t>
                          </w:r>
                        </w:p>
                      </w:txbxContent>
                    </v:textbox>
                  </v:shape>
                </v:group>
                <v:group id="Group 1717076825" o:spid="_x0000_s1352" style="position:absolute;left:10428;top:11823;width:65235;height:30126" coordorigin="10428,11823" coordsize="65235,30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">
                  <v:shape id="Pie 56" o:spid="_x0000_s1353" style="position:absolute;left:10428;top:11823;width:30126;height:30126;rotation:10629163fd;visibility:visible;mso-wrap-style:square;v-text-anchor:middle" coordsize="3012648,3012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" path="m521760,366304c795360,130013,1144813,,1506324,r,1506324l521760,366304xe" fillcolor="#ffc000" stroked="f" strokeweight="1pt">
                    <v:stroke joinstyle="miter"/>
                    <v:path arrowok="t" o:connecttype="custom" o:connectlocs="521760,366304;1506324,0;1506324,1506324;521760,366304" o:connectangles="0,0,0,0"/>
                  </v:shape>
                  <v:shape id="Straight Arrow Connector 1198059773" o:spid="_x0000_s1354" type="#_x0000_t32" style="position:absolute;left:42791;top:31916;width:10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" strokecolor="#ffc000" strokeweight="3pt">
                    <v:stroke endarrow="oval" joinstyle="miter"/>
                  </v:shape>
                  <v:shape id="Text Placeholder 12" o:spid="_x0000_s1355" type="#_x0000_t202" style="position:absolute;left:60660;top:29570;width:15003;height:7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" filled="f" stroked="f">
                    <v:textbox>
                      <w:txbxContent>
                        <w:p w14:paraId="7193DA52"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تعزيز الشفافية ومكافحة الفساد</w:t>
                          </w:r>
                        </w:p>
                      </w:txbxContent>
                    </v:textbox>
                  </v:shape>
                  <v:shape id="TextBox 46" o:spid="_x0000_s1356" type="#_x0000_t202" style="position:absolute;left:28453;top:32259;width:10801;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" filled="f" stroked="f">
                    <v:textbox>
                      <w:txbxContent>
                        <w:p w14:paraId="2B1900DF" w14:textId="77777777" w:rsidR="009767B0" w:rsidRDefault="009767B0" w:rsidP="009767B0">
                          <w:pPr>
                            <w:bidi w:val="0"/>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04</w:t>
                          </w:r>
                        </w:p>
                      </w:txbxContent>
                    </v:textbox>
                  </v:shape>
                </v:group>
                <v:group id="Group 581918044" o:spid="_x0000_s1357" style="position:absolute;width:71791;height:52378" coordorigin="" coordsize="71791,52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">
                  <v:shape id="Pie 59" o:spid="_x0000_s1358" style="position:absolute;top:1394;width:50983;height:50984;rotation:2720705fd;visibility:visible;mso-wrap-style:square;v-text-anchor:middle" coordsize="5098327,5098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" path="m882978,619899c1345993,220022,1937376,,2549164,r,2549164l882978,619899xe" fillcolor="#50a3a7" stroked="f" strokeweight="1pt">
                    <v:stroke joinstyle="miter"/>
                    <v:path arrowok="t" o:connecttype="custom" o:connectlocs="882978,619899;2549164,0;2549164,2549164;882978,619899" o:connectangles="0,0,0,0"/>
                  </v:shape>
                  <v:oval id="Oval 2117388738" o:spid="_x0000_s1359" style="position:absolute;left:19605;top:21000;width:11772;height:11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" fillcolor="window" strokecolor="#70ad47" strokeweight="1pt">
                    <v:stroke joinstyle="miter"/>
                  </v:oval>
                  <v:shape id="Straight Arrow Connector 1922503177" o:spid="_x0000_s1360" type="#_x0000_t32" style="position:absolute;left:35891;top:2516;width:108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" strokecolor="#50a3a7" strokeweight="3pt">
                    <v:stroke endarrow="oval" joinstyle="miter"/>
                  </v:shape>
                  <v:shape id="Text Placeholder 12" o:spid="_x0000_s1361" type="#_x0000_t202" style="position:absolute;left:51455;width:20336;height:7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" filled="f" stroked="f">
                    <v:textbox>
                      <w:txbxContent>
                        <w:p w14:paraId="2439966E" w14:textId="77777777" w:rsidR="009767B0" w:rsidRDefault="009767B0" w:rsidP="009767B0">
                          <w:pPr>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تحسين جودة الخدمات الحكومية</w:t>
                          </w:r>
                        </w:p>
                      </w:txbxContent>
                    </v:textbox>
                  </v:shape>
                  <v:shape id="TextBox 52" o:spid="_x0000_s1362" type="#_x0000_t202" style="position:absolute;left:28142;top:6870;width:10801;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" filled="f" stroked="f">
                    <v:textbox>
                      <w:txbxContent>
                        <w:p w14:paraId="2C274B03" w14:textId="77777777" w:rsidR="009767B0" w:rsidRDefault="009767B0" w:rsidP="009767B0">
                          <w:pPr>
                            <w:bidi w:val="0"/>
                            <w:jc w:val="center"/>
                            <w:rPr>
                              <w:rFonts w:ascii="Adobe Arabic" w:eastAsia="ADLaM Display" w:hAnsi="Adobe Arabic" w:cs="Adobe Arabic"/>
                              <w:b/>
                              <w:bCs/>
                              <w:color w:val="FFFFFF"/>
                              <w:kern w:val="24"/>
                              <w:sz w:val="72"/>
                              <w:szCs w:val="72"/>
                            </w:rPr>
                          </w:pPr>
                          <w:r>
                            <w:rPr>
                              <w:rFonts w:ascii="Adobe Arabic" w:eastAsia="ADLaM Display" w:hAnsi="Adobe Arabic" w:cs="Adobe Arabic"/>
                              <w:b/>
                              <w:bCs/>
                              <w:color w:val="FFFFFF"/>
                              <w:kern w:val="24"/>
                              <w:sz w:val="72"/>
                              <w:szCs w:val="72"/>
                            </w:rPr>
                            <w:t>01</w:t>
                          </w:r>
                        </w:p>
                      </w:txbxContent>
                    </v:textbox>
                  </v:shape>
                </v:group>
                <w10:anchorlock/>
              </v:group>
            </w:pict>
          </mc:Fallback>
        </mc:AlternateContent>
      </w:r>
    </w:p>
    <w:p w14:paraId="10C36EA9" w14:textId="62CB9F07" w:rsidR="00377231" w:rsidRPr="00F02980" w:rsidRDefault="00377231" w:rsidP="00675E6B">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38A0AB42" wp14:editId="3262991A">
                <wp:extent cx="5731510" cy="892088"/>
                <wp:effectExtent l="0" t="0" r="2540" b="22860"/>
                <wp:docPr id="15953569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7654260" name="مجموعة 47"/>
                        <wpg:cNvGrpSpPr/>
                        <wpg:grpSpPr>
                          <a:xfrm>
                            <a:off x="0" y="0"/>
                            <a:ext cx="5731510" cy="895351"/>
                            <a:chOff x="0" y="0"/>
                            <a:chExt cx="5878196" cy="918845"/>
                          </a:xfrm>
                        </wpg:grpSpPr>
                        <wpg:grpSp>
                          <wpg:cNvPr id="1585769329" name="مجموعة 48"/>
                          <wpg:cNvGrpSpPr/>
                          <wpg:grpSpPr>
                            <a:xfrm>
                              <a:off x="0" y="0"/>
                              <a:ext cx="5878196" cy="918845"/>
                              <a:chOff x="0" y="0"/>
                              <a:chExt cx="6240348" cy="919070"/>
                            </a:xfrm>
                          </wpg:grpSpPr>
                          <wpg:grpSp>
                            <wpg:cNvPr id="366389260" name="مجموعة 49"/>
                            <wpg:cNvGrpSpPr/>
                            <wpg:grpSpPr>
                              <a:xfrm>
                                <a:off x="0" y="169208"/>
                                <a:ext cx="5433072" cy="580613"/>
                                <a:chOff x="0" y="169208"/>
                                <a:chExt cx="5433072" cy="580613"/>
                              </a:xfrm>
                            </wpg:grpSpPr>
                            <wps:wsp>
                              <wps:cNvPr id="1268010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54531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40787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1562940" name="مربع نص 41"/>
                          <wps:cNvSpPr txBox="1"/>
                          <wps:spPr>
                            <a:xfrm>
                              <a:off x="204466" y="256739"/>
                              <a:ext cx="4615440" cy="389157"/>
                            </a:xfrm>
                            <a:prstGeom prst="rect">
                              <a:avLst/>
                            </a:prstGeom>
                            <a:noFill/>
                          </wps:spPr>
                          <wps:txbx>
                            <w:txbxContent>
                              <w:p w14:paraId="3478FF92" w14:textId="2D1FC4A9"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جودة الخدمات الحكومية</w:t>
                                </w:r>
                              </w:p>
                            </w:txbxContent>
                          </wps:txbx>
                          <wps:bodyPr wrap="square" rtlCol="1">
                            <a:spAutoFit/>
                          </wps:bodyPr>
                        </wps:wsp>
                      </wpg:grpSp>
                      <pic:pic xmlns:pic="http://schemas.openxmlformats.org/drawingml/2006/picture">
                        <pic:nvPicPr>
                          <pic:cNvPr id="204093546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A0AB42" id="_x0000_s13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PHDsXlwcAAPg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3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">
                  <v:group id="مجموعة 48" o:spid="_x0000_s13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">
                    <v:group id="مجموعة 49" o:spid="_x0000_s13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">
                      <v:shape id="شكل حر 50" o:spid="_x0000_s13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" fillcolor="#a5a5a5 [2092]" stroked="f" strokeweight="1pt">
                        <v:stroke joinstyle="miter"/>
                      </v:roundrect>
                    </v:group>
                    <v:oval id="شكل بيضاوي 52" o:spid="_x0000_s13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" filled="f" strokecolor="#168489" strokeweight="1pt">
                      <v:stroke joinstyle="miter"/>
                    </v:oval>
                  </v:group>
                  <v:shape id="مربع نص 41" o:spid="_x0000_s137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" filled="f" stroked="f">
                    <v:textbox style="mso-fit-shape-to-text:t">
                      <w:txbxContent>
                        <w:p w14:paraId="3478FF92" w14:textId="2D1FC4A9"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جودة الخدمات الحكومية</w:t>
                          </w:r>
                        </w:p>
                      </w:txbxContent>
                    </v:textbox>
                  </v:shape>
                </v:group>
                <v:shape id="صورة 54" o:spid="_x0000_s13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">
                  <v:imagedata r:id="rId105" o:title=""/>
                </v:shape>
                <w10:anchorlock/>
              </v:group>
            </w:pict>
          </mc:Fallback>
        </mc:AlternateContent>
      </w:r>
    </w:p>
    <w:p w14:paraId="44D09BDC" w14:textId="78F35922"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التخصيص والتفاعل الفوري: </w:t>
      </w:r>
      <w:hyperlink r:id="rId164"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يمكن أن يساعد في تقديم خدمات مخصصة للمواطنين استنادا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إلى احتياجاتهم الفردية، مثل المساعدات الافتراضية التي توفر الدعم على مدار الساعة.</w:t>
      </w:r>
    </w:p>
    <w:p w14:paraId="11F81B5F" w14:textId="491D12F5"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تسريع العمليات الحكومية: </w:t>
      </w:r>
      <w:r w:rsidRPr="00AC7AE4">
        <w:rPr>
          <w:rFonts w:ascii="Sakkal Majalla" w:hAnsi="Sakkal Majalla" w:cs="Sakkal Majalla"/>
          <w:sz w:val="32"/>
          <w:szCs w:val="32"/>
          <w:rtl/>
        </w:rPr>
        <w:t>أتمتة العمليات الروتينية مثل معالجة طلبات التراخيص، دفع الضرائب، وغيرها من الإجراءات الإدارية، يمكن أن يقلل من أوقات الانتظار ويحسن من تجربة المواطن.</w:t>
      </w:r>
    </w:p>
    <w:p w14:paraId="763EB3D2" w14:textId="08EBC471" w:rsidR="00675E6B" w:rsidRPr="00F02980" w:rsidRDefault="00377231" w:rsidP="00675E6B">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57DBDF5E" wp14:editId="57E8D8A8">
                <wp:extent cx="5731510" cy="892088"/>
                <wp:effectExtent l="0" t="0" r="2540" b="22860"/>
                <wp:docPr id="12016265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37557977" name="مجموعة 47"/>
                        <wpg:cNvGrpSpPr/>
                        <wpg:grpSpPr>
                          <a:xfrm>
                            <a:off x="0" y="0"/>
                            <a:ext cx="5731510" cy="895351"/>
                            <a:chOff x="0" y="0"/>
                            <a:chExt cx="5878196" cy="918845"/>
                          </a:xfrm>
                        </wpg:grpSpPr>
                        <wpg:grpSp>
                          <wpg:cNvPr id="682610567" name="مجموعة 48"/>
                          <wpg:cNvGrpSpPr/>
                          <wpg:grpSpPr>
                            <a:xfrm>
                              <a:off x="0" y="0"/>
                              <a:ext cx="5878196" cy="918845"/>
                              <a:chOff x="0" y="0"/>
                              <a:chExt cx="6240348" cy="919070"/>
                            </a:xfrm>
                          </wpg:grpSpPr>
                          <wpg:grpSp>
                            <wpg:cNvPr id="1053506312" name="مجموعة 49"/>
                            <wpg:cNvGrpSpPr/>
                            <wpg:grpSpPr>
                              <a:xfrm>
                                <a:off x="0" y="169208"/>
                                <a:ext cx="5433072" cy="580613"/>
                                <a:chOff x="0" y="169208"/>
                                <a:chExt cx="5433072" cy="580613"/>
                              </a:xfrm>
                            </wpg:grpSpPr>
                            <wps:wsp>
                              <wps:cNvPr id="2722817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3597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22578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7825332" name="مربع نص 41"/>
                          <wps:cNvSpPr txBox="1"/>
                          <wps:spPr>
                            <a:xfrm>
                              <a:off x="204466" y="256663"/>
                              <a:ext cx="4615440" cy="389157"/>
                            </a:xfrm>
                            <a:prstGeom prst="rect">
                              <a:avLst/>
                            </a:prstGeom>
                            <a:noFill/>
                          </wps:spPr>
                          <wps:txbx>
                            <w:txbxContent>
                              <w:p w14:paraId="0B9850B1" w14:textId="65111D8F"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تحليل البيانات الضخمة واتخاذ القرارات المستندة إلى البيانات</w:t>
                                </w:r>
                              </w:p>
                            </w:txbxContent>
                          </wps:txbx>
                          <wps:bodyPr wrap="square" rtlCol="1">
                            <a:spAutoFit/>
                          </wps:bodyPr>
                        </wps:wsp>
                      </wpg:grpSp>
                      <pic:pic xmlns:pic="http://schemas.openxmlformats.org/drawingml/2006/picture">
                        <pic:nvPicPr>
                          <pic:cNvPr id="204462944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DBDF5E" id="_x0000_s13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g3BYQmgcAAPU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3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">
                  <v:group id="مجموعة 48" o:spid="_x0000_s13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">
                    <v:group id="مجموعة 49" o:spid="_x0000_s13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">
                      <v:shape id="شكل حر 50" o:spid="_x0000_s13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" fillcolor="#a5a5a5 [2092]" stroked="f" strokeweight="1pt">
                        <v:stroke joinstyle="miter"/>
                      </v:roundrect>
                    </v:group>
                    <v:oval id="شكل بيضاوي 52" o:spid="_x0000_s13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" filled="f" strokecolor="#168489" strokeweight="1pt">
                      <v:stroke joinstyle="miter"/>
                    </v:oval>
                  </v:group>
                  <v:shape id="مربع نص 41" o:spid="_x0000_s1379"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" filled="f" stroked="f">
                    <v:textbox style="mso-fit-shape-to-text:t">
                      <w:txbxContent>
                        <w:p w14:paraId="0B9850B1" w14:textId="65111D8F"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تحليل البيانات الضخمة واتخاذ القرارات المستندة إلى البيانات</w:t>
                          </w:r>
                        </w:p>
                      </w:txbxContent>
                    </v:textbox>
                  </v:shape>
                </v:group>
                <v:shape id="صورة 54" o:spid="_x0000_s13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">
                  <v:imagedata r:id="rId105" o:title=""/>
                </v:shape>
                <w10:anchorlock/>
              </v:group>
            </w:pict>
          </mc:Fallback>
        </mc:AlternateContent>
      </w:r>
    </w:p>
    <w:p w14:paraId="40E0A8E2" w14:textId="265E3A1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استخدام التحليلات الذكية: </w:t>
      </w:r>
      <w:r w:rsidRPr="00AC7AE4">
        <w:rPr>
          <w:rFonts w:ascii="Sakkal Majalla" w:hAnsi="Sakkal Majalla" w:cs="Sakkal Majalla"/>
          <w:sz w:val="32"/>
          <w:szCs w:val="32"/>
          <w:rtl/>
        </w:rPr>
        <w:t xml:space="preserve">يمكن للحكومات استخدام </w:t>
      </w:r>
      <w:hyperlink r:id="rId165"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لتحليل كميات ضخمة من البيانات في مجالات مثل الصحة العامة، الاقتصاد، والتعليم، مما يعزز من القدرة على اتخاذ قرارات مبنية على البيانات والتنبؤ بالاحتياجات المستقبلية.</w:t>
      </w:r>
    </w:p>
    <w:p w14:paraId="05BBD034" w14:textId="559EED19"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التنبؤ بالمشكلات: </w:t>
      </w:r>
      <w:hyperlink r:id="rId166"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يمكنه التنبؤ بالكوارث الطبيعية أو الأزمات الاقتصادية قبل وقوعها، مما يسمح للحكومات باتخاذ تدابير استباقية للتخفيف من تأثيرها.</w:t>
      </w:r>
    </w:p>
    <w:p w14:paraId="112F1629" w14:textId="14261C0A" w:rsidR="00675E6B" w:rsidRPr="00F02980"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50E5C30" wp14:editId="47F02152">
                <wp:extent cx="5731510" cy="892088"/>
                <wp:effectExtent l="0" t="0" r="2540" b="22860"/>
                <wp:docPr id="7314544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9318992" name="مجموعة 47"/>
                        <wpg:cNvGrpSpPr/>
                        <wpg:grpSpPr>
                          <a:xfrm>
                            <a:off x="0" y="0"/>
                            <a:ext cx="5731510" cy="895351"/>
                            <a:chOff x="0" y="0"/>
                            <a:chExt cx="5878196" cy="918845"/>
                          </a:xfrm>
                        </wpg:grpSpPr>
                        <wpg:grpSp>
                          <wpg:cNvPr id="2048193698" name="مجموعة 48"/>
                          <wpg:cNvGrpSpPr/>
                          <wpg:grpSpPr>
                            <a:xfrm>
                              <a:off x="0" y="0"/>
                              <a:ext cx="5878196" cy="918845"/>
                              <a:chOff x="0" y="0"/>
                              <a:chExt cx="6240348" cy="919070"/>
                            </a:xfrm>
                          </wpg:grpSpPr>
                          <wpg:grpSp>
                            <wpg:cNvPr id="907932312" name="مجموعة 49"/>
                            <wpg:cNvGrpSpPr/>
                            <wpg:grpSpPr>
                              <a:xfrm>
                                <a:off x="0" y="169208"/>
                                <a:ext cx="5433072" cy="580613"/>
                                <a:chOff x="0" y="169208"/>
                                <a:chExt cx="5433072" cy="580613"/>
                              </a:xfrm>
                            </wpg:grpSpPr>
                            <wps:wsp>
                              <wps:cNvPr id="13901240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33385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13722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5946542" name="مربع نص 41"/>
                          <wps:cNvSpPr txBox="1"/>
                          <wps:spPr>
                            <a:xfrm>
                              <a:off x="204466" y="256739"/>
                              <a:ext cx="4615440" cy="389157"/>
                            </a:xfrm>
                            <a:prstGeom prst="rect">
                              <a:avLst/>
                            </a:prstGeom>
                            <a:noFill/>
                          </wps:spPr>
                          <wps:txbx>
                            <w:txbxContent>
                              <w:p w14:paraId="1ACC8FF5" w14:textId="5DBCF2A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الأمن والدفاع</w:t>
                                </w:r>
                              </w:p>
                            </w:txbxContent>
                          </wps:txbx>
                          <wps:bodyPr wrap="square" rtlCol="1">
                            <a:spAutoFit/>
                          </wps:bodyPr>
                        </wps:wsp>
                      </wpg:grpSp>
                      <pic:pic xmlns:pic="http://schemas.openxmlformats.org/drawingml/2006/picture">
                        <pic:nvPicPr>
                          <pic:cNvPr id="40046834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50E5C30" id="_x0000_s13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EtShlwcAAPkcAAAOAAAAZHJzL2Uyb0RvYy54bWzsWd2O00YUvq/Udxj5&#10;shLE/z8RC1qgoEqUIqCivXScSWJhe1x7sslyW6gQLwKtWlW0pRVvkrxNv5nx2E4224QtRarExW5m&#10;7Dm/c86Z74y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SEtShlwcAAPk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3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">
                  <v:group id="مجموعة 48" o:spid="_x0000_s13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">
                    <v:group id="مجموعة 49" o:spid="_x0000_s13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">
                      <v:shape id="شكل حر 50" o:spid="_x0000_s13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" fillcolor="#a5a5a5 [2092]" stroked="f" strokeweight="1pt">
                        <v:stroke joinstyle="miter"/>
                      </v:roundrect>
                    </v:group>
                    <v:oval id="شكل بيضاوي 52" o:spid="_x0000_s13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" filled="f" strokecolor="#168489" strokeweight="1pt">
                      <v:stroke joinstyle="miter"/>
                    </v:oval>
                  </v:group>
                  <v:shape id="مربع نص 41" o:spid="_x0000_s138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" filled="f" stroked="f">
                    <v:textbox style="mso-fit-shape-to-text:t">
                      <w:txbxContent>
                        <w:p w14:paraId="1ACC8FF5" w14:textId="5DBCF2AA"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تحسين الأمن والدفاع</w:t>
                          </w:r>
                        </w:p>
                      </w:txbxContent>
                    </v:textbox>
                  </v:shape>
                </v:group>
                <v:shape id="صورة 54" o:spid="_x0000_s13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">
                  <v:imagedata r:id="rId105" o:title=""/>
                </v:shape>
                <w10:anchorlock/>
              </v:group>
            </w:pict>
          </mc:Fallback>
        </mc:AlternateContent>
      </w:r>
    </w:p>
    <w:p w14:paraId="6C1F3F4E" w14:textId="4965D273"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الكشف عن التهديدات الأمنية: </w:t>
      </w:r>
      <w:r w:rsidRPr="00AC7AE4">
        <w:rPr>
          <w:rFonts w:ascii="Sakkal Majalla" w:hAnsi="Sakkal Majalla" w:cs="Sakkal Majalla"/>
          <w:sz w:val="32"/>
          <w:szCs w:val="32"/>
          <w:rtl/>
        </w:rPr>
        <w:t xml:space="preserve">تقنيات </w:t>
      </w:r>
      <w:hyperlink r:id="rId167"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مثل التعرف على الوجه وتحليل البيانات المرئية يمكن أن تساعد في الكشف عن التهديدات الأمنية في مراحل مبكرة، مثل مراقبة الحدود أو التنبؤ بالجرائم.</w:t>
      </w:r>
    </w:p>
    <w:p w14:paraId="05CC8887" w14:textId="658B34D2"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تحليل الجرائم: </w:t>
      </w:r>
      <w:hyperlink r:id="rId168"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يمكن أن يساعد في تحليل أنماط الجرائم السابقة للتنبؤ بالجرائم المستقبلية، مما يعزز من قدرة الحكومات على مكافحة الجريمة.</w:t>
      </w:r>
    </w:p>
    <w:p w14:paraId="5FE8784C" w14:textId="691D17C0" w:rsidR="00675E6B" w:rsidRPr="00F02980" w:rsidRDefault="00377231" w:rsidP="003C7FD7">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0FC3558" wp14:editId="4AEE74E3">
                <wp:extent cx="5731510" cy="892088"/>
                <wp:effectExtent l="0" t="0" r="2540" b="22860"/>
                <wp:docPr id="18272669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37481361" name="مجموعة 47"/>
                        <wpg:cNvGrpSpPr/>
                        <wpg:grpSpPr>
                          <a:xfrm>
                            <a:off x="0" y="0"/>
                            <a:ext cx="5731510" cy="895351"/>
                            <a:chOff x="0" y="0"/>
                            <a:chExt cx="5878196" cy="918845"/>
                          </a:xfrm>
                        </wpg:grpSpPr>
                        <wpg:grpSp>
                          <wpg:cNvPr id="1135236832" name="مجموعة 48"/>
                          <wpg:cNvGrpSpPr/>
                          <wpg:grpSpPr>
                            <a:xfrm>
                              <a:off x="0" y="0"/>
                              <a:ext cx="5878196" cy="918845"/>
                              <a:chOff x="0" y="0"/>
                              <a:chExt cx="6240348" cy="919070"/>
                            </a:xfrm>
                          </wpg:grpSpPr>
                          <wpg:grpSp>
                            <wpg:cNvPr id="238520760" name="مجموعة 49"/>
                            <wpg:cNvGrpSpPr/>
                            <wpg:grpSpPr>
                              <a:xfrm>
                                <a:off x="0" y="169208"/>
                                <a:ext cx="5433072" cy="580613"/>
                                <a:chOff x="0" y="169208"/>
                                <a:chExt cx="5433072" cy="580613"/>
                              </a:xfrm>
                            </wpg:grpSpPr>
                            <wps:wsp>
                              <wps:cNvPr id="10414945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63190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33270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5706871" name="مربع نص 41"/>
                          <wps:cNvSpPr txBox="1"/>
                          <wps:spPr>
                            <a:xfrm>
                              <a:off x="204466" y="256739"/>
                              <a:ext cx="4615440" cy="389157"/>
                            </a:xfrm>
                            <a:prstGeom prst="rect">
                              <a:avLst/>
                            </a:prstGeom>
                            <a:noFill/>
                          </wps:spPr>
                          <wps:txbx>
                            <w:txbxContent>
                              <w:p w14:paraId="623B2605" w14:textId="32D49063"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تعزيز الشفافية ومكافحة الفساد</w:t>
                                </w:r>
                              </w:p>
                            </w:txbxContent>
                          </wps:txbx>
                          <wps:bodyPr wrap="square" rtlCol="1">
                            <a:spAutoFit/>
                          </wps:bodyPr>
                        </wps:wsp>
                      </wpg:grpSp>
                      <pic:pic xmlns:pic="http://schemas.openxmlformats.org/drawingml/2006/picture">
                        <pic:nvPicPr>
                          <pic:cNvPr id="64697705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FC3558" id="_x0000_s13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">
                <v:group id="مجموعة 47" o:spid="_x0000_s13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">
                  <v:group id="مجموعة 48" o:spid="_x0000_s13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">
                    <v:group id="مجموعة 49" o:spid="_x0000_s13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">
                      <v:shape id="شكل حر 50" o:spid="_x0000_s13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" fillcolor="#a5a5a5 [2092]" stroked="f" strokeweight="1pt">
                        <v:stroke joinstyle="miter"/>
                      </v:roundrect>
                    </v:group>
                    <v:oval id="شكل بيضاوي 52" o:spid="_x0000_s13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" filled="f" strokecolor="#168489" strokeweight="1pt">
                      <v:stroke joinstyle="miter"/>
                    </v:oval>
                  </v:group>
                  <v:shape id="مربع نص 41" o:spid="_x0000_s139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" filled="f" stroked="f">
                    <v:textbox style="mso-fit-shape-to-text:t">
                      <w:txbxContent>
                        <w:p w14:paraId="623B2605" w14:textId="32D49063"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تعزيز الشفافية ومكافحة الفساد</w:t>
                          </w:r>
                        </w:p>
                      </w:txbxContent>
                    </v:textbox>
                  </v:shape>
                </v:group>
                <v:shape id="صورة 54" o:spid="_x0000_s13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">
                  <v:imagedata r:id="rId105" o:title=""/>
                </v:shape>
                <w10:anchorlock/>
              </v:group>
            </w:pict>
          </mc:Fallback>
        </mc:AlternateContent>
      </w:r>
    </w:p>
    <w:p w14:paraId="745BDF7C" w14:textId="5D461C49"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رصد الأنشطة المشبوهة: </w:t>
      </w:r>
      <w:hyperlink r:id="rId169"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يمكن أن يساهم في تحليل البيانات المالية والإدارية لكشف الأنشطة المشبوهة والفساد داخل المؤسسات الحكومية.</w:t>
      </w:r>
    </w:p>
    <w:p w14:paraId="03999D20" w14:textId="2172E66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lastRenderedPageBreak/>
        <w:t xml:space="preserve">تحسين الشفافية: </w:t>
      </w:r>
      <w:r w:rsidRPr="00AC7AE4">
        <w:rPr>
          <w:rFonts w:ascii="Sakkal Majalla" w:hAnsi="Sakkal Majalla" w:cs="Sakkal Majalla"/>
          <w:sz w:val="32"/>
          <w:szCs w:val="32"/>
          <w:rtl/>
        </w:rPr>
        <w:t>من خلال استخدام نظم مراقبة ذكية، يمكن تعزيز الشفافية في إدارة الموارد العامة، مما يزيد من ثقة المواطنين في الحكومة.</w:t>
      </w:r>
    </w:p>
    <w:p w14:paraId="372D7884" w14:textId="2AEC588D" w:rsidR="00675E6B" w:rsidRPr="00F02980"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480DDC5C" wp14:editId="3E30BC0C">
                <wp:extent cx="5731510" cy="892088"/>
                <wp:effectExtent l="0" t="0" r="2540" b="22860"/>
                <wp:docPr id="8291562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7749162" name="مجموعة 47"/>
                        <wpg:cNvGrpSpPr/>
                        <wpg:grpSpPr>
                          <a:xfrm>
                            <a:off x="0" y="0"/>
                            <a:ext cx="5731510" cy="895351"/>
                            <a:chOff x="0" y="0"/>
                            <a:chExt cx="5878196" cy="918845"/>
                          </a:xfrm>
                        </wpg:grpSpPr>
                        <wpg:grpSp>
                          <wpg:cNvPr id="681508541" name="مجموعة 48"/>
                          <wpg:cNvGrpSpPr/>
                          <wpg:grpSpPr>
                            <a:xfrm>
                              <a:off x="0" y="0"/>
                              <a:ext cx="5878196" cy="918845"/>
                              <a:chOff x="0" y="0"/>
                              <a:chExt cx="6240348" cy="919070"/>
                            </a:xfrm>
                          </wpg:grpSpPr>
                          <wpg:grpSp>
                            <wpg:cNvPr id="1892653533" name="مجموعة 49"/>
                            <wpg:cNvGrpSpPr/>
                            <wpg:grpSpPr>
                              <a:xfrm>
                                <a:off x="0" y="169208"/>
                                <a:ext cx="5433072" cy="580613"/>
                                <a:chOff x="0" y="169208"/>
                                <a:chExt cx="5433072" cy="580613"/>
                              </a:xfrm>
                            </wpg:grpSpPr>
                            <wps:wsp>
                              <wps:cNvPr id="2741976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86693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3541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3786242" name="مربع نص 41"/>
                          <wps:cNvSpPr txBox="1"/>
                          <wps:spPr>
                            <a:xfrm>
                              <a:off x="204466" y="256739"/>
                              <a:ext cx="4615440" cy="389157"/>
                            </a:xfrm>
                            <a:prstGeom prst="rect">
                              <a:avLst/>
                            </a:prstGeom>
                            <a:noFill/>
                          </wps:spPr>
                          <wps:txbx>
                            <w:txbxContent>
                              <w:p w14:paraId="3906F86A" w14:textId="452A09E5"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إدارة أكثر فعالية للأزمات والكوارث</w:t>
                                </w:r>
                              </w:p>
                            </w:txbxContent>
                          </wps:txbx>
                          <wps:bodyPr wrap="square" rtlCol="1">
                            <a:spAutoFit/>
                          </wps:bodyPr>
                        </wps:wsp>
                      </wpg:grpSp>
                      <pic:pic xmlns:pic="http://schemas.openxmlformats.org/drawingml/2006/picture">
                        <pic:nvPicPr>
                          <pic:cNvPr id="34251110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0DDC5C" id="_x0000_s13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4jXTYmgcAAPY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4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">
                  <v:group id="مجموعة 48" o:spid="_x0000_s14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">
                    <v:group id="مجموعة 49" o:spid="_x0000_s14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">
                      <v:shape id="شكل حر 50" o:spid="_x0000_s14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" fillcolor="#a5a5a5 [2092]" stroked="f" strokeweight="1pt">
                        <v:stroke joinstyle="miter"/>
                      </v:roundrect>
                    </v:group>
                    <v:oval id="شكل بيضاوي 52" o:spid="_x0000_s14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" filled="f" strokecolor="#168489" strokeweight="1pt">
                      <v:stroke joinstyle="miter"/>
                    </v:oval>
                  </v:group>
                  <v:shape id="مربع نص 41" o:spid="_x0000_s140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" filled="f" stroked="f">
                    <v:textbox style="mso-fit-shape-to-text:t">
                      <w:txbxContent>
                        <w:p w14:paraId="3906F86A" w14:textId="452A09E5"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إدارة أكثر فعالية للأزمات والكوارث</w:t>
                          </w:r>
                        </w:p>
                      </w:txbxContent>
                    </v:textbox>
                  </v:shape>
                </v:group>
                <v:shape id="صورة 54" o:spid="_x0000_s14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">
                  <v:imagedata r:id="rId105" o:title=""/>
                </v:shape>
                <w10:anchorlock/>
              </v:group>
            </w:pict>
          </mc:Fallback>
        </mc:AlternateContent>
      </w:r>
    </w:p>
    <w:p w14:paraId="3A3F9208" w14:textId="5D1F9CD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التنبؤ بالكوارث الطبيعية: </w:t>
      </w:r>
      <w:hyperlink r:id="rId170"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يمكنه تحليل البيانات البيئية للتنبؤ بالكوارث الطبيعية مثل الفيضانات والزلازل، مما يمكن الحكومات من اتخاذ تدابير استباقية.</w:t>
      </w:r>
    </w:p>
    <w:p w14:paraId="1BD3E52D" w14:textId="096BD585" w:rsidR="00675E6B" w:rsidRPr="001B33CA"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تنسيق جهود الإغاثة: </w:t>
      </w:r>
      <w:r w:rsidRPr="00AC7AE4">
        <w:rPr>
          <w:rFonts w:ascii="Sakkal Majalla" w:hAnsi="Sakkal Majalla" w:cs="Sakkal Majalla"/>
          <w:sz w:val="32"/>
          <w:szCs w:val="32"/>
          <w:rtl/>
        </w:rPr>
        <w:t xml:space="preserve">استخدام </w:t>
      </w:r>
      <w:hyperlink r:id="rId171"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يساعد في تحسين توزيع الموارد والإغاثة أثناء الأزمات، مما يقلل من الأضرار البشرية والمادية.</w:t>
      </w:r>
    </w:p>
    <w:p w14:paraId="2B0BB089" w14:textId="77777777" w:rsidR="00675E6B" w:rsidRPr="00A15536" w:rsidRDefault="00675E6B">
      <w:pPr>
        <w:pStyle w:val="a5"/>
        <w:numPr>
          <w:ilvl w:val="0"/>
          <w:numId w:val="20"/>
        </w:numPr>
        <w:rPr>
          <w:rFonts w:ascii="Sakkal Majalla" w:hAnsi="Sakkal Majalla" w:cs="Sakkal Majalla"/>
          <w:b/>
          <w:bCs/>
          <w:color w:val="C00000"/>
          <w:sz w:val="32"/>
          <w:szCs w:val="32"/>
        </w:rPr>
      </w:pPr>
      <w:r w:rsidRPr="00A15536">
        <w:rPr>
          <w:rFonts w:ascii="Sakkal Majalla" w:hAnsi="Sakkal Majalla" w:cs="Sakkal Majalla"/>
          <w:b/>
          <w:bCs/>
          <w:color w:val="C00000"/>
          <w:sz w:val="32"/>
          <w:szCs w:val="32"/>
          <w:rtl/>
        </w:rPr>
        <w:t>ثانياً: المعوّقات</w:t>
      </w:r>
    </w:p>
    <w:p w14:paraId="698B97DD" w14:textId="7D92438C" w:rsidR="001B33CA" w:rsidRPr="001B33CA" w:rsidRDefault="001B33CA" w:rsidP="001B33CA">
      <w:pPr>
        <w:ind w:left="360"/>
        <w:jc w:val="center"/>
        <w:rPr>
          <w:rFonts w:ascii="Sakkal Majalla" w:hAnsi="Sakkal Majalla"/>
          <w:b/>
          <w:bCs/>
          <w:color w:val="C00000"/>
          <w:sz w:val="32"/>
          <w:szCs w:val="32"/>
          <w:rtl/>
        </w:rPr>
      </w:pPr>
      <w:r w:rsidRPr="001B33CA">
        <w:rPr>
          <w:rFonts w:ascii="Sakkal Majalla" w:hAnsi="Sakkal Majalla"/>
          <w:b/>
          <w:bCs/>
          <w:noProof/>
          <w:color w:val="C00000"/>
          <w:sz w:val="32"/>
          <w:szCs w:val="32"/>
        </w:rPr>
        <mc:AlternateContent>
          <mc:Choice Requires="wpg">
            <w:drawing>
              <wp:inline distT="0" distB="0" distL="0" distR="0" wp14:anchorId="6F3648D8" wp14:editId="039B45F0">
                <wp:extent cx="3644900" cy="1961139"/>
                <wp:effectExtent l="0" t="0" r="0" b="1270"/>
                <wp:docPr id="45" name="Group 44">
                  <a:extLst xmlns:a="http://schemas.openxmlformats.org/drawingml/2006/main">
                    <a:ext uri="{FF2B5EF4-FFF2-40B4-BE49-F238E27FC236}">
                      <a16:creationId xmlns:a16="http://schemas.microsoft.com/office/drawing/2014/main" id="{0E034BC6-FF00-5B65-91B1-A3B370469DF2}"/>
                    </a:ext>
                  </a:extLst>
                </wp:docPr>
                <wp:cNvGraphicFramePr/>
                <a:graphic xmlns:a="http://schemas.openxmlformats.org/drawingml/2006/main">
                  <a:graphicData uri="http://schemas.microsoft.com/office/word/2010/wordprocessingGroup">
                    <wpg:wgp>
                      <wpg:cNvGrpSpPr/>
                      <wpg:grpSpPr>
                        <a:xfrm>
                          <a:off x="0" y="0"/>
                          <a:ext cx="3644900" cy="1961139"/>
                          <a:chOff x="0" y="0"/>
                          <a:chExt cx="4871991" cy="2621574"/>
                        </a:xfrm>
                      </wpg:grpSpPr>
                      <wpg:grpSp>
                        <wpg:cNvPr id="909222521" name="Group 909222521">
                          <a:extLst>
                            <a:ext uri="{FF2B5EF4-FFF2-40B4-BE49-F238E27FC236}">
                              <a16:creationId xmlns:a16="http://schemas.microsoft.com/office/drawing/2014/main" id="{ADF5FC6B-27D1-1FBC-0BEC-1BC6A5F2B085}"/>
                            </a:ext>
                          </a:extLst>
                        </wpg:cNvPr>
                        <wpg:cNvGrpSpPr/>
                        <wpg:grpSpPr>
                          <a:xfrm>
                            <a:off x="3356881" y="26943"/>
                            <a:ext cx="1515110" cy="2569303"/>
                            <a:chOff x="3356881" y="26943"/>
                            <a:chExt cx="1515110" cy="2569303"/>
                          </a:xfrm>
                        </wpg:grpSpPr>
                        <wpg:grpSp>
                          <wpg:cNvPr id="1828106997" name="Group 1828106997">
                            <a:extLst>
                              <a:ext uri="{FF2B5EF4-FFF2-40B4-BE49-F238E27FC236}">
                                <a16:creationId xmlns:a16="http://schemas.microsoft.com/office/drawing/2014/main" id="{33C7A90F-C60E-438D-1EFA-95487EA66A4F}"/>
                              </a:ext>
                            </a:extLst>
                          </wpg:cNvPr>
                          <wpg:cNvGrpSpPr/>
                          <wpg:grpSpPr>
                            <a:xfrm>
                              <a:off x="3356881" y="26943"/>
                              <a:ext cx="1515110" cy="2569303"/>
                              <a:chOff x="3356881" y="26943"/>
                              <a:chExt cx="1515110" cy="2569303"/>
                            </a:xfrm>
                          </wpg:grpSpPr>
                          <wps:wsp>
                            <wps:cNvPr id="900005679" name="Shape">
                              <a:extLst>
                                <a:ext uri="{FF2B5EF4-FFF2-40B4-BE49-F238E27FC236}">
                                  <a16:creationId xmlns:a16="http://schemas.microsoft.com/office/drawing/2014/main" id="{99B03C58-407F-C512-48BA-D1ADC08F6897}"/>
                                </a:ext>
                              </a:extLst>
                            </wps:cNvPr>
                            <wps:cNvSpPr/>
                            <wps:spPr>
                              <a:xfrm>
                                <a:off x="3391209" y="712452"/>
                                <a:ext cx="1465495" cy="1883794"/>
                              </a:xfrm>
                              <a:custGeom>
                                <a:avLst/>
                                <a:gdLst/>
                                <a:ahLst/>
                                <a:cxnLst>
                                  <a:cxn ang="0">
                                    <a:pos x="wd2" y="hd2"/>
                                  </a:cxn>
                                  <a:cxn ang="5400000">
                                    <a:pos x="wd2" y="hd2"/>
                                  </a:cxn>
                                  <a:cxn ang="10800000">
                                    <a:pos x="wd2" y="hd2"/>
                                  </a:cxn>
                                  <a:cxn ang="16200000">
                                    <a:pos x="wd2" y="hd2"/>
                                  </a:cxn>
                                </a:cxnLst>
                                <a:rect l="0" t="0" r="r" b="b"/>
                                <a:pathLst>
                                  <a:path w="21600" h="21600" extrusionOk="0">
                                    <a:moveTo>
                                      <a:pt x="20742" y="0"/>
                                    </a:moveTo>
                                    <a:cubicBezTo>
                                      <a:pt x="21214" y="0"/>
                                      <a:pt x="21600" y="300"/>
                                      <a:pt x="21600" y="668"/>
                                    </a:cubicBezTo>
                                    <a:lnTo>
                                      <a:pt x="21600" y="13198"/>
                                    </a:lnTo>
                                    <a:cubicBezTo>
                                      <a:pt x="21600" y="17839"/>
                                      <a:pt x="16765" y="21600"/>
                                      <a:pt x="10800" y="21600"/>
                                    </a:cubicBezTo>
                                    <a:lnTo>
                                      <a:pt x="10800" y="21600"/>
                                    </a:lnTo>
                                    <a:cubicBezTo>
                                      <a:pt x="4835" y="21600"/>
                                      <a:pt x="0" y="17839"/>
                                      <a:pt x="0" y="13198"/>
                                    </a:cubicBezTo>
                                    <a:lnTo>
                                      <a:pt x="0" y="668"/>
                                    </a:lnTo>
                                    <a:cubicBezTo>
                                      <a:pt x="0" y="300"/>
                                      <a:pt x="386" y="0"/>
                                      <a:pt x="858" y="0"/>
                                    </a:cubicBezTo>
                                    <a:lnTo>
                                      <a:pt x="858" y="0"/>
                                    </a:lnTo>
                                    <a:cubicBezTo>
                                      <a:pt x="1230" y="0"/>
                                      <a:pt x="1559" y="189"/>
                                      <a:pt x="1674" y="456"/>
                                    </a:cubicBezTo>
                                    <a:cubicBezTo>
                                      <a:pt x="2990" y="3383"/>
                                      <a:pt x="6580" y="5497"/>
                                      <a:pt x="10786" y="5497"/>
                                    </a:cubicBezTo>
                                    <a:cubicBezTo>
                                      <a:pt x="14991" y="5497"/>
                                      <a:pt x="18582" y="3394"/>
                                      <a:pt x="19898" y="456"/>
                                    </a:cubicBezTo>
                                    <a:cubicBezTo>
                                      <a:pt x="20041" y="189"/>
                                      <a:pt x="20370" y="0"/>
                                      <a:pt x="20742" y="0"/>
                                    </a:cubicBezTo>
                                    <a:lnTo>
                                      <a:pt x="20742" y="0"/>
                                    </a:lnTo>
                                    <a:close/>
                                  </a:path>
                                </a:pathLst>
                              </a:custGeom>
                              <a:solidFill>
                                <a:srgbClr val="3D8E92"/>
                              </a:solidFill>
                              <a:ln w="12700">
                                <a:miter lim="400000"/>
                              </a:ln>
                              <a:effectLst/>
                            </wps:spPr>
                            <wps:bodyPr lIns="38100" tIns="38100" rIns="38100" bIns="38100" anchor="ctr"/>
                          </wps:wsp>
                          <wps:wsp>
                            <wps:cNvPr id="272307096" name="Shape">
                              <a:extLst>
                                <a:ext uri="{FF2B5EF4-FFF2-40B4-BE49-F238E27FC236}">
                                  <a16:creationId xmlns:a16="http://schemas.microsoft.com/office/drawing/2014/main" id="{36E336CB-9188-BD66-3F5F-EDA62371C7E7}"/>
                                </a:ext>
                              </a:extLst>
                            </wps:cNvPr>
                            <wps:cNvSpPr/>
                            <wps:spPr>
                              <a:xfrm>
                                <a:off x="3616965" y="26943"/>
                                <a:ext cx="994789" cy="994789"/>
                              </a:xfrm>
                              <a:custGeom>
                                <a:avLst/>
                                <a:gdLst/>
                                <a:ahLst/>
                                <a:cxnLst>
                                  <a:cxn ang="0">
                                    <a:pos x="wd2" y="hd2"/>
                                  </a:cxn>
                                  <a:cxn ang="5400000">
                                    <a:pos x="wd2" y="hd2"/>
                                  </a:cxn>
                                  <a:cxn ang="10800000">
                                    <a:pos x="wd2" y="hd2"/>
                                  </a:cxn>
                                  <a:cxn ang="16200000">
                                    <a:pos x="wd2" y="hd2"/>
                                  </a:cxn>
                                </a:cxnLst>
                                <a:rect l="0" t="0" r="r" b="b"/>
                                <a:pathLst>
                                  <a:path w="21600" h="21600" extrusionOk="0">
                                    <a:moveTo>
                                      <a:pt x="10811" y="21600"/>
                                    </a:moveTo>
                                    <a:lnTo>
                                      <a:pt x="10811" y="21600"/>
                                    </a:lnTo>
                                    <a:cubicBezTo>
                                      <a:pt x="4847" y="21600"/>
                                      <a:pt x="0" y="16753"/>
                                      <a:pt x="0" y="10789"/>
                                    </a:cubicBezTo>
                                    <a:lnTo>
                                      <a:pt x="0" y="2992"/>
                                    </a:lnTo>
                                    <a:cubicBezTo>
                                      <a:pt x="0" y="1328"/>
                                      <a:pt x="1349" y="0"/>
                                      <a:pt x="2992" y="0"/>
                                    </a:cubicBezTo>
                                    <a:lnTo>
                                      <a:pt x="18608" y="0"/>
                                    </a:lnTo>
                                    <a:cubicBezTo>
                                      <a:pt x="20272" y="0"/>
                                      <a:pt x="21600" y="1349"/>
                                      <a:pt x="21600" y="2992"/>
                                    </a:cubicBezTo>
                                    <a:lnTo>
                                      <a:pt x="21600" y="10789"/>
                                    </a:lnTo>
                                    <a:cubicBezTo>
                                      <a:pt x="21600" y="16774"/>
                                      <a:pt x="16774" y="21600"/>
                                      <a:pt x="10811" y="21600"/>
                                    </a:cubicBezTo>
                                    <a:close/>
                                  </a:path>
                                </a:pathLst>
                              </a:custGeom>
                              <a:noFill/>
                              <a:ln w="12700">
                                <a:solidFill>
                                  <a:schemeClr val="tx1"/>
                                </a:solidFill>
                                <a:miter lim="400000"/>
                              </a:ln>
                              <a:effectLst/>
                            </wps:spPr>
                            <wps:bodyPr lIns="38100" tIns="38100" rIns="38100" bIns="38100" anchor="ctr"/>
                          </wps:wsp>
                          <wps:wsp>
                            <wps:cNvPr id="1445769722" name="TextBox 31">
                              <a:extLst>
                                <a:ext uri="{FF2B5EF4-FFF2-40B4-BE49-F238E27FC236}">
                                  <a16:creationId xmlns:a16="http://schemas.microsoft.com/office/drawing/2014/main" id="{B0F6ED2F-7C3C-C95E-6171-4E9E3E617008}"/>
                                </a:ext>
                              </a:extLst>
                            </wps:cNvPr>
                            <wps:cNvSpPr txBox="1"/>
                            <wps:spPr>
                              <a:xfrm>
                                <a:off x="3356881" y="1604082"/>
                                <a:ext cx="1515110" cy="596119"/>
                              </a:xfrm>
                              <a:prstGeom prst="rect">
                                <a:avLst/>
                              </a:prstGeom>
                              <a:noFill/>
                            </wps:spPr>
                            <wps:txbx>
                              <w:txbxContent>
                                <w:p w14:paraId="486323E6" w14:textId="77777777" w:rsidR="001B33CA" w:rsidRDefault="001B33CA" w:rsidP="001B33CA">
                                  <w:pPr>
                                    <w:spacing w:before="86"/>
                                    <w:jc w:val="center"/>
                                    <w:rPr>
                                      <w:rFonts w:eastAsia="Calibri" w:hAnsi="Adobe Arabic" w:cs="Adobe Arabic"/>
                                      <w:b/>
                                      <w:bCs/>
                                      <w:color w:val="FFFFFF" w:themeColor="background1"/>
                                      <w:kern w:val="24"/>
                                      <w:sz w:val="36"/>
                                      <w:szCs w:val="36"/>
                                      <w:lang w:bidi="ar-EG"/>
                                    </w:rPr>
                                  </w:pPr>
                                  <w:r>
                                    <w:rPr>
                                      <w:rFonts w:eastAsia="Calibri" w:hAnsi="Adobe Arabic" w:cs="Adobe Arabic"/>
                                      <w:b/>
                                      <w:bCs/>
                                      <w:color w:val="FFFFFF" w:themeColor="background1"/>
                                      <w:kern w:val="24"/>
                                      <w:sz w:val="36"/>
                                      <w:szCs w:val="36"/>
                                      <w:rtl/>
                                      <w:lang w:bidi="ar-EG"/>
                                    </w:rPr>
                                    <w:t>المعوّقات التقنية</w:t>
                                  </w:r>
                                </w:p>
                              </w:txbxContent>
                            </wps:txbx>
                            <wps:bodyPr wrap="square">
                              <a:noAutofit/>
                            </wps:bodyPr>
                          </wps:wsp>
                        </wpg:grpSp>
                        <pic:pic xmlns:pic="http://schemas.openxmlformats.org/drawingml/2006/picture">
                          <pic:nvPicPr>
                            <pic:cNvPr id="2080134576" name="Picture 2080134576">
                              <a:extLst>
                                <a:ext uri="{FF2B5EF4-FFF2-40B4-BE49-F238E27FC236}">
                                  <a16:creationId xmlns:a16="http://schemas.microsoft.com/office/drawing/2014/main" id="{7118AC0C-1AA5-CCB7-AF6A-85754CFBF043}"/>
                                </a:ext>
                              </a:extLst>
                            </pic:cNvPr>
                            <pic:cNvPicPr>
                              <a:picLocks noChangeAspect="1"/>
                            </pic:cNvPicPr>
                          </pic:nvPicPr>
                          <pic:blipFill>
                            <a:blip r:embed="rId172"/>
                            <a:stretch>
                              <a:fillRect/>
                            </a:stretch>
                          </pic:blipFill>
                          <pic:spPr>
                            <a:xfrm>
                              <a:off x="3845855" y="175927"/>
                              <a:ext cx="642934" cy="642934"/>
                            </a:xfrm>
                            <a:prstGeom prst="rect">
                              <a:avLst/>
                            </a:prstGeom>
                          </pic:spPr>
                        </pic:pic>
                      </wpg:grpSp>
                      <wpg:grpSp>
                        <wpg:cNvPr id="1839427183" name="Group 1839427183">
                          <a:extLst>
                            <a:ext uri="{FF2B5EF4-FFF2-40B4-BE49-F238E27FC236}">
                              <a16:creationId xmlns:a16="http://schemas.microsoft.com/office/drawing/2014/main" id="{7A3476E8-563B-D8FC-BCC6-C32C84CA5324}"/>
                            </a:ext>
                          </a:extLst>
                        </wpg:cNvPr>
                        <wpg:cNvGrpSpPr/>
                        <wpg:grpSpPr>
                          <a:xfrm>
                            <a:off x="1662100" y="26943"/>
                            <a:ext cx="1530102" cy="2594631"/>
                            <a:chOff x="1662100" y="26943"/>
                            <a:chExt cx="1530102" cy="2594631"/>
                          </a:xfrm>
                        </wpg:grpSpPr>
                        <wpg:grpSp>
                          <wpg:cNvPr id="807763579" name="Group 807763579">
                            <a:extLst>
                              <a:ext uri="{FF2B5EF4-FFF2-40B4-BE49-F238E27FC236}">
                                <a16:creationId xmlns:a16="http://schemas.microsoft.com/office/drawing/2014/main" id="{41E93D48-240B-CC65-A332-D608A3A58F30}"/>
                              </a:ext>
                            </a:extLst>
                          </wpg:cNvPr>
                          <wpg:cNvGrpSpPr/>
                          <wpg:grpSpPr>
                            <a:xfrm>
                              <a:off x="1662100" y="26943"/>
                              <a:ext cx="1530102" cy="2594631"/>
                              <a:chOff x="1662100" y="26943"/>
                              <a:chExt cx="1530102" cy="2594631"/>
                            </a:xfrm>
                          </wpg:grpSpPr>
                          <wps:wsp>
                            <wps:cNvPr id="110499243" name="Shape">
                              <a:extLst>
                                <a:ext uri="{FF2B5EF4-FFF2-40B4-BE49-F238E27FC236}">
                                  <a16:creationId xmlns:a16="http://schemas.microsoft.com/office/drawing/2014/main" id="{32FEBE35-8F32-2DA2-49B7-E656FCA2C7E7}"/>
                                </a:ext>
                              </a:extLst>
                            </wps:cNvPr>
                            <wps:cNvSpPr/>
                            <wps:spPr>
                              <a:xfrm>
                                <a:off x="1662100" y="737780"/>
                                <a:ext cx="1465495" cy="1883794"/>
                              </a:xfrm>
                              <a:custGeom>
                                <a:avLst/>
                                <a:gdLst/>
                                <a:ahLst/>
                                <a:cxnLst>
                                  <a:cxn ang="0">
                                    <a:pos x="wd2" y="hd2"/>
                                  </a:cxn>
                                  <a:cxn ang="5400000">
                                    <a:pos x="wd2" y="hd2"/>
                                  </a:cxn>
                                  <a:cxn ang="10800000">
                                    <a:pos x="wd2" y="hd2"/>
                                  </a:cxn>
                                  <a:cxn ang="16200000">
                                    <a:pos x="wd2" y="hd2"/>
                                  </a:cxn>
                                </a:cxnLst>
                                <a:rect l="0" t="0" r="r" b="b"/>
                                <a:pathLst>
                                  <a:path w="21600" h="21600" extrusionOk="0">
                                    <a:moveTo>
                                      <a:pt x="20742" y="0"/>
                                    </a:moveTo>
                                    <a:cubicBezTo>
                                      <a:pt x="21214" y="0"/>
                                      <a:pt x="21600" y="300"/>
                                      <a:pt x="21600" y="668"/>
                                    </a:cubicBezTo>
                                    <a:lnTo>
                                      <a:pt x="21600" y="13198"/>
                                    </a:lnTo>
                                    <a:cubicBezTo>
                                      <a:pt x="21600" y="17839"/>
                                      <a:pt x="16765" y="21600"/>
                                      <a:pt x="10800" y="21600"/>
                                    </a:cubicBezTo>
                                    <a:lnTo>
                                      <a:pt x="10800" y="21600"/>
                                    </a:lnTo>
                                    <a:cubicBezTo>
                                      <a:pt x="4835" y="21600"/>
                                      <a:pt x="0" y="17839"/>
                                      <a:pt x="0" y="13198"/>
                                    </a:cubicBezTo>
                                    <a:lnTo>
                                      <a:pt x="0" y="668"/>
                                    </a:lnTo>
                                    <a:cubicBezTo>
                                      <a:pt x="0" y="300"/>
                                      <a:pt x="386" y="0"/>
                                      <a:pt x="858" y="0"/>
                                    </a:cubicBezTo>
                                    <a:lnTo>
                                      <a:pt x="858" y="0"/>
                                    </a:lnTo>
                                    <a:cubicBezTo>
                                      <a:pt x="1230" y="0"/>
                                      <a:pt x="1559" y="189"/>
                                      <a:pt x="1674" y="456"/>
                                    </a:cubicBezTo>
                                    <a:cubicBezTo>
                                      <a:pt x="2990" y="3383"/>
                                      <a:pt x="6580" y="5497"/>
                                      <a:pt x="10786" y="5497"/>
                                    </a:cubicBezTo>
                                    <a:cubicBezTo>
                                      <a:pt x="14991" y="5497"/>
                                      <a:pt x="18582" y="3394"/>
                                      <a:pt x="19898" y="456"/>
                                    </a:cubicBezTo>
                                    <a:cubicBezTo>
                                      <a:pt x="20041" y="189"/>
                                      <a:pt x="20370" y="0"/>
                                      <a:pt x="20742" y="0"/>
                                    </a:cubicBezTo>
                                    <a:lnTo>
                                      <a:pt x="20742" y="0"/>
                                    </a:lnTo>
                                    <a:close/>
                                  </a:path>
                                </a:pathLst>
                              </a:custGeom>
                              <a:solidFill>
                                <a:srgbClr val="9FCFD1"/>
                              </a:solidFill>
                              <a:ln w="12700">
                                <a:miter lim="400000"/>
                              </a:ln>
                              <a:effectLst/>
                            </wps:spPr>
                            <wps:bodyPr lIns="38100" tIns="38100" rIns="38100" bIns="38100" anchor="ctr"/>
                          </wps:wsp>
                          <wps:wsp>
                            <wps:cNvPr id="704217817" name="Shape">
                              <a:extLst>
                                <a:ext uri="{FF2B5EF4-FFF2-40B4-BE49-F238E27FC236}">
                                  <a16:creationId xmlns:a16="http://schemas.microsoft.com/office/drawing/2014/main" id="{BA583854-9D68-FA82-FA5B-E8551ABE5917}"/>
                                </a:ext>
                              </a:extLst>
                            </wps:cNvPr>
                            <wps:cNvSpPr/>
                            <wps:spPr>
                              <a:xfrm>
                                <a:off x="1897453" y="26943"/>
                                <a:ext cx="994789" cy="994789"/>
                              </a:xfrm>
                              <a:custGeom>
                                <a:avLst/>
                                <a:gdLst/>
                                <a:ahLst/>
                                <a:cxnLst>
                                  <a:cxn ang="0">
                                    <a:pos x="wd2" y="hd2"/>
                                  </a:cxn>
                                  <a:cxn ang="5400000">
                                    <a:pos x="wd2" y="hd2"/>
                                  </a:cxn>
                                  <a:cxn ang="10800000">
                                    <a:pos x="wd2" y="hd2"/>
                                  </a:cxn>
                                  <a:cxn ang="16200000">
                                    <a:pos x="wd2" y="hd2"/>
                                  </a:cxn>
                                </a:cxnLst>
                                <a:rect l="0" t="0" r="r" b="b"/>
                                <a:pathLst>
                                  <a:path w="21600" h="21600" extrusionOk="0">
                                    <a:moveTo>
                                      <a:pt x="10811" y="21600"/>
                                    </a:moveTo>
                                    <a:lnTo>
                                      <a:pt x="10811" y="21600"/>
                                    </a:lnTo>
                                    <a:cubicBezTo>
                                      <a:pt x="4847" y="21600"/>
                                      <a:pt x="0" y="16753"/>
                                      <a:pt x="0" y="10789"/>
                                    </a:cubicBezTo>
                                    <a:lnTo>
                                      <a:pt x="0" y="2992"/>
                                    </a:lnTo>
                                    <a:cubicBezTo>
                                      <a:pt x="0" y="1328"/>
                                      <a:pt x="1349" y="0"/>
                                      <a:pt x="2992" y="0"/>
                                    </a:cubicBezTo>
                                    <a:lnTo>
                                      <a:pt x="18608" y="0"/>
                                    </a:lnTo>
                                    <a:cubicBezTo>
                                      <a:pt x="20272" y="0"/>
                                      <a:pt x="21600" y="1349"/>
                                      <a:pt x="21600" y="2992"/>
                                    </a:cubicBezTo>
                                    <a:lnTo>
                                      <a:pt x="21600" y="10789"/>
                                    </a:lnTo>
                                    <a:cubicBezTo>
                                      <a:pt x="21600" y="16774"/>
                                      <a:pt x="16774" y="21600"/>
                                      <a:pt x="10811" y="21600"/>
                                    </a:cubicBezTo>
                                    <a:close/>
                                  </a:path>
                                </a:pathLst>
                              </a:custGeom>
                              <a:solidFill>
                                <a:schemeClr val="bg1"/>
                              </a:solidFill>
                              <a:ln w="12700">
                                <a:solidFill>
                                  <a:schemeClr val="tx1"/>
                                </a:solidFill>
                                <a:miter lim="400000"/>
                              </a:ln>
                              <a:effectLst/>
                            </wps:spPr>
                            <wps:bodyPr lIns="38100" tIns="38100" rIns="38100" bIns="38100" anchor="ctr"/>
                          </wps:wsp>
                          <wps:wsp>
                            <wps:cNvPr id="1328805179" name="TextBox 37">
                              <a:extLst>
                                <a:ext uri="{FF2B5EF4-FFF2-40B4-BE49-F238E27FC236}">
                                  <a16:creationId xmlns:a16="http://schemas.microsoft.com/office/drawing/2014/main" id="{28CAD362-844A-B92E-2434-3F572A427525}"/>
                                </a:ext>
                              </a:extLst>
                            </wps:cNvPr>
                            <wps:cNvSpPr txBox="1"/>
                            <wps:spPr>
                              <a:xfrm>
                                <a:off x="1677092" y="1573741"/>
                                <a:ext cx="1515110" cy="430256"/>
                              </a:xfrm>
                              <a:prstGeom prst="rect">
                                <a:avLst/>
                              </a:prstGeom>
                              <a:noFill/>
                            </wps:spPr>
                            <wps:txbx>
                              <w:txbxContent>
                                <w:p w14:paraId="241FA674" w14:textId="77777777" w:rsidR="001B33CA" w:rsidRDefault="001B33CA" w:rsidP="001B33CA">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المعوّقات المالية</w:t>
                                  </w:r>
                                </w:p>
                              </w:txbxContent>
                            </wps:txbx>
                            <wps:bodyPr wrap="square">
                              <a:noAutofit/>
                            </wps:bodyPr>
                          </wps:wsp>
                        </wpg:grpSp>
                        <pic:pic xmlns:pic="http://schemas.openxmlformats.org/drawingml/2006/picture">
                          <pic:nvPicPr>
                            <pic:cNvPr id="1111379299" name="Picture 1111379299" descr="Change ">
                              <a:extLst>
                                <a:ext uri="{FF2B5EF4-FFF2-40B4-BE49-F238E27FC236}">
                                  <a16:creationId xmlns:a16="http://schemas.microsoft.com/office/drawing/2014/main" id="{30E43A57-37F4-B78E-B7D3-CFACAE01656B}"/>
                                </a:ext>
                              </a:extLst>
                            </pic:cNvPr>
                            <pic:cNvPicPr>
                              <a:picLocks noChangeAspect="1"/>
                            </pic:cNvPicPr>
                          </pic:nvPicPr>
                          <pic:blipFill>
                            <a:blip r:embed="rId173">
                              <a:extLst>
                                <a:ext uri="{28A0092B-C50C-407E-A947-70E740481C1C}">
                                  <a14:useLocalDpi xmlns:a14="http://schemas.microsoft.com/office/drawing/2010/main" val="0"/>
                                </a:ext>
                              </a:extLst>
                            </a:blip>
                            <a:srcRect/>
                            <a:stretch>
                              <a:fillRect/>
                            </a:stretch>
                          </pic:blipFill>
                          <pic:spPr bwMode="auto">
                            <a:xfrm>
                              <a:off x="2108801" y="175927"/>
                              <a:ext cx="656590" cy="65659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42303525" name="Group 742303525">
                          <a:extLst>
                            <a:ext uri="{FF2B5EF4-FFF2-40B4-BE49-F238E27FC236}">
                              <a16:creationId xmlns:a16="http://schemas.microsoft.com/office/drawing/2014/main" id="{9CF2D7BB-F5BA-EFCA-81D6-6907692CBFAB}"/>
                            </a:ext>
                          </a:extLst>
                        </wpg:cNvPr>
                        <wpg:cNvGrpSpPr/>
                        <wpg:grpSpPr>
                          <a:xfrm>
                            <a:off x="0" y="0"/>
                            <a:ext cx="1514475" cy="2569303"/>
                            <a:chOff x="0" y="0"/>
                            <a:chExt cx="1514475" cy="2569303"/>
                          </a:xfrm>
                        </wpg:grpSpPr>
                        <wpg:grpSp>
                          <wpg:cNvPr id="857554925" name="Group 857554925">
                            <a:extLst>
                              <a:ext uri="{FF2B5EF4-FFF2-40B4-BE49-F238E27FC236}">
                                <a16:creationId xmlns:a16="http://schemas.microsoft.com/office/drawing/2014/main" id="{809BC5F2-8C5C-6CA6-C1DC-E700DF3F9B46}"/>
                              </a:ext>
                            </a:extLst>
                          </wpg:cNvPr>
                          <wpg:cNvGrpSpPr/>
                          <wpg:grpSpPr>
                            <a:xfrm>
                              <a:off x="0" y="0"/>
                              <a:ext cx="1514475" cy="2569303"/>
                              <a:chOff x="0" y="0"/>
                              <a:chExt cx="1514475" cy="2569303"/>
                            </a:xfrm>
                          </wpg:grpSpPr>
                          <wps:wsp>
                            <wps:cNvPr id="334254694" name="Shape">
                              <a:extLst>
                                <a:ext uri="{FF2B5EF4-FFF2-40B4-BE49-F238E27FC236}">
                                  <a16:creationId xmlns:a16="http://schemas.microsoft.com/office/drawing/2014/main" id="{8E678019-A7D9-0D38-2B5C-810FAB794FC3}"/>
                                </a:ext>
                              </a:extLst>
                            </wps:cNvPr>
                            <wps:cNvSpPr/>
                            <wps:spPr>
                              <a:xfrm>
                                <a:off x="27086" y="685509"/>
                                <a:ext cx="1465495" cy="1883794"/>
                              </a:xfrm>
                              <a:custGeom>
                                <a:avLst/>
                                <a:gdLst/>
                                <a:ahLst/>
                                <a:cxnLst>
                                  <a:cxn ang="0">
                                    <a:pos x="wd2" y="hd2"/>
                                  </a:cxn>
                                  <a:cxn ang="5400000">
                                    <a:pos x="wd2" y="hd2"/>
                                  </a:cxn>
                                  <a:cxn ang="10800000">
                                    <a:pos x="wd2" y="hd2"/>
                                  </a:cxn>
                                  <a:cxn ang="16200000">
                                    <a:pos x="wd2" y="hd2"/>
                                  </a:cxn>
                                </a:cxnLst>
                                <a:rect l="0" t="0" r="r" b="b"/>
                                <a:pathLst>
                                  <a:path w="21600" h="21600" extrusionOk="0">
                                    <a:moveTo>
                                      <a:pt x="20742" y="0"/>
                                    </a:moveTo>
                                    <a:cubicBezTo>
                                      <a:pt x="21214" y="0"/>
                                      <a:pt x="21600" y="300"/>
                                      <a:pt x="21600" y="668"/>
                                    </a:cubicBezTo>
                                    <a:lnTo>
                                      <a:pt x="21600" y="13198"/>
                                    </a:lnTo>
                                    <a:cubicBezTo>
                                      <a:pt x="21600" y="17839"/>
                                      <a:pt x="16765" y="21600"/>
                                      <a:pt x="10800" y="21600"/>
                                    </a:cubicBezTo>
                                    <a:lnTo>
                                      <a:pt x="10800" y="21600"/>
                                    </a:lnTo>
                                    <a:cubicBezTo>
                                      <a:pt x="4835" y="21600"/>
                                      <a:pt x="0" y="17839"/>
                                      <a:pt x="0" y="13198"/>
                                    </a:cubicBezTo>
                                    <a:lnTo>
                                      <a:pt x="0" y="668"/>
                                    </a:lnTo>
                                    <a:cubicBezTo>
                                      <a:pt x="0" y="300"/>
                                      <a:pt x="386" y="0"/>
                                      <a:pt x="858" y="0"/>
                                    </a:cubicBezTo>
                                    <a:lnTo>
                                      <a:pt x="858" y="0"/>
                                    </a:lnTo>
                                    <a:cubicBezTo>
                                      <a:pt x="1230" y="0"/>
                                      <a:pt x="1559" y="189"/>
                                      <a:pt x="1674" y="456"/>
                                    </a:cubicBezTo>
                                    <a:cubicBezTo>
                                      <a:pt x="2990" y="3383"/>
                                      <a:pt x="6580" y="5497"/>
                                      <a:pt x="10786" y="5497"/>
                                    </a:cubicBezTo>
                                    <a:cubicBezTo>
                                      <a:pt x="14991" y="5497"/>
                                      <a:pt x="18582" y="3394"/>
                                      <a:pt x="19898" y="456"/>
                                    </a:cubicBezTo>
                                    <a:cubicBezTo>
                                      <a:pt x="20041" y="189"/>
                                      <a:pt x="20370" y="0"/>
                                      <a:pt x="20742" y="0"/>
                                    </a:cubicBezTo>
                                    <a:lnTo>
                                      <a:pt x="20742" y="0"/>
                                    </a:lnTo>
                                    <a:close/>
                                  </a:path>
                                </a:pathLst>
                              </a:custGeom>
                              <a:solidFill>
                                <a:srgbClr val="FFCC5E"/>
                              </a:solidFill>
                              <a:ln w="12700">
                                <a:miter lim="400000"/>
                              </a:ln>
                              <a:effectLst/>
                            </wps:spPr>
                            <wps:bodyPr lIns="38100" tIns="38100" rIns="38100" bIns="38100" anchor="ctr"/>
                          </wps:wsp>
                          <wps:wsp>
                            <wps:cNvPr id="1110937894" name="Shape">
                              <a:extLst>
                                <a:ext uri="{FF2B5EF4-FFF2-40B4-BE49-F238E27FC236}">
                                  <a16:creationId xmlns:a16="http://schemas.microsoft.com/office/drawing/2014/main" id="{92A212A3-9D50-D5B3-8B7F-64738E56165E}"/>
                                </a:ext>
                              </a:extLst>
                            </wps:cNvPr>
                            <wps:cNvSpPr/>
                            <wps:spPr>
                              <a:xfrm>
                                <a:off x="262439" y="0"/>
                                <a:ext cx="994789" cy="994789"/>
                              </a:xfrm>
                              <a:custGeom>
                                <a:avLst/>
                                <a:gdLst/>
                                <a:ahLst/>
                                <a:cxnLst>
                                  <a:cxn ang="0">
                                    <a:pos x="wd2" y="hd2"/>
                                  </a:cxn>
                                  <a:cxn ang="5400000">
                                    <a:pos x="wd2" y="hd2"/>
                                  </a:cxn>
                                  <a:cxn ang="10800000">
                                    <a:pos x="wd2" y="hd2"/>
                                  </a:cxn>
                                  <a:cxn ang="16200000">
                                    <a:pos x="wd2" y="hd2"/>
                                  </a:cxn>
                                </a:cxnLst>
                                <a:rect l="0" t="0" r="r" b="b"/>
                                <a:pathLst>
                                  <a:path w="21600" h="21600" extrusionOk="0">
                                    <a:moveTo>
                                      <a:pt x="10811" y="21600"/>
                                    </a:moveTo>
                                    <a:lnTo>
                                      <a:pt x="10811" y="21600"/>
                                    </a:lnTo>
                                    <a:cubicBezTo>
                                      <a:pt x="4847" y="21600"/>
                                      <a:pt x="0" y="16753"/>
                                      <a:pt x="0" y="10789"/>
                                    </a:cubicBezTo>
                                    <a:lnTo>
                                      <a:pt x="0" y="2992"/>
                                    </a:lnTo>
                                    <a:cubicBezTo>
                                      <a:pt x="0" y="1328"/>
                                      <a:pt x="1349" y="0"/>
                                      <a:pt x="2992" y="0"/>
                                    </a:cubicBezTo>
                                    <a:lnTo>
                                      <a:pt x="18608" y="0"/>
                                    </a:lnTo>
                                    <a:cubicBezTo>
                                      <a:pt x="20272" y="0"/>
                                      <a:pt x="21600" y="1349"/>
                                      <a:pt x="21600" y="2992"/>
                                    </a:cubicBezTo>
                                    <a:lnTo>
                                      <a:pt x="21600" y="10789"/>
                                    </a:lnTo>
                                    <a:cubicBezTo>
                                      <a:pt x="21600" y="16774"/>
                                      <a:pt x="16774" y="21600"/>
                                      <a:pt x="10811" y="21600"/>
                                    </a:cubicBezTo>
                                    <a:close/>
                                  </a:path>
                                </a:pathLst>
                              </a:custGeom>
                              <a:solidFill>
                                <a:schemeClr val="bg1"/>
                              </a:solidFill>
                              <a:ln w="12700">
                                <a:solidFill>
                                  <a:schemeClr val="tx1"/>
                                </a:solidFill>
                                <a:miter lim="400000"/>
                              </a:ln>
                              <a:effectLst/>
                            </wps:spPr>
                            <wps:bodyPr lIns="38100" tIns="38100" rIns="38100" bIns="38100" anchor="ctr"/>
                          </wps:wsp>
                          <wps:wsp>
                            <wps:cNvPr id="1871877533" name="TextBox 43">
                              <a:extLst>
                                <a:ext uri="{FF2B5EF4-FFF2-40B4-BE49-F238E27FC236}">
                                  <a16:creationId xmlns:a16="http://schemas.microsoft.com/office/drawing/2014/main" id="{F50E07AD-9AEA-6ABC-8396-2AD931F8A856}"/>
                                </a:ext>
                              </a:extLst>
                            </wps:cNvPr>
                            <wps:cNvSpPr txBox="1"/>
                            <wps:spPr>
                              <a:xfrm>
                                <a:off x="0" y="1479069"/>
                                <a:ext cx="1514475" cy="558012"/>
                              </a:xfrm>
                              <a:prstGeom prst="rect">
                                <a:avLst/>
                              </a:prstGeom>
                              <a:noFill/>
                            </wps:spPr>
                            <wps:txbx>
                              <w:txbxContent>
                                <w:p w14:paraId="02B3DDC3" w14:textId="77777777" w:rsidR="001B33CA" w:rsidRDefault="001B33CA" w:rsidP="001B33CA">
                                  <w:pPr>
                                    <w:spacing w:before="86"/>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مقاومة التغيير</w:t>
                                  </w:r>
                                </w:p>
                              </w:txbxContent>
                            </wps:txbx>
                            <wps:bodyPr wrap="square">
                              <a:noAutofit/>
                            </wps:bodyPr>
                          </wps:wsp>
                        </wpg:grpSp>
                        <pic:pic xmlns:pic="http://schemas.openxmlformats.org/drawingml/2006/picture">
                          <pic:nvPicPr>
                            <pic:cNvPr id="399059369" name="Picture 399059369">
                              <a:extLst>
                                <a:ext uri="{FF2B5EF4-FFF2-40B4-BE49-F238E27FC236}">
                                  <a16:creationId xmlns:a16="http://schemas.microsoft.com/office/drawing/2014/main" id="{7D056149-840C-B9AD-6ABC-D0D43C545374}"/>
                                </a:ext>
                              </a:extLst>
                            </pic:cNvPr>
                            <pic:cNvPicPr>
                              <a:picLocks noChangeAspect="1"/>
                            </pic:cNvPicPr>
                          </pic:nvPicPr>
                          <pic:blipFill>
                            <a:blip r:embed="rId174"/>
                            <a:stretch>
                              <a:fillRect/>
                            </a:stretch>
                          </pic:blipFill>
                          <pic:spPr>
                            <a:xfrm>
                              <a:off x="544835" y="184628"/>
                              <a:ext cx="527824" cy="527824"/>
                            </a:xfrm>
                            <a:prstGeom prst="rect">
                              <a:avLst/>
                            </a:prstGeom>
                          </pic:spPr>
                        </pic:pic>
                      </wpg:grpSp>
                    </wpg:wgp>
                  </a:graphicData>
                </a:graphic>
              </wp:inline>
            </w:drawing>
          </mc:Choice>
          <mc:Fallback>
            <w:pict>
              <v:group w14:anchorId="6F3648D8" id="Group 44" o:spid="_x0000_s1408" style="width:287pt;height:154.4pt;mso-position-horizontal-relative:char;mso-position-vertical-relative:line" coordsize="48719,262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">
                <v:group id="Group 909222521" o:spid="_x0000_s1409" style="position:absolute;left:33568;top:269;width:15151;height:25693" coordorigin="33568,269" coordsize="15151,25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">
                  <v:group id="Group 1828106997" o:spid="_x0000_s1410" style="position:absolute;left:33568;top:269;width:15151;height:25693" coordorigin="33568,269" coordsize="15151,25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">
                    <v:shape id="Shape" o:spid="_x0000_s1411" style="position:absolute;left:33912;top:7124;width:14655;height:1883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" path="m20742,v472,,858,300,858,668l21600,13198v,4641,-4835,8402,-10800,8402l10800,21600c4835,21600,,17839,,13198l,668c,300,386,,858,r,c1230,,1559,189,1674,456v1316,2927,4906,5041,9112,5041c14991,5497,18582,3394,19898,456,20041,189,20370,,20742,r,xe" fillcolor="#3d8e92" stroked="f" strokeweight="1pt">
                      <v:stroke miterlimit="4" joinstyle="miter"/>
                      <v:path arrowok="t" o:extrusionok="f" o:connecttype="custom" o:connectlocs="732748,941897;732748,941897;732748,941897;732748,941897" o:connectangles="0,90,180,270"/>
                    </v:shape>
                    <v:shape id="Shape" o:spid="_x0000_s1412" style="position:absolute;left:36169;top:269;width:9948;height:994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" path="m10811,21600r,c4847,21600,,16753,,10789l,2992c,1328,1349,,2992,l18608,v1664,,2992,1349,2992,2992l21600,10789v,5985,-4826,10811,-10789,10811xe" filled="f" strokecolor="black [3213]" strokeweight="1pt">
                      <v:stroke miterlimit="4" joinstyle="miter"/>
                      <v:path arrowok="t" o:extrusionok="f" o:connecttype="custom" o:connectlocs="497395,497395;497395,497395;497395,497395;497395,497395" o:connectangles="0,90,180,270"/>
                    </v:shape>
                    <v:shape id="TextBox 31" o:spid="_x0000_s1413" type="#_x0000_t202" style="position:absolute;left:33568;top:16040;width:15151;height:5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" filled="f" stroked="f">
                      <v:textbox>
                        <w:txbxContent>
                          <w:p w14:paraId="486323E6" w14:textId="77777777" w:rsidR="001B33CA" w:rsidRDefault="001B33CA" w:rsidP="001B33CA">
                            <w:pPr>
                              <w:spacing w:before="86"/>
                              <w:jc w:val="center"/>
                              <w:rPr>
                                <w:rFonts w:eastAsia="Calibri" w:hAnsi="Adobe Arabic" w:cs="Adobe Arabic"/>
                                <w:b/>
                                <w:bCs/>
                                <w:color w:val="FFFFFF" w:themeColor="background1"/>
                                <w:kern w:val="24"/>
                                <w:sz w:val="36"/>
                                <w:szCs w:val="36"/>
                                <w:lang w:bidi="ar-EG"/>
                              </w:rPr>
                            </w:pPr>
                            <w:r>
                              <w:rPr>
                                <w:rFonts w:eastAsia="Calibri" w:hAnsi="Adobe Arabic" w:cs="Adobe Arabic"/>
                                <w:b/>
                                <w:bCs/>
                                <w:color w:val="FFFFFF" w:themeColor="background1"/>
                                <w:kern w:val="24"/>
                                <w:sz w:val="36"/>
                                <w:szCs w:val="36"/>
                                <w:rtl/>
                                <w:lang w:bidi="ar-EG"/>
                              </w:rPr>
                              <w:t>المعوّقات التقنية</w:t>
                            </w:r>
                          </w:p>
                        </w:txbxContent>
                      </v:textbox>
                    </v:shape>
                  </v:group>
                  <v:shape id="Picture 2080134576" o:spid="_x0000_s1414" type="#_x0000_t75" style="position:absolute;left:38458;top:1759;width:6429;height:6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">
                    <v:imagedata r:id="rId175" o:title=""/>
                  </v:shape>
                </v:group>
                <v:group id="Group 1839427183" o:spid="_x0000_s1415" style="position:absolute;left:16621;top:269;width:15301;height:25946" coordorigin="16621,269" coordsize="15301,25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">
                  <v:group id="Group 807763579" o:spid="_x0000_s1416" style="position:absolute;left:16621;top:269;width:15301;height:25946" coordorigin="16621,269" coordsize="15301,25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">
                    <v:shape id="Shape" o:spid="_x0000_s1417" style="position:absolute;left:16621;top:7377;width:14654;height:1883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" path="m20742,v472,,858,300,858,668l21600,13198v,4641,-4835,8402,-10800,8402l10800,21600c4835,21600,,17839,,13198l,668c,300,386,,858,r,c1230,,1559,189,1674,456v1316,2927,4906,5041,9112,5041c14991,5497,18582,3394,19898,456,20041,189,20370,,20742,r,xe" fillcolor="#9fcfd1" stroked="f" strokeweight="1pt">
                      <v:stroke miterlimit="4" joinstyle="miter"/>
                      <v:path arrowok="t" o:extrusionok="f" o:connecttype="custom" o:connectlocs="732748,941897;732748,941897;732748,941897;732748,941897" o:connectangles="0,90,180,270"/>
                    </v:shape>
                    <v:shape id="Shape" o:spid="_x0000_s1418" style="position:absolute;left:18974;top:269;width:9948;height:994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" path="m10811,21600r,c4847,21600,,16753,,10789l,2992c,1328,1349,,2992,l18608,v1664,,2992,1349,2992,2992l21600,10789v,5985,-4826,10811,-10789,10811xe" fillcolor="white [3212]" strokecolor="black [3213]" strokeweight="1pt">
                      <v:stroke miterlimit="4" joinstyle="miter"/>
                      <v:path arrowok="t" o:extrusionok="f" o:connecttype="custom" o:connectlocs="497395,497395;497395,497395;497395,497395;497395,497395" o:connectangles="0,90,180,270"/>
                    </v:shape>
                    <v:shape id="TextBox 37" o:spid="_x0000_s1419" type="#_x0000_t202" style="position:absolute;left:16770;top:15737;width:15152;height:4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" filled="f" stroked="f">
                      <v:textbox>
                        <w:txbxContent>
                          <w:p w14:paraId="241FA674" w14:textId="77777777" w:rsidR="001B33CA" w:rsidRDefault="001B33CA" w:rsidP="001B33CA">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المعوّقات المالية</w:t>
                            </w:r>
                          </w:p>
                        </w:txbxContent>
                      </v:textbox>
                    </v:shape>
                  </v:group>
                  <v:shape id="Picture 1111379299" o:spid="_x0000_s1420" type="#_x0000_t75" alt="Change " style="position:absolute;left:21088;top:1759;width:6565;height:6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">
                    <v:imagedata r:id="rId176" o:title="Change "/>
                  </v:shape>
                </v:group>
                <v:group id="Group 742303525" o:spid="_x0000_s1421" style="position:absolute;width:15144;height:25693" coordsize="15144,25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">
                  <v:group id="Group 857554925" o:spid="_x0000_s1422" style="position:absolute;width:15144;height:25693" coordsize="15144,25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">
                    <v:shape id="Shape" o:spid="_x0000_s1423" style="position:absolute;left:270;top:6855;width:14655;height:1883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" path="m20742,v472,,858,300,858,668l21600,13198v,4641,-4835,8402,-10800,8402l10800,21600c4835,21600,,17839,,13198l,668c,300,386,,858,r,c1230,,1559,189,1674,456v1316,2927,4906,5041,9112,5041c14991,5497,18582,3394,19898,456,20041,189,20370,,20742,r,xe" fillcolor="#ffcc5e" stroked="f" strokeweight="1pt">
                      <v:stroke miterlimit="4" joinstyle="miter"/>
                      <v:path arrowok="t" o:extrusionok="f" o:connecttype="custom" o:connectlocs="732748,941897;732748,941897;732748,941897;732748,941897" o:connectangles="0,90,180,270"/>
                    </v:shape>
                    <v:shape id="Shape" o:spid="_x0000_s1424" style="position:absolute;left:2624;width:9948;height:9947;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" path="m10811,21600r,c4847,21600,,16753,,10789l,2992c,1328,1349,,2992,l18608,v1664,,2992,1349,2992,2992l21600,10789v,5985,-4826,10811,-10789,10811xe" fillcolor="white [3212]" strokecolor="black [3213]" strokeweight="1pt">
                      <v:stroke miterlimit="4" joinstyle="miter"/>
                      <v:path arrowok="t" o:extrusionok="f" o:connecttype="custom" o:connectlocs="497395,497395;497395,497395;497395,497395;497395,497395" o:connectangles="0,90,180,270"/>
                    </v:shape>
                    <v:shape id="TextBox 43" o:spid="_x0000_s1425" type="#_x0000_t202" style="position:absolute;top:14790;width:15144;height: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" filled="f" stroked="f">
                      <v:textbox>
                        <w:txbxContent>
                          <w:p w14:paraId="02B3DDC3" w14:textId="77777777" w:rsidR="001B33CA" w:rsidRDefault="001B33CA" w:rsidP="001B33CA">
                            <w:pPr>
                              <w:spacing w:before="86"/>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مقاومة التغيير</w:t>
                            </w:r>
                          </w:p>
                        </w:txbxContent>
                      </v:textbox>
                    </v:shape>
                  </v:group>
                  <v:shape id="Picture 399059369" o:spid="_x0000_s1426" type="#_x0000_t75" style="position:absolute;left:5448;top:1846;width:5278;height:5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">
                    <v:imagedata r:id="rId177" o:title=""/>
                  </v:shape>
                </v:group>
                <w10:anchorlock/>
              </v:group>
            </w:pict>
          </mc:Fallback>
        </mc:AlternateContent>
      </w:r>
    </w:p>
    <w:p w14:paraId="2F4B3E01" w14:textId="482B46A6" w:rsidR="00377231" w:rsidRPr="00E44A84" w:rsidRDefault="00377231" w:rsidP="00675E6B">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3F422393" wp14:editId="31B121B8">
                <wp:extent cx="5731510" cy="892088"/>
                <wp:effectExtent l="0" t="0" r="2540" b="22860"/>
                <wp:docPr id="20102514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7202582" name="مجموعة 47"/>
                        <wpg:cNvGrpSpPr/>
                        <wpg:grpSpPr>
                          <a:xfrm>
                            <a:off x="0" y="0"/>
                            <a:ext cx="5731510" cy="895351"/>
                            <a:chOff x="0" y="0"/>
                            <a:chExt cx="5878196" cy="918845"/>
                          </a:xfrm>
                        </wpg:grpSpPr>
                        <wpg:grpSp>
                          <wpg:cNvPr id="226676227" name="مجموعة 48"/>
                          <wpg:cNvGrpSpPr/>
                          <wpg:grpSpPr>
                            <a:xfrm>
                              <a:off x="0" y="0"/>
                              <a:ext cx="5878196" cy="918845"/>
                              <a:chOff x="0" y="0"/>
                              <a:chExt cx="6240348" cy="919070"/>
                            </a:xfrm>
                          </wpg:grpSpPr>
                          <wpg:grpSp>
                            <wpg:cNvPr id="910228077" name="مجموعة 49"/>
                            <wpg:cNvGrpSpPr/>
                            <wpg:grpSpPr>
                              <a:xfrm>
                                <a:off x="0" y="169208"/>
                                <a:ext cx="5433072" cy="580613"/>
                                <a:chOff x="0" y="169208"/>
                                <a:chExt cx="5433072" cy="580613"/>
                              </a:xfrm>
                            </wpg:grpSpPr>
                            <wps:wsp>
                              <wps:cNvPr id="13977933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30163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5649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630438" name="مربع نص 41"/>
                          <wps:cNvSpPr txBox="1"/>
                          <wps:spPr>
                            <a:xfrm>
                              <a:off x="204466" y="256739"/>
                              <a:ext cx="4615440" cy="389157"/>
                            </a:xfrm>
                            <a:prstGeom prst="rect">
                              <a:avLst/>
                            </a:prstGeom>
                            <a:noFill/>
                          </wps:spPr>
                          <wps:txbx>
                            <w:txbxContent>
                              <w:p w14:paraId="74966621" w14:textId="3C99714E"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المعوّقات</w:t>
                                </w:r>
                                <w:r w:rsidRPr="003C7FD7">
                                  <w:rPr>
                                    <w:rFonts w:eastAsia="Calibri" w:hAnsi="Adobe Arabic" w:cs="Adobe Arabic"/>
                                    <w:b/>
                                    <w:bCs/>
                                    <w:color w:val="FFFFFF"/>
                                    <w:kern w:val="24"/>
                                    <w:sz w:val="36"/>
                                    <w:szCs w:val="36"/>
                                    <w:rtl/>
                                    <w:lang w:bidi="ar-EG"/>
                                  </w:rPr>
                                  <w:t xml:space="preserve"> التقنية</w:t>
                                </w:r>
                              </w:p>
                            </w:txbxContent>
                          </wps:txbx>
                          <wps:bodyPr wrap="square" rtlCol="1">
                            <a:spAutoFit/>
                          </wps:bodyPr>
                        </wps:wsp>
                      </wpg:grpSp>
                      <pic:pic xmlns:pic="http://schemas.openxmlformats.org/drawingml/2006/picture">
                        <pic:nvPicPr>
                          <pic:cNvPr id="19836189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422393" id="_x0000_s14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gTZAxnQcAAPY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4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">
                  <v:group id="مجموعة 48" o:spid="_x0000_s14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">
                    <v:group id="مجموعة 49" o:spid="_x0000_s14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">
                      <v:shape id="شكل حر 50" o:spid="_x0000_s14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" fillcolor="#a5a5a5 [2092]" stroked="f" strokeweight="1pt">
                        <v:stroke joinstyle="miter"/>
                      </v:roundrect>
                    </v:group>
                    <v:oval id="شكل بيضاوي 52" o:spid="_x0000_s14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" filled="f" strokecolor="#168489" strokeweight="1pt">
                      <v:stroke joinstyle="miter"/>
                    </v:oval>
                  </v:group>
                  <v:shape id="مربع نص 41" o:spid="_x0000_s143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" filled="f" stroked="f">
                    <v:textbox style="mso-fit-shape-to-text:t">
                      <w:txbxContent>
                        <w:p w14:paraId="74966621" w14:textId="3C99714E"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المعوّقات</w:t>
                          </w:r>
                          <w:r w:rsidRPr="003C7FD7">
                            <w:rPr>
                              <w:rFonts w:eastAsia="Calibri" w:hAnsi="Adobe Arabic" w:cs="Adobe Arabic"/>
                              <w:b/>
                              <w:bCs/>
                              <w:color w:val="FFFFFF"/>
                              <w:kern w:val="24"/>
                              <w:sz w:val="36"/>
                              <w:szCs w:val="36"/>
                              <w:rtl/>
                              <w:lang w:bidi="ar-EG"/>
                            </w:rPr>
                            <w:t xml:space="preserve"> التقنية</w:t>
                          </w:r>
                        </w:p>
                      </w:txbxContent>
                    </v:textbox>
                  </v:shape>
                </v:group>
                <v:shape id="صورة 54" o:spid="_x0000_s14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">
                  <v:imagedata r:id="rId105" o:title=""/>
                </v:shape>
                <w10:anchorlock/>
              </v:group>
            </w:pict>
          </mc:Fallback>
        </mc:AlternateContent>
      </w:r>
    </w:p>
    <w:p w14:paraId="27EFDD89" w14:textId="3C8903E4"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البنية التحتية التقنية</w:t>
      </w:r>
      <w:r w:rsidRPr="00AC7AE4">
        <w:rPr>
          <w:rFonts w:ascii="Sakkal Majalla" w:hAnsi="Sakkal Majalla" w:cs="Sakkal Majalla"/>
          <w:sz w:val="32"/>
          <w:szCs w:val="32"/>
          <w:rtl/>
        </w:rPr>
        <w:t xml:space="preserve">: تطبيق </w:t>
      </w:r>
      <w:hyperlink r:id="rId178"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يحتاج إلى بنية تحتية تكنولوجية قوية، بما في ذلك أنظمة حوسبة عالية الأداء، وشبكات اتصال موثوقة، وقدرة على التعامل مع كميات كبيرة من البيانات.</w:t>
      </w:r>
    </w:p>
    <w:p w14:paraId="381296D4" w14:textId="5A48F5AE"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lastRenderedPageBreak/>
        <w:t xml:space="preserve">نقص المهارات الفنية: </w:t>
      </w:r>
      <w:r w:rsidRPr="00AC7AE4">
        <w:rPr>
          <w:rFonts w:ascii="Sakkal Majalla" w:hAnsi="Sakkal Majalla" w:cs="Sakkal Majalla"/>
          <w:sz w:val="32"/>
          <w:szCs w:val="32"/>
          <w:rtl/>
        </w:rPr>
        <w:t xml:space="preserve">الحكومات تحتاج إلى تطوير قدرات موظفيها في مجال </w:t>
      </w:r>
      <w:hyperlink r:id="rId179" w:history="1">
        <w:r w:rsidR="006D2F31" w:rsidRPr="006D2F31">
          <w:rPr>
            <w:rStyle w:val="Hyperlink"/>
            <w:rFonts w:ascii="Sakkal Majalla" w:hAnsi="Sakkal Majalla" w:cs="Sakkal Majalla"/>
            <w:sz w:val="32"/>
            <w:szCs w:val="32"/>
            <w:rtl/>
          </w:rPr>
          <w:t>الذكاء الاصطناعي</w:t>
        </w:r>
      </w:hyperlink>
      <w:r w:rsidRPr="00AC7AE4">
        <w:rPr>
          <w:rFonts w:ascii="Sakkal Majalla" w:hAnsi="Sakkal Majalla" w:cs="Sakkal Majalla"/>
          <w:sz w:val="32"/>
          <w:szCs w:val="32"/>
          <w:rtl/>
        </w:rPr>
        <w:t xml:space="preserve">. نقص الكفاءات المدربة قد يُعيق تنفيذ مشاريع </w:t>
      </w:r>
      <w:hyperlink r:id="rId180"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بفعالية.</w:t>
      </w:r>
    </w:p>
    <w:p w14:paraId="5FB042DE" w14:textId="0ABAAE38" w:rsidR="00377231" w:rsidRPr="00F02980" w:rsidRDefault="00377231" w:rsidP="001B33CA">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36BA4DE5" wp14:editId="15239A62">
                <wp:extent cx="5731510" cy="892088"/>
                <wp:effectExtent l="0" t="0" r="2540" b="22860"/>
                <wp:docPr id="11820278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35562897" name="مجموعة 47"/>
                        <wpg:cNvGrpSpPr/>
                        <wpg:grpSpPr>
                          <a:xfrm>
                            <a:off x="0" y="0"/>
                            <a:ext cx="5731510" cy="895351"/>
                            <a:chOff x="0" y="0"/>
                            <a:chExt cx="5878196" cy="918845"/>
                          </a:xfrm>
                        </wpg:grpSpPr>
                        <wpg:grpSp>
                          <wpg:cNvPr id="939248070" name="مجموعة 48"/>
                          <wpg:cNvGrpSpPr/>
                          <wpg:grpSpPr>
                            <a:xfrm>
                              <a:off x="0" y="0"/>
                              <a:ext cx="5878196" cy="918845"/>
                              <a:chOff x="0" y="0"/>
                              <a:chExt cx="6240348" cy="919070"/>
                            </a:xfrm>
                          </wpg:grpSpPr>
                          <wpg:grpSp>
                            <wpg:cNvPr id="1142978233" name="مجموعة 49"/>
                            <wpg:cNvGrpSpPr/>
                            <wpg:grpSpPr>
                              <a:xfrm>
                                <a:off x="0" y="169208"/>
                                <a:ext cx="5433072" cy="580613"/>
                                <a:chOff x="0" y="169208"/>
                                <a:chExt cx="5433072" cy="580613"/>
                              </a:xfrm>
                            </wpg:grpSpPr>
                            <wps:wsp>
                              <wps:cNvPr id="9092935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64549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25005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4683184" name="مربع نص 41"/>
                          <wps:cNvSpPr txBox="1"/>
                          <wps:spPr>
                            <a:xfrm>
                              <a:off x="204466" y="256739"/>
                              <a:ext cx="4615440" cy="389157"/>
                            </a:xfrm>
                            <a:prstGeom prst="rect">
                              <a:avLst/>
                            </a:prstGeom>
                            <a:noFill/>
                          </wps:spPr>
                          <wps:txbx>
                            <w:txbxContent>
                              <w:p w14:paraId="08022A2D" w14:textId="10F0A53F"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المعوّقات</w:t>
                                </w:r>
                                <w:r w:rsidRPr="003C7FD7">
                                  <w:rPr>
                                    <w:rFonts w:eastAsia="Calibri" w:hAnsi="Adobe Arabic" w:cs="Adobe Arabic"/>
                                    <w:b/>
                                    <w:bCs/>
                                    <w:color w:val="FFFFFF"/>
                                    <w:kern w:val="24"/>
                                    <w:sz w:val="36"/>
                                    <w:szCs w:val="36"/>
                                    <w:rtl/>
                                    <w:lang w:bidi="ar-EG"/>
                                  </w:rPr>
                                  <w:t xml:space="preserve"> المالية</w:t>
                                </w:r>
                              </w:p>
                            </w:txbxContent>
                          </wps:txbx>
                          <wps:bodyPr wrap="square" rtlCol="1">
                            <a:spAutoFit/>
                          </wps:bodyPr>
                        </wps:wsp>
                      </wpg:grpSp>
                      <pic:pic xmlns:pic="http://schemas.openxmlformats.org/drawingml/2006/picture">
                        <pic:nvPicPr>
                          <pic:cNvPr id="212469413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6BA4DE5" id="_x0000_s14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OFT1mAcAAPg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VzhU9ZgHAAD4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4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">
                  <v:group id="مجموعة 48" o:spid="_x0000_s14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">
                    <v:group id="مجموعة 49" o:spid="_x0000_s14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">
                      <v:shape id="شكل حر 50" o:spid="_x0000_s14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" fillcolor="#a5a5a5 [2092]" stroked="f" strokeweight="1pt">
                        <v:stroke joinstyle="miter"/>
                      </v:roundrect>
                    </v:group>
                    <v:oval id="شكل بيضاوي 52" o:spid="_x0000_s14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" filled="f" strokecolor="#168489" strokeweight="1pt">
                      <v:stroke joinstyle="miter"/>
                    </v:oval>
                  </v:group>
                  <v:shape id="مربع نص 41" o:spid="_x0000_s144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" filled="f" stroked="f">
                    <v:textbox style="mso-fit-shape-to-text:t">
                      <w:txbxContent>
                        <w:p w14:paraId="08022A2D" w14:textId="10F0A53F"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hint="cs"/>
                              <w:b/>
                              <w:bCs/>
                              <w:color w:val="FFFFFF"/>
                              <w:kern w:val="24"/>
                              <w:sz w:val="36"/>
                              <w:szCs w:val="36"/>
                              <w:rtl/>
                              <w:lang w:bidi="ar-EG"/>
                            </w:rPr>
                            <w:t>المعوّقات</w:t>
                          </w:r>
                          <w:r w:rsidRPr="003C7FD7">
                            <w:rPr>
                              <w:rFonts w:eastAsia="Calibri" w:hAnsi="Adobe Arabic" w:cs="Adobe Arabic"/>
                              <w:b/>
                              <w:bCs/>
                              <w:color w:val="FFFFFF"/>
                              <w:kern w:val="24"/>
                              <w:sz w:val="36"/>
                              <w:szCs w:val="36"/>
                              <w:rtl/>
                              <w:lang w:bidi="ar-EG"/>
                            </w:rPr>
                            <w:t xml:space="preserve"> المالية</w:t>
                          </w:r>
                        </w:p>
                      </w:txbxContent>
                    </v:textbox>
                  </v:shape>
                </v:group>
                <v:shape id="صورة 54" o:spid="_x0000_s14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">
                  <v:imagedata r:id="rId105" o:title=""/>
                </v:shape>
                <w10:anchorlock/>
              </v:group>
            </w:pict>
          </mc:Fallback>
        </mc:AlternateContent>
      </w:r>
    </w:p>
    <w:p w14:paraId="42387A39" w14:textId="4D1F5CA6"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تكلفة التنفيذ والصيانة: </w:t>
      </w:r>
      <w:r w:rsidRPr="00AC7AE4">
        <w:rPr>
          <w:rFonts w:ascii="Sakkal Majalla" w:hAnsi="Sakkal Majalla" w:cs="Sakkal Majalla"/>
          <w:sz w:val="32"/>
          <w:szCs w:val="32"/>
          <w:rtl/>
        </w:rPr>
        <w:t xml:space="preserve">تطبيق أنظمة </w:t>
      </w:r>
      <w:hyperlink r:id="rId181"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في الحكومة قد يتطلب استثمارات مالية كبيرة لتطوير البنية التحتية، وتدريب الموظفين، وصيانة الأنظمة. هذا قد يمثل تحديا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للحكومات التي تعمل بميزانيات محدودة.</w:t>
      </w:r>
    </w:p>
    <w:p w14:paraId="0BB5BB1F" w14:textId="6B8C187D"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تكلفة التحديث المستمر: </w:t>
      </w:r>
      <w:hyperlink r:id="rId182"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مجال سريع التطور، مما يعني أن الحكومات ستحتاج إلى تحديث أنظمتها بشكل مستمر للحفاظ على الأداء الأمثل، وهذا قد يكون مكلفا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w:t>
      </w:r>
    </w:p>
    <w:p w14:paraId="55D842A4" w14:textId="12CD006B" w:rsidR="00675E6B" w:rsidRPr="00F02980"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D95CEC7" wp14:editId="7AF75096">
                <wp:extent cx="5731510" cy="892088"/>
                <wp:effectExtent l="0" t="0" r="2540" b="22860"/>
                <wp:docPr id="16980664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86186349" name="مجموعة 47"/>
                        <wpg:cNvGrpSpPr/>
                        <wpg:grpSpPr>
                          <a:xfrm>
                            <a:off x="0" y="0"/>
                            <a:ext cx="5731510" cy="895351"/>
                            <a:chOff x="0" y="0"/>
                            <a:chExt cx="5878196" cy="918845"/>
                          </a:xfrm>
                        </wpg:grpSpPr>
                        <wpg:grpSp>
                          <wpg:cNvPr id="1507793565" name="مجموعة 48"/>
                          <wpg:cNvGrpSpPr/>
                          <wpg:grpSpPr>
                            <a:xfrm>
                              <a:off x="0" y="0"/>
                              <a:ext cx="5878196" cy="918845"/>
                              <a:chOff x="0" y="0"/>
                              <a:chExt cx="6240348" cy="919070"/>
                            </a:xfrm>
                          </wpg:grpSpPr>
                          <wpg:grpSp>
                            <wpg:cNvPr id="1975470824" name="مجموعة 49"/>
                            <wpg:cNvGrpSpPr/>
                            <wpg:grpSpPr>
                              <a:xfrm>
                                <a:off x="0" y="169208"/>
                                <a:ext cx="5433072" cy="580613"/>
                                <a:chOff x="0" y="169208"/>
                                <a:chExt cx="5433072" cy="580613"/>
                              </a:xfrm>
                            </wpg:grpSpPr>
                            <wps:wsp>
                              <wps:cNvPr id="4089009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509227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7503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9990018" name="مربع نص 41"/>
                          <wps:cNvSpPr txBox="1"/>
                          <wps:spPr>
                            <a:xfrm>
                              <a:off x="204466" y="256663"/>
                              <a:ext cx="4615440" cy="389157"/>
                            </a:xfrm>
                            <a:prstGeom prst="rect">
                              <a:avLst/>
                            </a:prstGeom>
                            <a:noFill/>
                          </wps:spPr>
                          <wps:txbx>
                            <w:txbxContent>
                              <w:p w14:paraId="11E66A6F" w14:textId="5A53A375"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مقاومة التغيير</w:t>
                                </w:r>
                              </w:p>
                            </w:txbxContent>
                          </wps:txbx>
                          <wps:bodyPr wrap="square" rtlCol="1">
                            <a:spAutoFit/>
                          </wps:bodyPr>
                        </wps:wsp>
                      </wpg:grpSp>
                      <pic:pic xmlns:pic="http://schemas.openxmlformats.org/drawingml/2006/picture">
                        <pic:nvPicPr>
                          <pic:cNvPr id="1063991295"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D95CEC7" id="_x0000_s14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uFenOmgcAAPo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14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">
                  <v:group id="مجموعة 48" o:spid="_x0000_s14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">
                    <v:group id="مجموعة 49" o:spid="_x0000_s14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">
                      <v:shape id="شكل حر 50" o:spid="_x0000_s14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" fillcolor="#a5a5a5 [2092]" stroked="f" strokeweight="1pt">
                        <v:stroke joinstyle="miter"/>
                      </v:roundrect>
                    </v:group>
                    <v:oval id="شكل بيضاوي 52" o:spid="_x0000_s14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" filled="f" strokecolor="#168489" strokeweight="1pt">
                      <v:stroke joinstyle="miter"/>
                    </v:oval>
                  </v:group>
                  <v:shape id="مربع نص 41" o:spid="_x0000_s1452"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" filled="f" stroked="f">
                    <v:textbox style="mso-fit-shape-to-text:t">
                      <w:txbxContent>
                        <w:p w14:paraId="11E66A6F" w14:textId="5A53A375" w:rsidR="00377231" w:rsidRDefault="003C7FD7" w:rsidP="003C7FD7">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مقاومة التغيير</w:t>
                          </w:r>
                        </w:p>
                      </w:txbxContent>
                    </v:textbox>
                  </v:shape>
                </v:group>
                <v:shape id="صورة 54" o:spid="_x0000_s14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">
                  <v:imagedata r:id="rId105" o:title=""/>
                </v:shape>
                <w10:anchorlock/>
              </v:group>
            </w:pict>
          </mc:Fallback>
        </mc:AlternateContent>
      </w:r>
    </w:p>
    <w:p w14:paraId="55EA48B4" w14:textId="6F60FF9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الثقافة المؤسسية: </w:t>
      </w:r>
      <w:r w:rsidRPr="00AC7AE4">
        <w:rPr>
          <w:rFonts w:ascii="Sakkal Majalla" w:hAnsi="Sakkal Majalla" w:cs="Sakkal Majalla"/>
          <w:sz w:val="32"/>
          <w:szCs w:val="32"/>
          <w:rtl/>
        </w:rPr>
        <w:t>في بعض الأحيان، قد تكون مقاومة التغيير داخل المؤسسات الحكومية تحديا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كبيرا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يتطلب تطبيق </w:t>
      </w:r>
      <w:hyperlink r:id="rId183"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تغييرات في طرق العمل التقليدية، وقد يواجه هذا التغيير مقاومة من الموظفين الذين يشعرون بالقلق من تأثير التكنولوجيا على وظائفهم.</w:t>
      </w:r>
    </w:p>
    <w:p w14:paraId="17F3FC82" w14:textId="14C15DA0"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الخوف من فقدان الوظائف: </w:t>
      </w:r>
      <w:hyperlink r:id="rId184"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يؤدي إلى أتمتة العديد من المهام، مما قد يثير مخاوف من فقدان الوظائف بين الموظفين الحكوميين. الحكومات تحتاج إلى وضع استراتيجيات للتحول الوظيفي وتدريب الموظفين على استخدام التكنولوجيا الجديدة.</w:t>
      </w:r>
    </w:p>
    <w:p w14:paraId="062AB5E9" w14:textId="345F2186" w:rsidR="00675E6B" w:rsidRDefault="00377231" w:rsidP="001B33CA">
      <w:pPr>
        <w:pageBreakBefore/>
        <w:spacing w:before="240" w:after="240"/>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4095EF44" wp14:editId="4F10F9D1">
                <wp:extent cx="5731510" cy="895350"/>
                <wp:effectExtent l="0" t="0" r="21590" b="19050"/>
                <wp:docPr id="76832809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24949730"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69473297" name="مجموعة 39"/>
                        <wpg:cNvGrpSpPr/>
                        <wpg:grpSpPr>
                          <a:xfrm>
                            <a:off x="0" y="0"/>
                            <a:ext cx="5731510" cy="895350"/>
                            <a:chOff x="0" y="0"/>
                            <a:chExt cx="5878196" cy="918845"/>
                          </a:xfrm>
                        </wpg:grpSpPr>
                        <wpg:grpSp>
                          <wpg:cNvPr id="752100414" name="مجموعة 40"/>
                          <wpg:cNvGrpSpPr/>
                          <wpg:grpSpPr>
                            <a:xfrm>
                              <a:off x="0" y="0"/>
                              <a:ext cx="5878196" cy="918845"/>
                              <a:chOff x="0" y="0"/>
                              <a:chExt cx="6240348" cy="919070"/>
                            </a:xfrm>
                          </wpg:grpSpPr>
                          <wpg:grpSp>
                            <wpg:cNvPr id="1736334801" name="مجموعة 41"/>
                            <wpg:cNvGrpSpPr/>
                            <wpg:grpSpPr>
                              <a:xfrm>
                                <a:off x="0" y="169208"/>
                                <a:ext cx="5433072" cy="580613"/>
                                <a:chOff x="0" y="169208"/>
                                <a:chExt cx="5433072" cy="580613"/>
                              </a:xfrm>
                            </wpg:grpSpPr>
                            <wps:wsp>
                              <wps:cNvPr id="12101641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30043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37831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5037317" name="مربع نص 41"/>
                          <wps:cNvSpPr txBox="1"/>
                          <wps:spPr>
                            <a:xfrm>
                              <a:off x="204484" y="256974"/>
                              <a:ext cx="4616071" cy="387740"/>
                            </a:xfrm>
                            <a:prstGeom prst="rect">
                              <a:avLst/>
                            </a:prstGeom>
                            <a:noFill/>
                          </wps:spPr>
                          <wps:txbx>
                            <w:txbxContent>
                              <w:p w14:paraId="1B1D9225" w14:textId="3ECB52E8" w:rsidR="00377231" w:rsidRPr="00DC5845" w:rsidRDefault="00390EAD" w:rsidP="00377231">
                                <w:pPr>
                                  <w:rPr>
                                    <w:rFonts w:eastAsia="Calibri" w:hAnsi="Adobe Arabic" w:cs="Adobe Arabic"/>
                                    <w:b/>
                                    <w:bCs/>
                                    <w:color w:val="FFFFFF"/>
                                    <w:kern w:val="24"/>
                                    <w:sz w:val="36"/>
                                    <w:szCs w:val="36"/>
                                    <w:lang w:bidi="ar-EG"/>
                                  </w:rPr>
                                </w:pPr>
                                <w:r w:rsidRPr="00390EAD">
                                  <w:rPr>
                                    <w:rFonts w:eastAsia="Calibri" w:hAnsi="Adobe Arabic" w:cs="Adobe Arabic"/>
                                    <w:b/>
                                    <w:bCs/>
                                    <w:color w:val="FFFFFF"/>
                                    <w:kern w:val="24"/>
                                    <w:sz w:val="36"/>
                                    <w:szCs w:val="36"/>
                                    <w:rtl/>
                                    <w:lang w:bidi="ar-EG"/>
                                  </w:rPr>
                                  <w:t>التحديات الأخلاقية والتنظيمية في استخدام الذكاء الاصطناعي</w:t>
                                </w:r>
                              </w:p>
                            </w:txbxContent>
                          </wps:txbx>
                          <wps:bodyPr wrap="square" rtlCol="1">
                            <a:spAutoFit/>
                          </wps:bodyPr>
                        </wps:wsp>
                      </wpg:grpSp>
                    </wpg:wgp>
                  </a:graphicData>
                </a:graphic>
              </wp:inline>
            </w:drawing>
          </mc:Choice>
          <mc:Fallback>
            <w:pict>
              <v:group w14:anchorId="4095EF44" id="_x0000_s145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&#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H+1R/pQcAALc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38" o:spid="_x0000_s145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">
                  <v:imagedata r:id="rId89" o:title=""/>
                </v:shape>
                <v:group id="مجموعة 39" o:spid="_x0000_s14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">
                  <v:group id="مجموعة 40" o:spid="_x0000_s14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">
                    <v:group id="مجموعة 41" o:spid="_x0000_s14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">
                      <v:shape id="شكل حر 42" o:spid="_x0000_s14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" fillcolor="#168489" stroked="f" strokeweight="1pt">
                        <v:stroke joinstyle="miter"/>
                      </v:roundrect>
                    </v:group>
                    <v:oval id="شكل بيضاوي 44" o:spid="_x0000_s14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" filled="f" strokecolor="#a5a5a5 [2092]" strokeweight="1pt">
                      <v:stroke joinstyle="miter"/>
                    </v:oval>
                  </v:group>
                  <v:shape id="مربع نص 41" o:spid="_x0000_s1462"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" filled="f" stroked="f">
                    <v:textbox style="mso-fit-shape-to-text:t">
                      <w:txbxContent>
                        <w:p w14:paraId="1B1D9225" w14:textId="3ECB52E8" w:rsidR="00377231" w:rsidRPr="00DC5845" w:rsidRDefault="00390EAD" w:rsidP="00377231">
                          <w:pPr>
                            <w:rPr>
                              <w:rFonts w:eastAsia="Calibri" w:hAnsi="Adobe Arabic" w:cs="Adobe Arabic"/>
                              <w:b/>
                              <w:bCs/>
                              <w:color w:val="FFFFFF"/>
                              <w:kern w:val="24"/>
                              <w:sz w:val="36"/>
                              <w:szCs w:val="36"/>
                              <w:lang w:bidi="ar-EG"/>
                            </w:rPr>
                          </w:pPr>
                          <w:r w:rsidRPr="00390EAD">
                            <w:rPr>
                              <w:rFonts w:eastAsia="Calibri" w:hAnsi="Adobe Arabic" w:cs="Adobe Arabic"/>
                              <w:b/>
                              <w:bCs/>
                              <w:color w:val="FFFFFF"/>
                              <w:kern w:val="24"/>
                              <w:sz w:val="36"/>
                              <w:szCs w:val="36"/>
                              <w:rtl/>
                              <w:lang w:bidi="ar-EG"/>
                            </w:rPr>
                            <w:t>التحديات الأخلاقية والتنظيمية في استخدام الذكاء الاصطناعي</w:t>
                          </w:r>
                        </w:p>
                      </w:txbxContent>
                    </v:textbox>
                  </v:shape>
                </v:group>
                <w10:anchorlock/>
              </v:group>
            </w:pict>
          </mc:Fallback>
        </mc:AlternateContent>
      </w:r>
    </w:p>
    <w:p w14:paraId="56277423" w14:textId="2DA31BD6"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t xml:space="preserve">على الرغم من الفوائد الكبيرة التي يمكن أن يجلبها </w:t>
      </w:r>
      <w:hyperlink r:id="rId185"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w:t>
      </w:r>
      <w:r w:rsidRPr="00AC7AE4">
        <w:rPr>
          <w:rFonts w:ascii="Sakkal Majalla" w:hAnsi="Sakkal Majalla" w:cs="Sakkal Majalla"/>
          <w:sz w:val="32"/>
          <w:szCs w:val="32"/>
        </w:rPr>
        <w:t>AI</w:t>
      </w:r>
      <w:r w:rsidRPr="00AC7AE4">
        <w:rPr>
          <w:rFonts w:ascii="Sakkal Majalla" w:hAnsi="Sakkal Majalla" w:cs="Sakkal Majalla"/>
          <w:sz w:val="32"/>
          <w:szCs w:val="32"/>
          <w:rtl/>
        </w:rPr>
        <w:t xml:space="preserve">) إلى العمل الحكومي، فإن هناك تحديات أخلاقية وتنظيمية كبيرة تواجه الحكومات عند تطبيق هذه التكنولوجيا. هذه التحديات تتطلب دراسة دقيقة وسياسات صارمة لضمان أن استخدام </w:t>
      </w:r>
      <w:hyperlink r:id="rId186"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يتماشى مع المبادئ الأخلاقية والمعايير القانونية.</w:t>
      </w:r>
    </w:p>
    <w:p w14:paraId="429F5009" w14:textId="237DE495" w:rsidR="00675E6B" w:rsidRPr="00A15536" w:rsidRDefault="00675E6B">
      <w:pPr>
        <w:pStyle w:val="a5"/>
        <w:numPr>
          <w:ilvl w:val="0"/>
          <w:numId w:val="20"/>
        </w:numPr>
        <w:rPr>
          <w:rFonts w:ascii="Sakkal Majalla" w:hAnsi="Sakkal Majalla" w:cs="Sakkal Majalla"/>
          <w:b/>
          <w:bCs/>
          <w:color w:val="C00000"/>
          <w:sz w:val="32"/>
          <w:szCs w:val="32"/>
          <w:rtl/>
        </w:rPr>
      </w:pPr>
      <w:r w:rsidRPr="00A15536">
        <w:rPr>
          <w:rFonts w:ascii="Sakkal Majalla" w:hAnsi="Sakkal Majalla" w:cs="Sakkal Majalla"/>
          <w:b/>
          <w:bCs/>
          <w:color w:val="C00000"/>
          <w:sz w:val="32"/>
          <w:szCs w:val="32"/>
          <w:rtl/>
        </w:rPr>
        <w:t>التحديات الأخلاقية</w:t>
      </w:r>
    </w:p>
    <w:p w14:paraId="35D0BA0A" w14:textId="7CD0761B" w:rsidR="00877C33" w:rsidRPr="00877C33" w:rsidRDefault="00877C33" w:rsidP="00A15536">
      <w:pPr>
        <w:ind w:left="-46"/>
        <w:jc w:val="center"/>
        <w:rPr>
          <w:rFonts w:ascii="Sakkal Majalla" w:hAnsi="Sakkal Majalla"/>
          <w:b/>
          <w:bCs/>
          <w:color w:val="C00000"/>
          <w:sz w:val="32"/>
          <w:szCs w:val="32"/>
          <w:rtl/>
        </w:rPr>
      </w:pPr>
      <w:r w:rsidRPr="00877C33">
        <w:rPr>
          <w:rFonts w:ascii="Sakkal Majalla" w:hAnsi="Sakkal Majalla"/>
          <w:b/>
          <w:bCs/>
          <w:noProof/>
          <w:color w:val="C00000"/>
          <w:sz w:val="32"/>
          <w:szCs w:val="32"/>
        </w:rPr>
        <mc:AlternateContent>
          <mc:Choice Requires="wpg">
            <w:drawing>
              <wp:inline distT="0" distB="0" distL="0" distR="0" wp14:anchorId="644FE032" wp14:editId="640AAC89">
                <wp:extent cx="5251632" cy="2622393"/>
                <wp:effectExtent l="0" t="0" r="0" b="0"/>
                <wp:docPr id="50" name="Group 49">
                  <a:extLst xmlns:a="http://schemas.openxmlformats.org/drawingml/2006/main">
                    <a:ext uri="{FF2B5EF4-FFF2-40B4-BE49-F238E27FC236}">
                      <a16:creationId xmlns:a16="http://schemas.microsoft.com/office/drawing/2014/main" id="{0395FF34-0BC9-C5F1-E03D-D321809DABD8}"/>
                    </a:ext>
                  </a:extLst>
                </wp:docPr>
                <wp:cNvGraphicFramePr/>
                <a:graphic xmlns:a="http://schemas.openxmlformats.org/drawingml/2006/main">
                  <a:graphicData uri="http://schemas.microsoft.com/office/word/2010/wordprocessingGroup">
                    <wpg:wgp>
                      <wpg:cNvGrpSpPr/>
                      <wpg:grpSpPr>
                        <a:xfrm>
                          <a:off x="0" y="0"/>
                          <a:ext cx="5251632" cy="2622393"/>
                          <a:chOff x="-157433" y="9881"/>
                          <a:chExt cx="7233425" cy="3611997"/>
                        </a:xfrm>
                      </wpg:grpSpPr>
                      <wpg:grpSp>
                        <wpg:cNvPr id="2048171918" name="Group 2048171918">
                          <a:extLst>
                            <a:ext uri="{FF2B5EF4-FFF2-40B4-BE49-F238E27FC236}">
                              <a16:creationId xmlns:a16="http://schemas.microsoft.com/office/drawing/2014/main" id="{30460905-3474-C0F2-2B08-F438439C1524}"/>
                            </a:ext>
                          </a:extLst>
                        </wpg:cNvPr>
                        <wpg:cNvGrpSpPr/>
                        <wpg:grpSpPr>
                          <a:xfrm>
                            <a:off x="-157426" y="1197792"/>
                            <a:ext cx="3384417" cy="2424086"/>
                            <a:chOff x="-157426" y="1197792"/>
                            <a:chExt cx="3384417" cy="2424086"/>
                          </a:xfrm>
                        </wpg:grpSpPr>
                        <wps:wsp>
                          <wps:cNvPr id="1192286407" name="TextBox 26">
                            <a:extLst>
                              <a:ext uri="{FF2B5EF4-FFF2-40B4-BE49-F238E27FC236}">
                                <a16:creationId xmlns:a16="http://schemas.microsoft.com/office/drawing/2014/main" id="{72B68EE7-711B-1E83-A53F-29344F43961D}"/>
                              </a:ext>
                            </a:extLst>
                          </wps:cNvPr>
                          <wps:cNvSpPr txBox="1"/>
                          <wps:spPr>
                            <a:xfrm>
                              <a:off x="-157426" y="2523804"/>
                              <a:ext cx="1747507" cy="520404"/>
                            </a:xfrm>
                            <a:prstGeom prst="rect">
                              <a:avLst/>
                            </a:prstGeom>
                            <a:noFill/>
                          </wps:spPr>
                          <wps:txbx>
                            <w:txbxContent>
                              <w:p w14:paraId="656DA0D4"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انتهاك الخصوصية</w:t>
                                </w:r>
                              </w:p>
                            </w:txbxContent>
                          </wps:txbx>
                          <wps:bodyPr wrap="square">
                            <a:spAutoFit/>
                          </wps:bodyPr>
                        </wps:wsp>
                        <wps:wsp>
                          <wps:cNvPr id="161286360" name="Freeform: Shape 161286360">
                            <a:extLst>
                              <a:ext uri="{FF2B5EF4-FFF2-40B4-BE49-F238E27FC236}">
                                <a16:creationId xmlns:a16="http://schemas.microsoft.com/office/drawing/2014/main" id="{10EDA964-EDC3-3524-DAFE-A4FFC2F76CD9}"/>
                              </a:ext>
                            </a:extLst>
                          </wps:cNvPr>
                          <wps:cNvSpPr/>
                          <wps:spPr>
                            <a:xfrm rot="16200000">
                              <a:off x="1523826" y="1844341"/>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50A3A7"/>
                            </a:solidFill>
                            <a:ln w="12700">
                              <a:miter lim="400000"/>
                            </a:ln>
                          </wps:spPr>
                          <wps:bodyPr wrap="square" lIns="38100" tIns="38100" rIns="38100" bIns="38100" anchor="ctr">
                            <a:noAutofit/>
                          </wps:bodyPr>
                        </wps:wsp>
                        <wps:wsp>
                          <wps:cNvPr id="222772972" name="Freeform: Shape 222772972">
                            <a:extLst>
                              <a:ext uri="{FF2B5EF4-FFF2-40B4-BE49-F238E27FC236}">
                                <a16:creationId xmlns:a16="http://schemas.microsoft.com/office/drawing/2014/main" id="{4916A402-88CE-66D7-BAE5-A066A206D5F2}"/>
                              </a:ext>
                            </a:extLst>
                          </wps:cNvPr>
                          <wps:cNvSpPr/>
                          <wps:spPr>
                            <a:xfrm rot="16200000">
                              <a:off x="1690099" y="2466146"/>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095713365" name="TextBox 29">
                            <a:extLst>
                              <a:ext uri="{FF2B5EF4-FFF2-40B4-BE49-F238E27FC236}">
                                <a16:creationId xmlns:a16="http://schemas.microsoft.com/office/drawing/2014/main" id="{F9535FB2-79B3-F7E0-C89F-8EAF69481DBC}"/>
                              </a:ext>
                            </a:extLst>
                          </wps:cNvPr>
                          <wps:cNvSpPr txBox="1"/>
                          <wps:spPr>
                            <a:xfrm>
                              <a:off x="1797934" y="2267954"/>
                              <a:ext cx="695329" cy="1353924"/>
                            </a:xfrm>
                            <a:prstGeom prst="rect">
                              <a:avLst/>
                            </a:prstGeom>
                            <a:noFill/>
                          </wps:spPr>
                          <wps:txbx>
                            <w:txbxContent>
                              <w:p w14:paraId="0C31E76C" w14:textId="77777777" w:rsidR="00877C33" w:rsidRPr="00877C33" w:rsidRDefault="00877C33" w:rsidP="00877C33">
                                <w:pPr>
                                  <w:bidi w:val="0"/>
                                  <w:jc w:val="center"/>
                                  <w:rPr>
                                    <w:rFonts w:asciiTheme="minorHAnsi" w:hAnsi="Calibri" w:cstheme="minorBidi"/>
                                    <w:b/>
                                    <w:bCs/>
                                    <w:color w:val="50A3A7"/>
                                    <w:kern w:val="24"/>
                                    <w:sz w:val="100"/>
                                    <w:szCs w:val="100"/>
                                  </w:rPr>
                                </w:pPr>
                                <w:r w:rsidRPr="00877C33">
                                  <w:rPr>
                                    <w:rFonts w:asciiTheme="minorHAnsi" w:hAnsi="Calibri" w:cstheme="minorBidi"/>
                                    <w:b/>
                                    <w:bCs/>
                                    <w:color w:val="50A3A7"/>
                                    <w:kern w:val="24"/>
                                    <w:sz w:val="100"/>
                                    <w:szCs w:val="100"/>
                                  </w:rPr>
                                  <w:t>3</w:t>
                                </w:r>
                              </w:p>
                            </w:txbxContent>
                          </wps:txbx>
                          <wps:bodyPr wrap="none" rtlCol="0" anchor="ctr">
                            <a:spAutoFit/>
                          </wps:bodyPr>
                        </wps:wsp>
                        <wps:wsp>
                          <wps:cNvPr id="2047543309" name="Shape">
                            <a:extLst>
                              <a:ext uri="{FF2B5EF4-FFF2-40B4-BE49-F238E27FC236}">
                                <a16:creationId xmlns:a16="http://schemas.microsoft.com/office/drawing/2014/main" id="{F599F096-A6D0-950F-E979-E39903D455DD}"/>
                              </a:ext>
                            </a:extLst>
                          </wps:cNvPr>
                          <wps:cNvSpPr/>
                          <wps:spPr>
                            <a:xfrm>
                              <a:off x="2290997" y="1197792"/>
                              <a:ext cx="287129" cy="1178094"/>
                            </a:xfrm>
                            <a:custGeom>
                              <a:avLst/>
                              <a:gdLst/>
                              <a:ahLst/>
                              <a:cxnLst>
                                <a:cxn ang="0">
                                  <a:pos x="wd2" y="hd2"/>
                                </a:cxn>
                                <a:cxn ang="5400000">
                                  <a:pos x="wd2" y="hd2"/>
                                </a:cxn>
                                <a:cxn ang="10800000">
                                  <a:pos x="wd2" y="hd2"/>
                                </a:cxn>
                                <a:cxn ang="16200000">
                                  <a:pos x="wd2" y="hd2"/>
                                </a:cxn>
                              </a:cxnLst>
                              <a:rect l="0" t="0" r="r" b="b"/>
                              <a:pathLst>
                                <a:path w="21600" h="21600" extrusionOk="0">
                                  <a:moveTo>
                                    <a:pt x="18879" y="20274"/>
                                  </a:moveTo>
                                  <a:cubicBezTo>
                                    <a:pt x="18632" y="20274"/>
                                    <a:pt x="18384" y="20294"/>
                                    <a:pt x="18137" y="20314"/>
                                  </a:cubicBezTo>
                                  <a:cubicBezTo>
                                    <a:pt x="8079" y="17662"/>
                                    <a:pt x="2473" y="14246"/>
                                    <a:pt x="2473" y="10609"/>
                                  </a:cubicBezTo>
                                  <a:cubicBezTo>
                                    <a:pt x="2473" y="7033"/>
                                    <a:pt x="7832" y="3637"/>
                                    <a:pt x="17725" y="1005"/>
                                  </a:cubicBezTo>
                                  <a:lnTo>
                                    <a:pt x="17725" y="2029"/>
                                  </a:lnTo>
                                  <a:cubicBezTo>
                                    <a:pt x="17725" y="2190"/>
                                    <a:pt x="18220" y="2311"/>
                                    <a:pt x="18879" y="2311"/>
                                  </a:cubicBezTo>
                                  <a:cubicBezTo>
                                    <a:pt x="19209" y="2311"/>
                                    <a:pt x="19456" y="2270"/>
                                    <a:pt x="19704" y="2230"/>
                                  </a:cubicBezTo>
                                  <a:cubicBezTo>
                                    <a:pt x="19951" y="2190"/>
                                    <a:pt x="20033" y="2110"/>
                                    <a:pt x="20033" y="2029"/>
                                  </a:cubicBezTo>
                                  <a:lnTo>
                                    <a:pt x="20033" y="281"/>
                                  </a:lnTo>
                                  <a:cubicBezTo>
                                    <a:pt x="20033" y="121"/>
                                    <a:pt x="19539" y="0"/>
                                    <a:pt x="18879" y="0"/>
                                  </a:cubicBezTo>
                                  <a:lnTo>
                                    <a:pt x="11707" y="0"/>
                                  </a:lnTo>
                                  <a:cubicBezTo>
                                    <a:pt x="11047" y="0"/>
                                    <a:pt x="10553" y="121"/>
                                    <a:pt x="10553" y="281"/>
                                  </a:cubicBezTo>
                                  <a:cubicBezTo>
                                    <a:pt x="10553" y="442"/>
                                    <a:pt x="11047" y="563"/>
                                    <a:pt x="11707" y="563"/>
                                  </a:cubicBezTo>
                                  <a:lnTo>
                                    <a:pt x="16076" y="563"/>
                                  </a:lnTo>
                                  <a:cubicBezTo>
                                    <a:pt x="5688" y="3315"/>
                                    <a:pt x="0" y="6852"/>
                                    <a:pt x="0" y="10609"/>
                                  </a:cubicBezTo>
                                  <a:cubicBezTo>
                                    <a:pt x="0" y="14387"/>
                                    <a:pt x="5771" y="17963"/>
                                    <a:pt x="16324" y="20716"/>
                                  </a:cubicBezTo>
                                  <a:cubicBezTo>
                                    <a:pt x="16241" y="20796"/>
                                    <a:pt x="16159" y="20857"/>
                                    <a:pt x="16159" y="20937"/>
                                  </a:cubicBezTo>
                                  <a:cubicBezTo>
                                    <a:pt x="16159" y="21299"/>
                                    <a:pt x="17395" y="21600"/>
                                    <a:pt x="18879" y="21600"/>
                                  </a:cubicBezTo>
                                  <a:cubicBezTo>
                                    <a:pt x="20363" y="21600"/>
                                    <a:pt x="21600" y="21299"/>
                                    <a:pt x="21600" y="20937"/>
                                  </a:cubicBezTo>
                                  <a:cubicBezTo>
                                    <a:pt x="21600" y="20575"/>
                                    <a:pt x="20363" y="20274"/>
                                    <a:pt x="18879" y="20274"/>
                                  </a:cubicBezTo>
                                  <a:close/>
                                </a:path>
                              </a:pathLst>
                            </a:custGeom>
                            <a:solidFill>
                              <a:schemeClr val="bg1">
                                <a:lumMod val="85000"/>
                              </a:schemeClr>
                            </a:solidFill>
                            <a:ln w="12700">
                              <a:miter lim="400000"/>
                            </a:ln>
                          </wps:spPr>
                          <wps:bodyPr lIns="38100" tIns="38100" rIns="38100" bIns="38100" anchor="ctr"/>
                        </wps:wsp>
                      </wpg:grpSp>
                      <wpg:grpSp>
                        <wpg:cNvPr id="1827878149" name="Group 1827878149">
                          <a:extLst>
                            <a:ext uri="{FF2B5EF4-FFF2-40B4-BE49-F238E27FC236}">
                              <a16:creationId xmlns:a16="http://schemas.microsoft.com/office/drawing/2014/main" id="{79621F17-4D56-1A82-D6BD-44A760AA229E}"/>
                            </a:ext>
                          </a:extLst>
                        </wpg:cNvPr>
                        <wpg:cNvGrpSpPr/>
                        <wpg:grpSpPr>
                          <a:xfrm>
                            <a:off x="-157433" y="14245"/>
                            <a:ext cx="4053925" cy="1703161"/>
                            <a:chOff x="-157433" y="14245"/>
                            <a:chExt cx="4053925" cy="1703161"/>
                          </a:xfrm>
                        </wpg:grpSpPr>
                        <wps:wsp>
                          <wps:cNvPr id="1530437014" name="Freeform: Shape 1530437014">
                            <a:extLst>
                              <a:ext uri="{FF2B5EF4-FFF2-40B4-BE49-F238E27FC236}">
                                <a16:creationId xmlns:a16="http://schemas.microsoft.com/office/drawing/2014/main" id="{B16044A8-1C82-1E87-7523-039273B68DF4}"/>
                              </a:ext>
                            </a:extLst>
                          </wps:cNvPr>
                          <wps:cNvSpPr/>
                          <wps:spPr>
                            <a:xfrm>
                              <a:off x="1523830" y="14245"/>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CC66"/>
                            </a:solidFill>
                            <a:ln w="12700">
                              <a:miter lim="400000"/>
                            </a:ln>
                          </wps:spPr>
                          <wps:bodyPr wrap="square" lIns="38100" tIns="38100" rIns="38100" bIns="38100" anchor="ctr">
                            <a:noAutofit/>
                          </wps:bodyPr>
                        </wps:wsp>
                        <wps:wsp>
                          <wps:cNvPr id="227126014" name="TextBox 33">
                            <a:extLst>
                              <a:ext uri="{FF2B5EF4-FFF2-40B4-BE49-F238E27FC236}">
                                <a16:creationId xmlns:a16="http://schemas.microsoft.com/office/drawing/2014/main" id="{05FC6ED1-4EFE-54A7-3C3E-E0195858C7D5}"/>
                              </a:ext>
                            </a:extLst>
                          </wps:cNvPr>
                          <wps:cNvSpPr txBox="1"/>
                          <wps:spPr>
                            <a:xfrm>
                              <a:off x="-157433" y="14245"/>
                              <a:ext cx="1748380" cy="914861"/>
                            </a:xfrm>
                            <a:prstGeom prst="rect">
                              <a:avLst/>
                            </a:prstGeom>
                            <a:noFill/>
                          </wps:spPr>
                          <wps:txbx>
                            <w:txbxContent>
                              <w:p w14:paraId="04B470B8"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استبدال الوظائف البشرية</w:t>
                                </w:r>
                              </w:p>
                            </w:txbxContent>
                          </wps:txbx>
                          <wps:bodyPr wrap="square">
                            <a:spAutoFit/>
                          </wps:bodyPr>
                        </wps:wsp>
                        <wps:wsp>
                          <wps:cNvPr id="135827821" name="Freeform: Shape 135827821">
                            <a:extLst>
                              <a:ext uri="{FF2B5EF4-FFF2-40B4-BE49-F238E27FC236}">
                                <a16:creationId xmlns:a16="http://schemas.microsoft.com/office/drawing/2014/main" id="{EF1E08A3-1489-6218-10D4-B84E4DE06F4E}"/>
                              </a:ext>
                            </a:extLst>
                          </wps:cNvPr>
                          <wps:cNvSpPr/>
                          <wps:spPr>
                            <a:xfrm>
                              <a:off x="1690090" y="180522"/>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708082141" name="TextBox 35">
                            <a:extLst>
                              <a:ext uri="{FF2B5EF4-FFF2-40B4-BE49-F238E27FC236}">
                                <a16:creationId xmlns:a16="http://schemas.microsoft.com/office/drawing/2014/main" id="{F62B3597-95B3-F201-8F76-AF4CC62BCE36}"/>
                              </a:ext>
                            </a:extLst>
                          </wps:cNvPr>
                          <wps:cNvSpPr txBox="1"/>
                          <wps:spPr>
                            <a:xfrm>
                              <a:off x="1798536" y="37902"/>
                              <a:ext cx="695329" cy="1353924"/>
                            </a:xfrm>
                            <a:prstGeom prst="rect">
                              <a:avLst/>
                            </a:prstGeom>
                            <a:noFill/>
                          </wps:spPr>
                          <wps:txbx>
                            <w:txbxContent>
                              <w:p w14:paraId="6D7FE22E" w14:textId="77777777" w:rsidR="00877C33" w:rsidRPr="00877C33" w:rsidRDefault="00877C33" w:rsidP="00877C33">
                                <w:pPr>
                                  <w:bidi w:val="0"/>
                                  <w:jc w:val="center"/>
                                  <w:rPr>
                                    <w:rFonts w:asciiTheme="minorHAnsi" w:hAnsi="Calibri" w:cstheme="minorBidi"/>
                                    <w:b/>
                                    <w:bCs/>
                                    <w:color w:val="FFCC66"/>
                                    <w:kern w:val="24"/>
                                    <w:sz w:val="100"/>
                                    <w:szCs w:val="100"/>
                                    <w:lang w:val="fr-FR"/>
                                  </w:rPr>
                                </w:pPr>
                                <w:r w:rsidRPr="00877C33">
                                  <w:rPr>
                                    <w:rFonts w:asciiTheme="minorHAnsi" w:hAnsi="Calibri" w:cstheme="minorBidi"/>
                                    <w:b/>
                                    <w:bCs/>
                                    <w:color w:val="FFCC66"/>
                                    <w:kern w:val="24"/>
                                    <w:sz w:val="100"/>
                                    <w:szCs w:val="100"/>
                                    <w:lang w:val="fr-FR"/>
                                  </w:rPr>
                                  <w:t>4</w:t>
                                </w:r>
                              </w:p>
                            </w:txbxContent>
                          </wps:txbx>
                          <wps:bodyPr wrap="none" rtlCol="0" anchor="ctr">
                            <a:spAutoFit/>
                          </wps:bodyPr>
                        </wps:wsp>
                        <wps:wsp>
                          <wps:cNvPr id="142181720" name="Shape">
                            <a:extLst>
                              <a:ext uri="{FF2B5EF4-FFF2-40B4-BE49-F238E27FC236}">
                                <a16:creationId xmlns:a16="http://schemas.microsoft.com/office/drawing/2014/main" id="{61AF0C5D-6784-1931-A764-D64DDED48660}"/>
                              </a:ext>
                            </a:extLst>
                          </wps:cNvPr>
                          <wps:cNvSpPr/>
                          <wps:spPr>
                            <a:xfrm>
                              <a:off x="2718398" y="759432"/>
                              <a:ext cx="1178094" cy="287129"/>
                            </a:xfrm>
                            <a:custGeom>
                              <a:avLst/>
                              <a:gdLst/>
                              <a:ahLst/>
                              <a:cxnLst>
                                <a:cxn ang="0">
                                  <a:pos x="wd2" y="hd2"/>
                                </a:cxn>
                                <a:cxn ang="5400000">
                                  <a:pos x="wd2" y="hd2"/>
                                </a:cxn>
                                <a:cxn ang="10800000">
                                  <a:pos x="wd2" y="hd2"/>
                                </a:cxn>
                                <a:cxn ang="16200000">
                                  <a:pos x="wd2" y="hd2"/>
                                </a:cxn>
                              </a:cxnLst>
                              <a:rect l="0" t="0" r="r" b="b"/>
                              <a:pathLst>
                                <a:path w="21600" h="21600" extrusionOk="0">
                                  <a:moveTo>
                                    <a:pt x="1326" y="18879"/>
                                  </a:moveTo>
                                  <a:cubicBezTo>
                                    <a:pt x="1326" y="18632"/>
                                    <a:pt x="1306" y="18384"/>
                                    <a:pt x="1286" y="18137"/>
                                  </a:cubicBezTo>
                                  <a:cubicBezTo>
                                    <a:pt x="3938" y="8079"/>
                                    <a:pt x="7354" y="2473"/>
                                    <a:pt x="10991" y="2473"/>
                                  </a:cubicBezTo>
                                  <a:cubicBezTo>
                                    <a:pt x="14567" y="2473"/>
                                    <a:pt x="17963" y="7832"/>
                                    <a:pt x="20595" y="17725"/>
                                  </a:cubicBezTo>
                                  <a:lnTo>
                                    <a:pt x="19571" y="17725"/>
                                  </a:lnTo>
                                  <a:cubicBezTo>
                                    <a:pt x="19410" y="17725"/>
                                    <a:pt x="19289" y="18220"/>
                                    <a:pt x="19289" y="18879"/>
                                  </a:cubicBezTo>
                                  <a:cubicBezTo>
                                    <a:pt x="19289" y="19209"/>
                                    <a:pt x="19330" y="19456"/>
                                    <a:pt x="19370" y="19704"/>
                                  </a:cubicBezTo>
                                  <a:cubicBezTo>
                                    <a:pt x="19410" y="19951"/>
                                    <a:pt x="19490" y="20033"/>
                                    <a:pt x="19571" y="20033"/>
                                  </a:cubicBezTo>
                                  <a:lnTo>
                                    <a:pt x="21319" y="20033"/>
                                  </a:lnTo>
                                  <a:cubicBezTo>
                                    <a:pt x="21479" y="20033"/>
                                    <a:pt x="21600" y="19539"/>
                                    <a:pt x="21600" y="18879"/>
                                  </a:cubicBezTo>
                                  <a:lnTo>
                                    <a:pt x="21600" y="11707"/>
                                  </a:lnTo>
                                  <a:cubicBezTo>
                                    <a:pt x="21600" y="11047"/>
                                    <a:pt x="21479" y="10553"/>
                                    <a:pt x="21319" y="10553"/>
                                  </a:cubicBezTo>
                                  <a:cubicBezTo>
                                    <a:pt x="21158" y="10553"/>
                                    <a:pt x="21037" y="11047"/>
                                    <a:pt x="21037" y="11707"/>
                                  </a:cubicBezTo>
                                  <a:lnTo>
                                    <a:pt x="21037" y="16076"/>
                                  </a:lnTo>
                                  <a:cubicBezTo>
                                    <a:pt x="18285" y="5688"/>
                                    <a:pt x="14748" y="0"/>
                                    <a:pt x="10991" y="0"/>
                                  </a:cubicBezTo>
                                  <a:cubicBezTo>
                                    <a:pt x="7213" y="0"/>
                                    <a:pt x="3637" y="5771"/>
                                    <a:pt x="884" y="16324"/>
                                  </a:cubicBezTo>
                                  <a:cubicBezTo>
                                    <a:pt x="804" y="16241"/>
                                    <a:pt x="743" y="16159"/>
                                    <a:pt x="663" y="16159"/>
                                  </a:cubicBezTo>
                                  <a:cubicBezTo>
                                    <a:pt x="301" y="16159"/>
                                    <a:pt x="0" y="17395"/>
                                    <a:pt x="0" y="18879"/>
                                  </a:cubicBezTo>
                                  <a:cubicBezTo>
                                    <a:pt x="0" y="20363"/>
                                    <a:pt x="301" y="21600"/>
                                    <a:pt x="663" y="21600"/>
                                  </a:cubicBezTo>
                                  <a:cubicBezTo>
                                    <a:pt x="1025" y="21600"/>
                                    <a:pt x="1326" y="20363"/>
                                    <a:pt x="1326" y="18879"/>
                                  </a:cubicBezTo>
                                  <a:close/>
                                </a:path>
                              </a:pathLst>
                            </a:custGeom>
                            <a:solidFill>
                              <a:schemeClr val="bg1">
                                <a:lumMod val="50000"/>
                              </a:schemeClr>
                            </a:solidFill>
                            <a:ln w="12700">
                              <a:miter lim="400000"/>
                            </a:ln>
                          </wps:spPr>
                          <wps:bodyPr lIns="38100" tIns="38100" rIns="38100" bIns="38100" anchor="ctr"/>
                        </wps:wsp>
                      </wpg:grpSp>
                      <wpg:grpSp>
                        <wpg:cNvPr id="2040409344" name="Group 2040409344">
                          <a:extLst>
                            <a:ext uri="{FF2B5EF4-FFF2-40B4-BE49-F238E27FC236}">
                              <a16:creationId xmlns:a16="http://schemas.microsoft.com/office/drawing/2014/main" id="{CA247360-5F92-CBB7-3720-46A14D59849D}"/>
                            </a:ext>
                          </a:extLst>
                        </wpg:cNvPr>
                        <wpg:cNvGrpSpPr/>
                        <wpg:grpSpPr>
                          <a:xfrm>
                            <a:off x="3393314" y="9881"/>
                            <a:ext cx="3682678" cy="2366005"/>
                            <a:chOff x="3393314" y="9881"/>
                            <a:chExt cx="3682678" cy="2366005"/>
                          </a:xfrm>
                        </wpg:grpSpPr>
                        <wps:wsp>
                          <wps:cNvPr id="419699409" name="Freeform: Shape 419699409">
                            <a:extLst>
                              <a:ext uri="{FF2B5EF4-FFF2-40B4-BE49-F238E27FC236}">
                                <a16:creationId xmlns:a16="http://schemas.microsoft.com/office/drawing/2014/main" id="{C9F35B58-72D8-A698-D3D7-FAD95F15699E}"/>
                              </a:ext>
                            </a:extLst>
                          </wps:cNvPr>
                          <wps:cNvSpPr/>
                          <wps:spPr>
                            <a:xfrm rot="5400000">
                              <a:off x="3393310" y="14242"/>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168489"/>
                            </a:solidFill>
                            <a:ln w="12700">
                              <a:miter lim="400000"/>
                            </a:ln>
                          </wps:spPr>
                          <wps:bodyPr wrap="square" lIns="38100" tIns="38100" rIns="38100" bIns="38100" anchor="ctr">
                            <a:noAutofit/>
                          </wps:bodyPr>
                        </wps:wsp>
                        <wps:wsp>
                          <wps:cNvPr id="927472667" name="TextBox 39">
                            <a:extLst>
                              <a:ext uri="{FF2B5EF4-FFF2-40B4-BE49-F238E27FC236}">
                                <a16:creationId xmlns:a16="http://schemas.microsoft.com/office/drawing/2014/main" id="{5CB8A9B8-F3BB-DB5A-264D-6D55541A1521}"/>
                              </a:ext>
                            </a:extLst>
                          </wps:cNvPr>
                          <wps:cNvSpPr txBox="1"/>
                          <wps:spPr>
                            <a:xfrm>
                              <a:off x="4796997" y="9881"/>
                              <a:ext cx="2278995" cy="520404"/>
                            </a:xfrm>
                            <a:prstGeom prst="rect">
                              <a:avLst/>
                            </a:prstGeom>
                            <a:noFill/>
                          </wps:spPr>
                          <wps:txbx>
                            <w:txbxContent>
                              <w:p w14:paraId="64847FC6"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التحيز في الخوارزميات</w:t>
                                </w:r>
                              </w:p>
                            </w:txbxContent>
                          </wps:txbx>
                          <wps:bodyPr wrap="square">
                            <a:spAutoFit/>
                          </wps:bodyPr>
                        </wps:wsp>
                        <wps:wsp>
                          <wps:cNvPr id="1273758767" name="Freeform: Shape 1273758767">
                            <a:extLst>
                              <a:ext uri="{FF2B5EF4-FFF2-40B4-BE49-F238E27FC236}">
                                <a16:creationId xmlns:a16="http://schemas.microsoft.com/office/drawing/2014/main" id="{5D2F176A-4FE3-31BB-BE57-9DC493EEE6BE}"/>
                              </a:ext>
                            </a:extLst>
                          </wps:cNvPr>
                          <wps:cNvSpPr/>
                          <wps:spPr>
                            <a:xfrm rot="5400000">
                              <a:off x="4015098" y="180506"/>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2049633920" name="TextBox 41">
                            <a:extLst>
                              <a:ext uri="{FF2B5EF4-FFF2-40B4-BE49-F238E27FC236}">
                                <a16:creationId xmlns:a16="http://schemas.microsoft.com/office/drawing/2014/main" id="{1A628953-7E90-494B-8892-AD0A935724D6}"/>
                              </a:ext>
                            </a:extLst>
                          </wps:cNvPr>
                          <wps:cNvSpPr txBox="1"/>
                          <wps:spPr>
                            <a:xfrm>
                              <a:off x="4102299" y="37905"/>
                              <a:ext cx="695329" cy="1353924"/>
                            </a:xfrm>
                            <a:prstGeom prst="rect">
                              <a:avLst/>
                            </a:prstGeom>
                            <a:noFill/>
                          </wps:spPr>
                          <wps:txbx>
                            <w:txbxContent>
                              <w:p w14:paraId="49D1ABF8" w14:textId="77777777" w:rsidR="00877C33" w:rsidRPr="00877C33" w:rsidRDefault="00877C33" w:rsidP="00877C33">
                                <w:pPr>
                                  <w:bidi w:val="0"/>
                                  <w:jc w:val="center"/>
                                  <w:rPr>
                                    <w:rFonts w:asciiTheme="minorHAnsi" w:hAnsi="Calibri" w:cstheme="minorBidi"/>
                                    <w:b/>
                                    <w:bCs/>
                                    <w:color w:val="116569"/>
                                    <w:kern w:val="24"/>
                                    <w:sz w:val="100"/>
                                    <w:szCs w:val="100"/>
                                    <w:lang w:val="fr-FR"/>
                                  </w:rPr>
                                </w:pPr>
                                <w:r w:rsidRPr="00877C33">
                                  <w:rPr>
                                    <w:rFonts w:asciiTheme="minorHAnsi" w:hAnsi="Calibri" w:cstheme="minorBidi"/>
                                    <w:b/>
                                    <w:bCs/>
                                    <w:color w:val="116569"/>
                                    <w:kern w:val="24"/>
                                    <w:sz w:val="100"/>
                                    <w:szCs w:val="100"/>
                                    <w:lang w:val="fr-FR"/>
                                  </w:rPr>
                                  <w:t>1</w:t>
                                </w:r>
                              </w:p>
                            </w:txbxContent>
                          </wps:txbx>
                          <wps:bodyPr wrap="none" rtlCol="0" anchor="ctr">
                            <a:spAutoFit/>
                          </wps:bodyPr>
                        </wps:wsp>
                        <wps:wsp>
                          <wps:cNvPr id="2127151768" name="Shape">
                            <a:extLst>
                              <a:ext uri="{FF2B5EF4-FFF2-40B4-BE49-F238E27FC236}">
                                <a16:creationId xmlns:a16="http://schemas.microsoft.com/office/drawing/2014/main" id="{202CA0D9-F782-A047-F9A8-ECBFC3B51F31}"/>
                              </a:ext>
                            </a:extLst>
                          </wps:cNvPr>
                          <wps:cNvSpPr/>
                          <wps:spPr>
                            <a:xfrm>
                              <a:off x="4055397" y="1197792"/>
                              <a:ext cx="287129" cy="1178094"/>
                            </a:xfrm>
                            <a:custGeom>
                              <a:avLst/>
                              <a:gdLst/>
                              <a:ahLst/>
                              <a:cxnLst>
                                <a:cxn ang="0">
                                  <a:pos x="wd2" y="hd2"/>
                                </a:cxn>
                                <a:cxn ang="5400000">
                                  <a:pos x="wd2" y="hd2"/>
                                </a:cxn>
                                <a:cxn ang="10800000">
                                  <a:pos x="wd2" y="hd2"/>
                                </a:cxn>
                                <a:cxn ang="16200000">
                                  <a:pos x="wd2" y="hd2"/>
                                </a:cxn>
                              </a:cxnLst>
                              <a:rect l="0" t="0" r="r" b="b"/>
                              <a:pathLst>
                                <a:path w="21600" h="21600" extrusionOk="0">
                                  <a:moveTo>
                                    <a:pt x="2721" y="1326"/>
                                  </a:moveTo>
                                  <a:cubicBezTo>
                                    <a:pt x="2968" y="1326"/>
                                    <a:pt x="3216" y="1306"/>
                                    <a:pt x="3463" y="1286"/>
                                  </a:cubicBezTo>
                                  <a:cubicBezTo>
                                    <a:pt x="13521" y="3938"/>
                                    <a:pt x="19127" y="7354"/>
                                    <a:pt x="19127" y="10991"/>
                                  </a:cubicBezTo>
                                  <a:cubicBezTo>
                                    <a:pt x="19127" y="14567"/>
                                    <a:pt x="13768" y="17963"/>
                                    <a:pt x="3875" y="20595"/>
                                  </a:cubicBezTo>
                                  <a:lnTo>
                                    <a:pt x="3875" y="19571"/>
                                  </a:lnTo>
                                  <a:cubicBezTo>
                                    <a:pt x="3875" y="19410"/>
                                    <a:pt x="3380" y="19289"/>
                                    <a:pt x="2721" y="19289"/>
                                  </a:cubicBezTo>
                                  <a:cubicBezTo>
                                    <a:pt x="2391" y="19289"/>
                                    <a:pt x="2144" y="19330"/>
                                    <a:pt x="1896" y="19370"/>
                                  </a:cubicBezTo>
                                  <a:cubicBezTo>
                                    <a:pt x="1649" y="19410"/>
                                    <a:pt x="1567" y="19490"/>
                                    <a:pt x="1567" y="19571"/>
                                  </a:cubicBezTo>
                                  <a:lnTo>
                                    <a:pt x="1567" y="21319"/>
                                  </a:lnTo>
                                  <a:cubicBezTo>
                                    <a:pt x="1567" y="21479"/>
                                    <a:pt x="2061" y="21600"/>
                                    <a:pt x="2721" y="21600"/>
                                  </a:cubicBezTo>
                                  <a:lnTo>
                                    <a:pt x="9893" y="21600"/>
                                  </a:lnTo>
                                  <a:cubicBezTo>
                                    <a:pt x="10553" y="21600"/>
                                    <a:pt x="11047" y="21479"/>
                                    <a:pt x="11047" y="21319"/>
                                  </a:cubicBezTo>
                                  <a:cubicBezTo>
                                    <a:pt x="11047" y="21158"/>
                                    <a:pt x="10553" y="21037"/>
                                    <a:pt x="9893" y="21037"/>
                                  </a:cubicBezTo>
                                  <a:lnTo>
                                    <a:pt x="5524" y="21037"/>
                                  </a:lnTo>
                                  <a:cubicBezTo>
                                    <a:pt x="15912" y="18285"/>
                                    <a:pt x="21600" y="14748"/>
                                    <a:pt x="21600" y="10991"/>
                                  </a:cubicBezTo>
                                  <a:cubicBezTo>
                                    <a:pt x="21600" y="7213"/>
                                    <a:pt x="15829" y="3637"/>
                                    <a:pt x="5276" y="884"/>
                                  </a:cubicBezTo>
                                  <a:cubicBezTo>
                                    <a:pt x="5359" y="804"/>
                                    <a:pt x="5441" y="743"/>
                                    <a:pt x="5441" y="663"/>
                                  </a:cubicBezTo>
                                  <a:cubicBezTo>
                                    <a:pt x="5441" y="301"/>
                                    <a:pt x="4205" y="0"/>
                                    <a:pt x="2721" y="0"/>
                                  </a:cubicBezTo>
                                  <a:cubicBezTo>
                                    <a:pt x="1237" y="0"/>
                                    <a:pt x="0" y="301"/>
                                    <a:pt x="0" y="663"/>
                                  </a:cubicBezTo>
                                  <a:cubicBezTo>
                                    <a:pt x="0" y="1025"/>
                                    <a:pt x="1237" y="1326"/>
                                    <a:pt x="2721" y="1326"/>
                                  </a:cubicBezTo>
                                  <a:close/>
                                </a:path>
                              </a:pathLst>
                            </a:custGeom>
                            <a:solidFill>
                              <a:schemeClr val="bg1">
                                <a:lumMod val="85000"/>
                              </a:schemeClr>
                            </a:solidFill>
                            <a:ln w="12700">
                              <a:miter lim="400000"/>
                            </a:ln>
                          </wps:spPr>
                          <wps:bodyPr lIns="38100" tIns="38100" rIns="38100" bIns="38100" anchor="ctr"/>
                        </wps:wsp>
                      </wpg:grpSp>
                      <wpg:grpSp>
                        <wpg:cNvPr id="1902650947" name="Group 1902650947">
                          <a:extLst>
                            <a:ext uri="{FF2B5EF4-FFF2-40B4-BE49-F238E27FC236}">
                              <a16:creationId xmlns:a16="http://schemas.microsoft.com/office/drawing/2014/main" id="{E0867DB4-CF09-3C45-24E1-B26EE705D07A}"/>
                            </a:ext>
                          </a:extLst>
                        </wpg:cNvPr>
                        <wpg:cNvGrpSpPr/>
                        <wpg:grpSpPr>
                          <a:xfrm>
                            <a:off x="2718398" y="1844344"/>
                            <a:ext cx="4186197" cy="1777515"/>
                            <a:chOff x="2718398" y="1844344"/>
                            <a:chExt cx="4186197" cy="1777515"/>
                          </a:xfrm>
                        </wpg:grpSpPr>
                        <wps:wsp>
                          <wps:cNvPr id="1479801104" name="TextBox 44">
                            <a:extLst>
                              <a:ext uri="{FF2B5EF4-FFF2-40B4-BE49-F238E27FC236}">
                                <a16:creationId xmlns:a16="http://schemas.microsoft.com/office/drawing/2014/main" id="{F81DF58A-4F82-BB8F-613F-442745F0667D}"/>
                              </a:ext>
                            </a:extLst>
                          </wps:cNvPr>
                          <wps:cNvSpPr txBox="1"/>
                          <wps:spPr>
                            <a:xfrm>
                              <a:off x="4797616" y="2386920"/>
                              <a:ext cx="2106979" cy="520404"/>
                            </a:xfrm>
                            <a:prstGeom prst="rect">
                              <a:avLst/>
                            </a:prstGeom>
                            <a:noFill/>
                          </wps:spPr>
                          <wps:txbx>
                            <w:txbxContent>
                              <w:p w14:paraId="3E921DA9"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 والمساءلة</w:t>
                                </w:r>
                              </w:p>
                            </w:txbxContent>
                          </wps:txbx>
                          <wps:bodyPr wrap="square">
                            <a:spAutoFit/>
                          </wps:bodyPr>
                        </wps:wsp>
                        <wps:wsp>
                          <wps:cNvPr id="620540381" name="Freeform: Shape 620540381">
                            <a:extLst>
                              <a:ext uri="{FF2B5EF4-FFF2-40B4-BE49-F238E27FC236}">
                                <a16:creationId xmlns:a16="http://schemas.microsoft.com/office/drawing/2014/main" id="{44ACD5A7-042C-6C07-79DD-272777F93E53}"/>
                              </a:ext>
                            </a:extLst>
                          </wps:cNvPr>
                          <wps:cNvSpPr/>
                          <wps:spPr>
                            <a:xfrm rot="10800000">
                              <a:off x="3393313" y="1844344"/>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CBCBC"/>
                            </a:solidFill>
                            <a:ln w="12700">
                              <a:miter lim="400000"/>
                            </a:ln>
                          </wps:spPr>
                          <wps:bodyPr wrap="square" lIns="38100" tIns="38100" rIns="38100" bIns="38100" anchor="ctr">
                            <a:noAutofit/>
                          </wps:bodyPr>
                        </wps:wsp>
                        <wps:wsp>
                          <wps:cNvPr id="168274428" name="Freeform: Shape 168274428">
                            <a:extLst>
                              <a:ext uri="{FF2B5EF4-FFF2-40B4-BE49-F238E27FC236}">
                                <a16:creationId xmlns:a16="http://schemas.microsoft.com/office/drawing/2014/main" id="{F14934C4-1E04-0AA7-CD06-4ED06221EDF1}"/>
                              </a:ext>
                            </a:extLst>
                          </wps:cNvPr>
                          <wps:cNvSpPr/>
                          <wps:spPr>
                            <a:xfrm rot="10800000">
                              <a:off x="4015114" y="2466136"/>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17602041" name="TextBox 47">
                            <a:extLst>
                              <a:ext uri="{FF2B5EF4-FFF2-40B4-BE49-F238E27FC236}">
                                <a16:creationId xmlns:a16="http://schemas.microsoft.com/office/drawing/2014/main" id="{9B469A02-68DB-E991-4D88-C4164F9C2F80}"/>
                              </a:ext>
                            </a:extLst>
                          </wps:cNvPr>
                          <wps:cNvSpPr txBox="1"/>
                          <wps:spPr>
                            <a:xfrm>
                              <a:off x="4122912" y="2267935"/>
                              <a:ext cx="695329" cy="1353924"/>
                            </a:xfrm>
                            <a:prstGeom prst="rect">
                              <a:avLst/>
                            </a:prstGeom>
                            <a:noFill/>
                          </wps:spPr>
                          <wps:txbx>
                            <w:txbxContent>
                              <w:p w14:paraId="4581D071" w14:textId="77777777" w:rsidR="00877C33" w:rsidRPr="00877C33" w:rsidRDefault="00877C33" w:rsidP="00877C33">
                                <w:pPr>
                                  <w:bidi w:val="0"/>
                                  <w:jc w:val="center"/>
                                  <w:rPr>
                                    <w:rFonts w:asciiTheme="minorHAnsi" w:hAnsi="Calibri" w:cstheme="minorBidi"/>
                                    <w:b/>
                                    <w:bCs/>
                                    <w:color w:val="AEAAAA" w:themeColor="background2" w:themeShade="BF"/>
                                    <w:kern w:val="24"/>
                                    <w:sz w:val="100"/>
                                    <w:szCs w:val="100"/>
                                    <w:lang w:val="fr-FR"/>
                                  </w:rPr>
                                </w:pPr>
                                <w:r w:rsidRPr="00877C33">
                                  <w:rPr>
                                    <w:rFonts w:asciiTheme="minorHAnsi" w:hAnsi="Calibri" w:cstheme="minorBidi"/>
                                    <w:b/>
                                    <w:bCs/>
                                    <w:color w:val="AEAAAA" w:themeColor="background2" w:themeShade="BF"/>
                                    <w:kern w:val="24"/>
                                    <w:sz w:val="100"/>
                                    <w:szCs w:val="100"/>
                                    <w:lang w:val="fr-FR"/>
                                  </w:rPr>
                                  <w:t>2</w:t>
                                </w:r>
                              </w:p>
                            </w:txbxContent>
                          </wps:txbx>
                          <wps:bodyPr wrap="none" rtlCol="0" anchor="ctr">
                            <a:spAutoFit/>
                          </wps:bodyPr>
                        </wps:wsp>
                        <wps:wsp>
                          <wps:cNvPr id="1734590364" name="Shape">
                            <a:extLst>
                              <a:ext uri="{FF2B5EF4-FFF2-40B4-BE49-F238E27FC236}">
                                <a16:creationId xmlns:a16="http://schemas.microsoft.com/office/drawing/2014/main" id="{70C1C166-D339-40B8-2F5E-FC62269F639E}"/>
                              </a:ext>
                            </a:extLst>
                          </wps:cNvPr>
                          <wps:cNvSpPr/>
                          <wps:spPr>
                            <a:xfrm>
                              <a:off x="2718398" y="2523832"/>
                              <a:ext cx="1178094" cy="287129"/>
                            </a:xfrm>
                            <a:custGeom>
                              <a:avLst/>
                              <a:gdLst/>
                              <a:ahLst/>
                              <a:cxnLst>
                                <a:cxn ang="0">
                                  <a:pos x="wd2" y="hd2"/>
                                </a:cxn>
                                <a:cxn ang="5400000">
                                  <a:pos x="wd2" y="hd2"/>
                                </a:cxn>
                                <a:cxn ang="10800000">
                                  <a:pos x="wd2" y="hd2"/>
                                </a:cxn>
                                <a:cxn ang="16200000">
                                  <a:pos x="wd2" y="hd2"/>
                                </a:cxn>
                              </a:cxnLst>
                              <a:rect l="0" t="0" r="r" b="b"/>
                              <a:pathLst>
                                <a:path w="21600" h="21600" extrusionOk="0">
                                  <a:moveTo>
                                    <a:pt x="20274" y="2721"/>
                                  </a:moveTo>
                                  <a:cubicBezTo>
                                    <a:pt x="20274" y="2968"/>
                                    <a:pt x="20294" y="3216"/>
                                    <a:pt x="20314" y="3463"/>
                                  </a:cubicBezTo>
                                  <a:cubicBezTo>
                                    <a:pt x="17662" y="13521"/>
                                    <a:pt x="14246" y="19127"/>
                                    <a:pt x="10609" y="19127"/>
                                  </a:cubicBezTo>
                                  <a:cubicBezTo>
                                    <a:pt x="7033" y="19127"/>
                                    <a:pt x="3637" y="13768"/>
                                    <a:pt x="1005" y="3875"/>
                                  </a:cubicBezTo>
                                  <a:lnTo>
                                    <a:pt x="2029" y="3875"/>
                                  </a:lnTo>
                                  <a:cubicBezTo>
                                    <a:pt x="2190" y="3875"/>
                                    <a:pt x="2311" y="3380"/>
                                    <a:pt x="2311" y="2721"/>
                                  </a:cubicBezTo>
                                  <a:cubicBezTo>
                                    <a:pt x="2311" y="2391"/>
                                    <a:pt x="2270" y="2144"/>
                                    <a:pt x="2230" y="1896"/>
                                  </a:cubicBezTo>
                                  <a:cubicBezTo>
                                    <a:pt x="2190" y="1649"/>
                                    <a:pt x="2110" y="1567"/>
                                    <a:pt x="2029" y="1567"/>
                                  </a:cubicBezTo>
                                  <a:lnTo>
                                    <a:pt x="281" y="1567"/>
                                  </a:lnTo>
                                  <a:cubicBezTo>
                                    <a:pt x="121" y="1567"/>
                                    <a:pt x="0" y="2061"/>
                                    <a:pt x="0" y="2721"/>
                                  </a:cubicBezTo>
                                  <a:lnTo>
                                    <a:pt x="0" y="9893"/>
                                  </a:lnTo>
                                  <a:cubicBezTo>
                                    <a:pt x="0" y="10553"/>
                                    <a:pt x="121" y="11047"/>
                                    <a:pt x="281" y="11047"/>
                                  </a:cubicBezTo>
                                  <a:cubicBezTo>
                                    <a:pt x="442" y="11047"/>
                                    <a:pt x="563" y="10553"/>
                                    <a:pt x="563" y="9893"/>
                                  </a:cubicBezTo>
                                  <a:lnTo>
                                    <a:pt x="563" y="5524"/>
                                  </a:lnTo>
                                  <a:cubicBezTo>
                                    <a:pt x="3315" y="15912"/>
                                    <a:pt x="6852" y="21600"/>
                                    <a:pt x="10609" y="21600"/>
                                  </a:cubicBezTo>
                                  <a:cubicBezTo>
                                    <a:pt x="14387" y="21600"/>
                                    <a:pt x="17963" y="15829"/>
                                    <a:pt x="20716" y="5276"/>
                                  </a:cubicBezTo>
                                  <a:cubicBezTo>
                                    <a:pt x="20796" y="5359"/>
                                    <a:pt x="20857" y="5441"/>
                                    <a:pt x="20937" y="5441"/>
                                  </a:cubicBezTo>
                                  <a:cubicBezTo>
                                    <a:pt x="21299" y="5441"/>
                                    <a:pt x="21600" y="4205"/>
                                    <a:pt x="21600" y="2721"/>
                                  </a:cubicBezTo>
                                  <a:cubicBezTo>
                                    <a:pt x="21600" y="1237"/>
                                    <a:pt x="21299" y="0"/>
                                    <a:pt x="20937" y="0"/>
                                  </a:cubicBezTo>
                                  <a:cubicBezTo>
                                    <a:pt x="20575" y="0"/>
                                    <a:pt x="20274" y="1237"/>
                                    <a:pt x="20274" y="2721"/>
                                  </a:cubicBezTo>
                                  <a:close/>
                                </a:path>
                              </a:pathLst>
                            </a:custGeom>
                            <a:solidFill>
                              <a:schemeClr val="bg1">
                                <a:lumMod val="50000"/>
                              </a:schemeClr>
                            </a:solidFill>
                            <a:ln w="12700">
                              <a:miter lim="400000"/>
                            </a:ln>
                          </wps:spPr>
                          <wps:bodyPr lIns="38100" tIns="38100" rIns="38100" bIns="38100" anchor="ctr"/>
                        </wps:wsp>
                      </wpg:grpSp>
                    </wpg:wgp>
                  </a:graphicData>
                </a:graphic>
              </wp:inline>
            </w:drawing>
          </mc:Choice>
          <mc:Fallback>
            <w:pict>
              <v:group w14:anchorId="644FE032" id="Group 49" o:spid="_x0000_s1463" style="width:413.5pt;height:206.5pt;mso-position-horizontal-relative:char;mso-position-vertical-relative:line" coordorigin="-1574,98" coordsize="72334,36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">
                <v:group id="Group 2048171918" o:spid="_x0000_s1464" style="position:absolute;left:-1574;top:11977;width:33843;height:24241" coordorigin="-1574,11977" coordsize="33844,24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">
                  <v:shape id="TextBox 26" o:spid="_x0000_s1465" type="#_x0000_t202" style="position:absolute;left:-1574;top:25238;width:17474;height:5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" filled="f" stroked="f">
                    <v:textbox style="mso-fit-shape-to-text:t">
                      <w:txbxContent>
                        <w:p w14:paraId="656DA0D4"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انتهاك الخصوصية</w:t>
                          </w:r>
                        </w:p>
                      </w:txbxContent>
                    </v:textbox>
                  </v:shape>
                  <v:shape id="Freeform: Shape 161286360" o:spid="_x0000_s1466" style="position:absolute;left:15238;top:18443;width:17032;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50a3a7"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222772972" o:spid="_x0000_s1467" style="position:absolute;left:16900;top:24662;width:9151;height:9150;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29" o:spid="_x0000_s1468" type="#_x0000_t202" style="position:absolute;left:17979;top:22679;width:6953;height:135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" filled="f" stroked="f">
                    <v:textbox style="mso-fit-shape-to-text:t">
                      <w:txbxContent>
                        <w:p w14:paraId="0C31E76C" w14:textId="77777777" w:rsidR="00877C33" w:rsidRPr="00877C33" w:rsidRDefault="00877C33" w:rsidP="00877C33">
                          <w:pPr>
                            <w:bidi w:val="0"/>
                            <w:jc w:val="center"/>
                            <w:rPr>
                              <w:rFonts w:asciiTheme="minorHAnsi" w:hAnsi="Calibri" w:cstheme="minorBidi"/>
                              <w:b/>
                              <w:bCs/>
                              <w:color w:val="50A3A7"/>
                              <w:kern w:val="24"/>
                              <w:sz w:val="100"/>
                              <w:szCs w:val="100"/>
                            </w:rPr>
                          </w:pPr>
                          <w:r w:rsidRPr="00877C33">
                            <w:rPr>
                              <w:rFonts w:asciiTheme="minorHAnsi" w:hAnsi="Calibri" w:cstheme="minorBidi"/>
                              <w:b/>
                              <w:bCs/>
                              <w:color w:val="50A3A7"/>
                              <w:kern w:val="24"/>
                              <w:sz w:val="100"/>
                              <w:szCs w:val="100"/>
                            </w:rPr>
                            <w:t>3</w:t>
                          </w:r>
                        </w:p>
                      </w:txbxContent>
                    </v:textbox>
                  </v:shape>
                  <v:shape id="Shape" o:spid="_x0000_s1469" style="position:absolute;left:22909;top:11977;width:2872;height:1178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" path="m18879,20274v-247,,-495,20,-742,40c8079,17662,2473,14246,2473,10609v,-3576,5359,-6972,15252,-9604l17725,2029v,161,495,282,1154,282c19209,2311,19456,2270,19704,2230v247,-40,329,-120,329,-201l20033,281c20033,121,19539,,18879,l11707,v-660,,-1154,121,-1154,281c10553,442,11047,563,11707,563r4369,c5688,3315,,6852,,10609v,3778,5771,7354,16324,10107c16241,20796,16159,20857,16159,20937v,362,1236,663,2720,663c20363,21600,21600,21299,21600,20937v,-362,-1237,-663,-2721,-663xe" fillcolor="#d8d8d8 [2732]" stroked="f" strokeweight="1pt">
                    <v:stroke miterlimit="4" joinstyle="miter"/>
                    <v:path arrowok="t" o:extrusionok="f" o:connecttype="custom" o:connectlocs="143565,589047;143565,589047;143565,589047;143565,589047" o:connectangles="0,90,180,270"/>
                  </v:shape>
                </v:group>
                <v:group id="Group 1827878149" o:spid="_x0000_s1470" style="position:absolute;left:-1574;top:142;width:40538;height:17032" coordorigin="-1574,142" coordsize="40539,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">
                  <v:shape id="Freeform: Shape 1530437014" o:spid="_x0000_s1471" style="position:absolute;left:15238;top:142;width:17031;height:17032;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c6"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TextBox 33" o:spid="_x0000_s1472" type="#_x0000_t202" style="position:absolute;left:-1574;top:142;width:17483;height:9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" filled="f" stroked="f">
                    <v:textbox style="mso-fit-shape-to-text:t">
                      <w:txbxContent>
                        <w:p w14:paraId="04B470B8"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استبدال الوظائف البشرية</w:t>
                          </w:r>
                        </w:p>
                      </w:txbxContent>
                    </v:textbox>
                  </v:shape>
                  <v:shape id="Freeform: Shape 135827821" o:spid="_x0000_s1473" style="position:absolute;left:16900;top:1805;width:9151;height:9151;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35" o:spid="_x0000_s1474" type="#_x0000_t202" style="position:absolute;left:17985;top:379;width:6953;height:135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" filled="f" stroked="f">
                    <v:textbox style="mso-fit-shape-to-text:t">
                      <w:txbxContent>
                        <w:p w14:paraId="6D7FE22E" w14:textId="77777777" w:rsidR="00877C33" w:rsidRPr="00877C33" w:rsidRDefault="00877C33" w:rsidP="00877C33">
                          <w:pPr>
                            <w:bidi w:val="0"/>
                            <w:jc w:val="center"/>
                            <w:rPr>
                              <w:rFonts w:asciiTheme="minorHAnsi" w:hAnsi="Calibri" w:cstheme="minorBidi"/>
                              <w:b/>
                              <w:bCs/>
                              <w:color w:val="FFCC66"/>
                              <w:kern w:val="24"/>
                              <w:sz w:val="100"/>
                              <w:szCs w:val="100"/>
                              <w:lang w:val="fr-FR"/>
                            </w:rPr>
                          </w:pPr>
                          <w:r w:rsidRPr="00877C33">
                            <w:rPr>
                              <w:rFonts w:asciiTheme="minorHAnsi" w:hAnsi="Calibri" w:cstheme="minorBidi"/>
                              <w:b/>
                              <w:bCs/>
                              <w:color w:val="FFCC66"/>
                              <w:kern w:val="24"/>
                              <w:sz w:val="100"/>
                              <w:szCs w:val="100"/>
                              <w:lang w:val="fr-FR"/>
                            </w:rPr>
                            <w:t>4</w:t>
                          </w:r>
                        </w:p>
                      </w:txbxContent>
                    </v:textbox>
                  </v:shape>
                  <v:shape id="Shape" o:spid="_x0000_s1475" style="position:absolute;left:27183;top:7594;width:11781;height:28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" path="m1326,18879v,-247,-20,-495,-40,-742c3938,8079,7354,2473,10991,2473v3576,,6972,5359,9604,15252l19571,17725v-161,,-282,495,-282,1154c19289,19209,19330,19456,19370,19704v40,247,120,329,201,329l21319,20033v160,,281,-494,281,-1154l21600,11707v,-660,-121,-1154,-281,-1154c21158,10553,21037,11047,21037,11707r,4369c18285,5688,14748,,10991,,7213,,3637,5771,884,16324v-80,-83,-141,-165,-221,-165c301,16159,,17395,,18879v,1484,301,2721,663,2721c1025,21600,1326,20363,1326,18879xe" fillcolor="#7f7f7f [1612]" stroked="f" strokeweight="1pt">
                    <v:stroke miterlimit="4" joinstyle="miter"/>
                    <v:path arrowok="t" o:extrusionok="f" o:connecttype="custom" o:connectlocs="589047,143565;589047,143565;589047,143565;589047,143565" o:connectangles="0,90,180,270"/>
                  </v:shape>
                </v:group>
                <v:group id="Group 2040409344" o:spid="_x0000_s1476" style="position:absolute;left:33933;top:98;width:36826;height:23660" coordorigin="33933,98" coordsize="36826,2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">
                  <v:shape id="Freeform: Shape 419699409" o:spid="_x0000_s1477" style="position:absolute;left:33933;top:142;width:17032;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168489"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TextBox 39" o:spid="_x0000_s1478" type="#_x0000_t202" style="position:absolute;left:47969;top:98;width:22790;height:5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" filled="f" stroked="f">
                    <v:textbox style="mso-fit-shape-to-text:t">
                      <w:txbxContent>
                        <w:p w14:paraId="64847FC6"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التحيز في الخوارزميات</w:t>
                          </w:r>
                        </w:p>
                      </w:txbxContent>
                    </v:textbox>
                  </v:shape>
                  <v:shape id="Freeform: Shape 1273758767" o:spid="_x0000_s1479" style="position:absolute;left:40150;top:1805;width:9152;height:9150;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1" o:spid="_x0000_s1480" type="#_x0000_t202" style="position:absolute;left:41022;top:379;width:6954;height:135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" filled="f" stroked="f">
                    <v:textbox style="mso-fit-shape-to-text:t">
                      <w:txbxContent>
                        <w:p w14:paraId="49D1ABF8" w14:textId="77777777" w:rsidR="00877C33" w:rsidRPr="00877C33" w:rsidRDefault="00877C33" w:rsidP="00877C33">
                          <w:pPr>
                            <w:bidi w:val="0"/>
                            <w:jc w:val="center"/>
                            <w:rPr>
                              <w:rFonts w:asciiTheme="minorHAnsi" w:hAnsi="Calibri" w:cstheme="minorBidi"/>
                              <w:b/>
                              <w:bCs/>
                              <w:color w:val="116569"/>
                              <w:kern w:val="24"/>
                              <w:sz w:val="100"/>
                              <w:szCs w:val="100"/>
                              <w:lang w:val="fr-FR"/>
                            </w:rPr>
                          </w:pPr>
                          <w:r w:rsidRPr="00877C33">
                            <w:rPr>
                              <w:rFonts w:asciiTheme="minorHAnsi" w:hAnsi="Calibri" w:cstheme="minorBidi"/>
                              <w:b/>
                              <w:bCs/>
                              <w:color w:val="116569"/>
                              <w:kern w:val="24"/>
                              <w:sz w:val="100"/>
                              <w:szCs w:val="100"/>
                              <w:lang w:val="fr-FR"/>
                            </w:rPr>
                            <w:t>1</w:t>
                          </w:r>
                        </w:p>
                      </w:txbxContent>
                    </v:textbox>
                  </v:shape>
                  <v:shape id="Shape" o:spid="_x0000_s1481" style="position:absolute;left:40553;top:11977;width:2872;height:1178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" path="m2721,1326v247,,495,-20,742,-40c13521,3938,19127,7354,19127,10991v,3576,-5359,6972,-15252,9604l3875,19571v,-161,-495,-282,-1154,-282c2391,19289,2144,19330,1896,19370v-247,40,-329,120,-329,201l1567,21319v,160,494,281,1154,281l9893,21600v660,,1154,-121,1154,-281c11047,21158,10553,21037,9893,21037r-4369,c15912,18285,21600,14748,21600,10991,21600,7213,15829,3637,5276,884v83,-80,165,-141,165,-221c5441,301,4205,,2721,,1237,,,301,,663v,362,1237,663,2721,663xe" fillcolor="#d8d8d8 [2732]" stroked="f" strokeweight="1pt">
                    <v:stroke miterlimit="4" joinstyle="miter"/>
                    <v:path arrowok="t" o:extrusionok="f" o:connecttype="custom" o:connectlocs="143565,589047;143565,589047;143565,589047;143565,589047" o:connectangles="0,90,180,270"/>
                  </v:shape>
                </v:group>
                <v:group id="Group 1902650947" o:spid="_x0000_s1482" style="position:absolute;left:27183;top:18443;width:41862;height:17775" coordorigin="27183,18443" coordsize="41861,1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">
                  <v:shape id="TextBox 44" o:spid="_x0000_s1483" type="#_x0000_t202" style="position:absolute;left:47976;top:23869;width:21069;height:5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" filled="f" stroked="f">
                    <v:textbox style="mso-fit-shape-to-text:t">
                      <w:txbxContent>
                        <w:p w14:paraId="3E921DA9"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الشفافية والمساءلة</w:t>
                          </w:r>
                        </w:p>
                      </w:txbxContent>
                    </v:textbox>
                  </v:shape>
                  <v:shape id="Freeform: Shape 620540381" o:spid="_x0000_s1484" style="position:absolute;left:33933;top:18443;width:17031;height:17032;rotation:18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cbcbc"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168274428" o:spid="_x0000_s1485" style="position:absolute;left:40151;top:24661;width:9151;height:9151;rotation:18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7" o:spid="_x0000_s1486" type="#_x0000_t202" style="position:absolute;left:41229;top:22679;width:6953;height:135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" filled="f" stroked="f">
                    <v:textbox style="mso-fit-shape-to-text:t">
                      <w:txbxContent>
                        <w:p w14:paraId="4581D071" w14:textId="77777777" w:rsidR="00877C33" w:rsidRPr="00877C33" w:rsidRDefault="00877C33" w:rsidP="00877C33">
                          <w:pPr>
                            <w:bidi w:val="0"/>
                            <w:jc w:val="center"/>
                            <w:rPr>
                              <w:rFonts w:asciiTheme="minorHAnsi" w:hAnsi="Calibri" w:cstheme="minorBidi"/>
                              <w:b/>
                              <w:bCs/>
                              <w:color w:val="AEAAAA" w:themeColor="background2" w:themeShade="BF"/>
                              <w:kern w:val="24"/>
                              <w:sz w:val="100"/>
                              <w:szCs w:val="100"/>
                              <w:lang w:val="fr-FR"/>
                            </w:rPr>
                          </w:pPr>
                          <w:r w:rsidRPr="00877C33">
                            <w:rPr>
                              <w:rFonts w:asciiTheme="minorHAnsi" w:hAnsi="Calibri" w:cstheme="minorBidi"/>
                              <w:b/>
                              <w:bCs/>
                              <w:color w:val="AEAAAA" w:themeColor="background2" w:themeShade="BF"/>
                              <w:kern w:val="24"/>
                              <w:sz w:val="100"/>
                              <w:szCs w:val="100"/>
                              <w:lang w:val="fr-FR"/>
                            </w:rPr>
                            <w:t>2</w:t>
                          </w:r>
                        </w:p>
                      </w:txbxContent>
                    </v:textbox>
                  </v:shape>
                  <v:shape id="Shape" o:spid="_x0000_s1487" style="position:absolute;left:27183;top:25238;width:11781;height:287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" path="m20274,2721v,247,20,495,40,742c17662,13521,14246,19127,10609,19127,7033,19127,3637,13768,1005,3875r1024,c2190,3875,2311,3380,2311,2721v,-330,-41,-577,-81,-825c2190,1649,2110,1567,2029,1567r-1748,c121,1567,,2061,,2721l,9893v,660,121,1154,281,1154c442,11047,563,10553,563,9893r,-4369c3315,15912,6852,21600,10609,21600v3778,,7354,-5771,10107,-16324c20796,5359,20857,5441,20937,5441v362,,663,-1236,663,-2720c21600,1237,21299,,20937,v-362,,-663,1237,-663,2721xe" fillcolor="#7f7f7f [1612]" stroked="f" strokeweight="1pt">
                    <v:stroke miterlimit="4" joinstyle="miter"/>
                    <v:path arrowok="t" o:extrusionok="f" o:connecttype="custom" o:connectlocs="589047,143565;589047,143565;589047,143565;589047,143565" o:connectangles="0,90,180,270"/>
                  </v:shape>
                </v:group>
                <w10:anchorlock/>
              </v:group>
            </w:pict>
          </mc:Fallback>
        </mc:AlternateContent>
      </w:r>
    </w:p>
    <w:p w14:paraId="0BA154CB" w14:textId="3BC4D3B0" w:rsidR="00377231" w:rsidRPr="00E74A2C" w:rsidRDefault="00377231" w:rsidP="00675E6B">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08F9D8FD" wp14:editId="42F2C88C">
                <wp:extent cx="5731510" cy="892088"/>
                <wp:effectExtent l="0" t="0" r="2540" b="22860"/>
                <wp:docPr id="11547825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9505180" name="مجموعة 47"/>
                        <wpg:cNvGrpSpPr/>
                        <wpg:grpSpPr>
                          <a:xfrm>
                            <a:off x="0" y="0"/>
                            <a:ext cx="5731510" cy="895351"/>
                            <a:chOff x="0" y="0"/>
                            <a:chExt cx="5878196" cy="918845"/>
                          </a:xfrm>
                        </wpg:grpSpPr>
                        <wpg:grpSp>
                          <wpg:cNvPr id="1085678501" name="مجموعة 48"/>
                          <wpg:cNvGrpSpPr/>
                          <wpg:grpSpPr>
                            <a:xfrm>
                              <a:off x="0" y="0"/>
                              <a:ext cx="5878196" cy="918845"/>
                              <a:chOff x="0" y="0"/>
                              <a:chExt cx="6240348" cy="919070"/>
                            </a:xfrm>
                          </wpg:grpSpPr>
                          <wpg:grpSp>
                            <wpg:cNvPr id="955689137" name="مجموعة 49"/>
                            <wpg:cNvGrpSpPr/>
                            <wpg:grpSpPr>
                              <a:xfrm>
                                <a:off x="0" y="169208"/>
                                <a:ext cx="5433072" cy="580613"/>
                                <a:chOff x="0" y="169208"/>
                                <a:chExt cx="5433072" cy="580613"/>
                              </a:xfrm>
                            </wpg:grpSpPr>
                            <wps:wsp>
                              <wps:cNvPr id="6794046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48830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178358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9311098" name="مربع نص 41"/>
                          <wps:cNvSpPr txBox="1"/>
                          <wps:spPr>
                            <a:xfrm>
                              <a:off x="204466" y="256739"/>
                              <a:ext cx="4615440" cy="389157"/>
                            </a:xfrm>
                            <a:prstGeom prst="rect">
                              <a:avLst/>
                            </a:prstGeom>
                            <a:noFill/>
                          </wps:spPr>
                          <wps:txbx>
                            <w:txbxContent>
                              <w:p w14:paraId="454D2658" w14:textId="001D53EF"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التحيز في الخوارزميات</w:t>
                                </w:r>
                              </w:p>
                            </w:txbxContent>
                          </wps:txbx>
                          <wps:bodyPr wrap="square" rtlCol="1">
                            <a:spAutoFit/>
                          </wps:bodyPr>
                        </wps:wsp>
                      </wpg:grpSp>
                      <pic:pic xmlns:pic="http://schemas.openxmlformats.org/drawingml/2006/picture">
                        <pic:nvPicPr>
                          <pic:cNvPr id="103603849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8F9D8FD" id="_x0000_s14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nAFQbnQcAAPY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4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">
                  <v:group id="مجموعة 48" o:spid="_x0000_s14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">
                    <v:group id="مجموعة 49" o:spid="_x0000_s14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">
                      <v:shape id="شكل حر 50" o:spid="_x0000_s14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" fillcolor="#a5a5a5 [2092]" stroked="f" strokeweight="1pt">
                        <v:stroke joinstyle="miter"/>
                      </v:roundrect>
                    </v:group>
                    <v:oval id="شكل بيضاوي 52" o:spid="_x0000_s14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" filled="f" strokecolor="#168489" strokeweight="1pt">
                      <v:stroke joinstyle="miter"/>
                    </v:oval>
                  </v:group>
                  <v:shape id="مربع نص 41" o:spid="_x0000_s149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" filled="f" stroked="f">
                    <v:textbox style="mso-fit-shape-to-text:t">
                      <w:txbxContent>
                        <w:p w14:paraId="454D2658" w14:textId="001D53EF"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التحيز في الخوارزميات</w:t>
                          </w:r>
                        </w:p>
                      </w:txbxContent>
                    </v:textbox>
                  </v:shape>
                </v:group>
                <v:shape id="صورة 54" o:spid="_x0000_s14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">
                  <v:imagedata r:id="rId105" o:title=""/>
                </v:shape>
                <w10:anchorlock/>
              </v:group>
            </w:pict>
          </mc:Fallback>
        </mc:AlternateContent>
      </w:r>
    </w:p>
    <w:p w14:paraId="280579F1" w14:textId="0770192C"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 xml:space="preserve">تعتمد أنظمة </w:t>
      </w:r>
      <w:hyperlink r:id="rId187"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على البيانات التي تُستخدم لتدريبها. إذا كانت هذه البيانات متحيزة أو غير متوازنة، فإن النماذج التي تعتمد عليها قد تتخذ قرارات غير عادلة أو تمييزية. يمكن أن يتسبب هذا في إدامة التحيزات الاجتماعية أو العرقية أو الجندرية الموجودة بالفعل في المجتمع.</w:t>
      </w:r>
    </w:p>
    <w:p w14:paraId="7523CF2A" w14:textId="0D067433" w:rsidR="00675E6B" w:rsidRPr="00AC7AE4" w:rsidRDefault="00675E6B">
      <w:pPr>
        <w:pStyle w:val="a5"/>
        <w:numPr>
          <w:ilvl w:val="0"/>
          <w:numId w:val="17"/>
        </w:numPr>
        <w:spacing w:line="360" w:lineRule="auto"/>
        <w:ind w:left="811" w:hanging="454"/>
        <w:jc w:val="both"/>
        <w:rPr>
          <w:rFonts w:ascii="Sakkal Majalla" w:hAnsi="Sakkal Majalla"/>
          <w:sz w:val="32"/>
          <w:szCs w:val="32"/>
          <w:rtl/>
        </w:rPr>
      </w:pPr>
      <w:r w:rsidRPr="00AC7AE4">
        <w:rPr>
          <w:rFonts w:ascii="Sakkal Majalla" w:hAnsi="Sakkal Majalla" w:cs="Sakkal Majalla"/>
          <w:color w:val="168489"/>
          <w:sz w:val="32"/>
          <w:szCs w:val="32"/>
          <w:rtl/>
        </w:rPr>
        <w:lastRenderedPageBreak/>
        <w:t xml:space="preserve">المثال: </w:t>
      </w:r>
      <w:r w:rsidRPr="00AC7AE4">
        <w:rPr>
          <w:rFonts w:ascii="Sakkal Majalla" w:hAnsi="Sakkal Majalla" w:cs="Sakkal Majalla"/>
          <w:sz w:val="32"/>
          <w:szCs w:val="32"/>
          <w:rtl/>
        </w:rPr>
        <w:t xml:space="preserve">إذا تم تدريب نظام </w:t>
      </w:r>
      <w:hyperlink r:id="rId188"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على بيانات توظيف تحتوي على تحيزات ضد فئات معينة من الأشخاص، فقد يقوم النظام برفض طلبات التوظيف من هذه الفئات بشكل غير عادل</w:t>
      </w:r>
      <w:r w:rsidRPr="00AC7AE4">
        <w:rPr>
          <w:rFonts w:ascii="Sakkal Majalla" w:hAnsi="Sakkal Majalla"/>
          <w:sz w:val="32"/>
          <w:szCs w:val="32"/>
          <w:rtl/>
        </w:rPr>
        <w:t>.</w:t>
      </w:r>
    </w:p>
    <w:p w14:paraId="79CF7C6F" w14:textId="1CCC7D0C" w:rsidR="00675E6B" w:rsidRPr="00E74A2C"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6BE5EBE8" wp14:editId="555DA948">
                <wp:extent cx="5731510" cy="892088"/>
                <wp:effectExtent l="0" t="0" r="2540" b="22860"/>
                <wp:docPr id="17760744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45683189" name="مجموعة 47"/>
                        <wpg:cNvGrpSpPr/>
                        <wpg:grpSpPr>
                          <a:xfrm>
                            <a:off x="0" y="0"/>
                            <a:ext cx="5731510" cy="895351"/>
                            <a:chOff x="0" y="0"/>
                            <a:chExt cx="5878196" cy="918845"/>
                          </a:xfrm>
                        </wpg:grpSpPr>
                        <wpg:grpSp>
                          <wpg:cNvPr id="492989588" name="مجموعة 48"/>
                          <wpg:cNvGrpSpPr/>
                          <wpg:grpSpPr>
                            <a:xfrm>
                              <a:off x="0" y="0"/>
                              <a:ext cx="5878196" cy="918845"/>
                              <a:chOff x="0" y="0"/>
                              <a:chExt cx="6240348" cy="919070"/>
                            </a:xfrm>
                          </wpg:grpSpPr>
                          <wpg:grpSp>
                            <wpg:cNvPr id="1028819059" name="مجموعة 49"/>
                            <wpg:cNvGrpSpPr/>
                            <wpg:grpSpPr>
                              <a:xfrm>
                                <a:off x="0" y="169208"/>
                                <a:ext cx="5433072" cy="580613"/>
                                <a:chOff x="0" y="169208"/>
                                <a:chExt cx="5433072" cy="580613"/>
                              </a:xfrm>
                            </wpg:grpSpPr>
                            <wps:wsp>
                              <wps:cNvPr id="6492248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75348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01103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2205970" name="مربع نص 41"/>
                          <wps:cNvSpPr txBox="1"/>
                          <wps:spPr>
                            <a:xfrm>
                              <a:off x="204466" y="256739"/>
                              <a:ext cx="4615440" cy="389157"/>
                            </a:xfrm>
                            <a:prstGeom prst="rect">
                              <a:avLst/>
                            </a:prstGeom>
                            <a:noFill/>
                          </wps:spPr>
                          <wps:txbx>
                            <w:txbxContent>
                              <w:p w14:paraId="770485E9" w14:textId="3F687727"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الشفافية والمساءلة</w:t>
                                </w:r>
                              </w:p>
                            </w:txbxContent>
                          </wps:txbx>
                          <wps:bodyPr wrap="square" rtlCol="1">
                            <a:spAutoFit/>
                          </wps:bodyPr>
                        </wps:wsp>
                      </wpg:grpSp>
                      <pic:pic xmlns:pic="http://schemas.openxmlformats.org/drawingml/2006/picture">
                        <pic:nvPicPr>
                          <pic:cNvPr id="120762744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E5EBE8" id="_x0000_s14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4WN3hlwcAAPg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4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">
                  <v:group id="مجموعة 48" o:spid="_x0000_s14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">
                    <v:group id="مجموعة 49" o:spid="_x0000_s15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">
                      <v:shape id="شكل حر 50" o:spid="_x0000_s15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" fillcolor="#a5a5a5 [2092]" stroked="f" strokeweight="1pt">
                        <v:stroke joinstyle="miter"/>
                      </v:roundrect>
                    </v:group>
                    <v:oval id="شكل بيضاوي 52" o:spid="_x0000_s15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" filled="f" strokecolor="#168489" strokeweight="1pt">
                      <v:stroke joinstyle="miter"/>
                    </v:oval>
                  </v:group>
                  <v:shape id="مربع نص 41" o:spid="_x0000_s150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" filled="f" stroked="f">
                    <v:textbox style="mso-fit-shape-to-text:t">
                      <w:txbxContent>
                        <w:p w14:paraId="770485E9" w14:textId="3F687727"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الشفافية والمساءلة</w:t>
                          </w:r>
                        </w:p>
                      </w:txbxContent>
                    </v:textbox>
                  </v:shape>
                </v:group>
                <v:shape id="صورة 54" o:spid="_x0000_s15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">
                  <v:imagedata r:id="rId105" o:title=""/>
                </v:shape>
                <w10:anchorlock/>
              </v:group>
            </w:pict>
          </mc:Fallback>
        </mc:AlternateContent>
      </w:r>
    </w:p>
    <w:p w14:paraId="30B8CA8D" w14:textId="020D6ED4"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من الصعب أحيانا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فهم كيفية اتخاذ نظام </w:t>
      </w:r>
      <w:hyperlink r:id="rId189"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لقراراته، خاصة إذا كانت الخوارزميات معقدة أو تعتمد على التعلم العميق. هذا يؤدي إلى مشكلة "الصندوق الأسود" حيث تكون العمليات الداخلية للنظام غير شفافة. في السياقات الحكومية، يمكن أن يؤدي هذا إلى قرارات تتعلق بحياة الأفراد دون وضوح في كيفية اتخاذ هذه القرارات، مما يثير تساؤلات حول المساءلة.</w:t>
      </w:r>
    </w:p>
    <w:p w14:paraId="3C3F4E4D" w14:textId="04C19E2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 xml:space="preserve">إذا رفض نظام </w:t>
      </w:r>
      <w:hyperlink r:id="rId190" w:history="1">
        <w:r w:rsidRPr="006D2F31">
          <w:rPr>
            <w:rStyle w:val="Hyperlink"/>
            <w:rFonts w:ascii="Sakkal Majalla" w:hAnsi="Sakkal Majalla" w:cs="Sakkal Majalla"/>
            <w:sz w:val="32"/>
            <w:szCs w:val="32"/>
            <w:rtl/>
          </w:rPr>
          <w:t>ذكاء اصطناعي</w:t>
        </w:r>
      </w:hyperlink>
      <w:r w:rsidRPr="00AC7AE4">
        <w:rPr>
          <w:rFonts w:ascii="Sakkal Majalla" w:hAnsi="Sakkal Majalla" w:cs="Sakkal Majalla"/>
          <w:sz w:val="32"/>
          <w:szCs w:val="32"/>
          <w:rtl/>
        </w:rPr>
        <w:t xml:space="preserve"> طلبا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للحصول على إعانة حكومية أو منحة تعليمية، فقد يجد المواطن صعوبة في معرفة السبب وراء هذا الرفض، مما قد يؤدي إلى شعور بالظلم.</w:t>
      </w:r>
    </w:p>
    <w:p w14:paraId="63ABB9F6" w14:textId="42573180" w:rsidR="00675E6B" w:rsidRPr="00E74A2C"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612E30E" wp14:editId="1B66F532">
                <wp:extent cx="5731510" cy="892088"/>
                <wp:effectExtent l="0" t="0" r="2540" b="22860"/>
                <wp:docPr id="4135134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87082472" name="مجموعة 47"/>
                        <wpg:cNvGrpSpPr/>
                        <wpg:grpSpPr>
                          <a:xfrm>
                            <a:off x="0" y="0"/>
                            <a:ext cx="5731510" cy="895351"/>
                            <a:chOff x="0" y="0"/>
                            <a:chExt cx="5878196" cy="918845"/>
                          </a:xfrm>
                        </wpg:grpSpPr>
                        <wpg:grpSp>
                          <wpg:cNvPr id="1671747330" name="مجموعة 48"/>
                          <wpg:cNvGrpSpPr/>
                          <wpg:grpSpPr>
                            <a:xfrm>
                              <a:off x="0" y="0"/>
                              <a:ext cx="5878196" cy="918845"/>
                              <a:chOff x="0" y="0"/>
                              <a:chExt cx="6240348" cy="919070"/>
                            </a:xfrm>
                          </wpg:grpSpPr>
                          <wpg:grpSp>
                            <wpg:cNvPr id="1797337756" name="مجموعة 49"/>
                            <wpg:cNvGrpSpPr/>
                            <wpg:grpSpPr>
                              <a:xfrm>
                                <a:off x="0" y="169208"/>
                                <a:ext cx="5433072" cy="580613"/>
                                <a:chOff x="0" y="169208"/>
                                <a:chExt cx="5433072" cy="580613"/>
                              </a:xfrm>
                            </wpg:grpSpPr>
                            <wps:wsp>
                              <wps:cNvPr id="5436682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985022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48363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23575113" name="مربع نص 41"/>
                          <wps:cNvSpPr txBox="1"/>
                          <wps:spPr>
                            <a:xfrm>
                              <a:off x="204466" y="256739"/>
                              <a:ext cx="4615440" cy="389157"/>
                            </a:xfrm>
                            <a:prstGeom prst="rect">
                              <a:avLst/>
                            </a:prstGeom>
                            <a:noFill/>
                          </wps:spPr>
                          <wps:txbx>
                            <w:txbxContent>
                              <w:p w14:paraId="053415BD" w14:textId="4A69DC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انتهاك الخصوصية</w:t>
                                </w:r>
                              </w:p>
                            </w:txbxContent>
                          </wps:txbx>
                          <wps:bodyPr wrap="square" rtlCol="1">
                            <a:spAutoFit/>
                          </wps:bodyPr>
                        </wps:wsp>
                      </wpg:grpSp>
                      <pic:pic xmlns:pic="http://schemas.openxmlformats.org/drawingml/2006/picture">
                        <pic:nvPicPr>
                          <pic:cNvPr id="42098058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12E30E" id="_x0000_s15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3ZzelwcAAPkcAAAOAAAAZHJzL2Uyb0RvYy54bWzsWd2O00YUvq/Udxj5&#10;shLE/z8RC1qgoEqUIqCivXScSWJhe1x7sslyW6gQLwKtWlW0pRVvkrxNv5nx2E4224QtRarExW5m&#10;7Dm/c86Z74y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">
                <v:group id="مجموعة 47" o:spid="_x0000_s15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">
                  <v:group id="مجموعة 48" o:spid="_x0000_s15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">
                    <v:group id="مجموعة 49" o:spid="_x0000_s15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">
                      <v:shape id="شكل حر 50" o:spid="_x0000_s15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" fillcolor="#a5a5a5 [2092]" stroked="f" strokeweight="1pt">
                        <v:stroke joinstyle="miter"/>
                      </v:roundrect>
                    </v:group>
                    <v:oval id="شكل بيضاوي 52" o:spid="_x0000_s15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" filled="f" strokecolor="#168489" strokeweight="1pt">
                      <v:stroke joinstyle="miter"/>
                    </v:oval>
                  </v:group>
                  <v:shape id="مربع نص 41" o:spid="_x0000_s151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" filled="f" stroked="f">
                    <v:textbox style="mso-fit-shape-to-text:t">
                      <w:txbxContent>
                        <w:p w14:paraId="053415BD" w14:textId="4A69DC9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انتهاك الخصوصية</w:t>
                          </w:r>
                        </w:p>
                      </w:txbxContent>
                    </v:textbox>
                  </v:shape>
                </v:group>
                <v:shape id="صورة 54" o:spid="_x0000_s15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">
                  <v:imagedata r:id="rId105" o:title=""/>
                </v:shape>
                <w10:anchorlock/>
              </v:group>
            </w:pict>
          </mc:Fallback>
        </mc:AlternateContent>
      </w:r>
    </w:p>
    <w:p w14:paraId="6E94D4F7" w14:textId="204BB369"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 xml:space="preserve">استخدام </w:t>
      </w:r>
      <w:hyperlink r:id="rId191"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في تحليل كميات كبيرة من البيانات الشخصية قد يؤدي إلى انتهاكات جدية للخصوصية، خاصة إذا تم جمع البيانات دون موافقة صريحة من الأفراد. الحكومات تتعامل مع بيانات حساسة مثل سجلات الصحة، والتعليم، والسجلات المالية، والتي يمكن أن تُستخدم بشكل غير أخلاقي أو تُستغل لأغراض غير مشروعة.</w:t>
      </w:r>
    </w:p>
    <w:p w14:paraId="5EBAFD11" w14:textId="7C2439EB"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lastRenderedPageBreak/>
        <w:t xml:space="preserve">المثال: </w:t>
      </w:r>
      <w:r w:rsidRPr="00AC7AE4">
        <w:rPr>
          <w:rFonts w:ascii="Sakkal Majalla" w:hAnsi="Sakkal Majalla" w:cs="Sakkal Majalla"/>
          <w:sz w:val="32"/>
          <w:szCs w:val="32"/>
          <w:rtl/>
        </w:rPr>
        <w:t xml:space="preserve">قد تستخدم الحكومة </w:t>
      </w:r>
      <w:hyperlink r:id="rId192"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لتحليل بيانات المواطنين بهدف تحسين الخدمات، ولكن إذا لم تكن هناك ضوابط صارمة، قد يتم استخدام هذه البيانات لأغراض أخرى غير معلنة، مثل المراقبة المفرطة.</w:t>
      </w:r>
    </w:p>
    <w:p w14:paraId="468B6066" w14:textId="6C672A8A" w:rsidR="00675E6B" w:rsidRPr="00E74A2C"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4CD7E9E4" wp14:editId="370E69C2">
                <wp:extent cx="5731510" cy="892088"/>
                <wp:effectExtent l="0" t="0" r="2540" b="22860"/>
                <wp:docPr id="15994462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85148948" name="مجموعة 47"/>
                        <wpg:cNvGrpSpPr/>
                        <wpg:grpSpPr>
                          <a:xfrm>
                            <a:off x="0" y="0"/>
                            <a:ext cx="5731510" cy="895351"/>
                            <a:chOff x="0" y="0"/>
                            <a:chExt cx="5878196" cy="918845"/>
                          </a:xfrm>
                        </wpg:grpSpPr>
                        <wpg:grpSp>
                          <wpg:cNvPr id="1752577753" name="مجموعة 48"/>
                          <wpg:cNvGrpSpPr/>
                          <wpg:grpSpPr>
                            <a:xfrm>
                              <a:off x="0" y="0"/>
                              <a:ext cx="5878196" cy="918845"/>
                              <a:chOff x="0" y="0"/>
                              <a:chExt cx="6240348" cy="919070"/>
                            </a:xfrm>
                          </wpg:grpSpPr>
                          <wpg:grpSp>
                            <wpg:cNvPr id="2127720512" name="مجموعة 49"/>
                            <wpg:cNvGrpSpPr/>
                            <wpg:grpSpPr>
                              <a:xfrm>
                                <a:off x="0" y="169208"/>
                                <a:ext cx="5433072" cy="580613"/>
                                <a:chOff x="0" y="169208"/>
                                <a:chExt cx="5433072" cy="580613"/>
                              </a:xfrm>
                            </wpg:grpSpPr>
                            <wps:wsp>
                              <wps:cNvPr id="16303523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26516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5620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392012" name="مربع نص 41"/>
                          <wps:cNvSpPr txBox="1"/>
                          <wps:spPr>
                            <a:xfrm>
                              <a:off x="204466" y="256739"/>
                              <a:ext cx="4615440" cy="389157"/>
                            </a:xfrm>
                            <a:prstGeom prst="rect">
                              <a:avLst/>
                            </a:prstGeom>
                            <a:noFill/>
                          </wps:spPr>
                          <wps:txbx>
                            <w:txbxContent>
                              <w:p w14:paraId="57D94AB1" w14:textId="4B96D1D8"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استبدال الوظائف البشرية</w:t>
                                </w:r>
                              </w:p>
                            </w:txbxContent>
                          </wps:txbx>
                          <wps:bodyPr wrap="square" rtlCol="1">
                            <a:spAutoFit/>
                          </wps:bodyPr>
                        </wps:wsp>
                      </wpg:grpSp>
                      <pic:pic xmlns:pic="http://schemas.openxmlformats.org/drawingml/2006/picture">
                        <pic:nvPicPr>
                          <pic:cNvPr id="150722972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D7E9E4" id="_x0000_s15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j8a/mWBwAA+R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5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">
                  <v:group id="مجموعة 48" o:spid="_x0000_s15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">
                    <v:group id="مجموعة 49" o:spid="_x0000_s15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">
                      <v:shape id="شكل حر 50" o:spid="_x0000_s15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" fillcolor="#a5a5a5 [2092]" stroked="f" strokeweight="1pt">
                        <v:stroke joinstyle="miter"/>
                      </v:roundrect>
                    </v:group>
                    <v:oval id="شكل بيضاوي 52" o:spid="_x0000_s15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" filled="f" strokecolor="#168489" strokeweight="1pt">
                      <v:stroke joinstyle="miter"/>
                    </v:oval>
                  </v:group>
                  <v:shape id="مربع نص 41" o:spid="_x0000_s152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" filled="f" stroked="f">
                    <v:textbox style="mso-fit-shape-to-text:t">
                      <w:txbxContent>
                        <w:p w14:paraId="57D94AB1" w14:textId="4B96D1D8"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استبدال الوظائف البشرية</w:t>
                          </w:r>
                        </w:p>
                      </w:txbxContent>
                    </v:textbox>
                  </v:shape>
                </v:group>
                <v:shape id="صورة 54" o:spid="_x0000_s15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">
                  <v:imagedata r:id="rId105" o:title=""/>
                </v:shape>
                <w10:anchorlock/>
              </v:group>
            </w:pict>
          </mc:Fallback>
        </mc:AlternateContent>
      </w:r>
    </w:p>
    <w:p w14:paraId="0A5781A7" w14:textId="5E7F55F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hyperlink r:id="rId193"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قد يؤدي إلى أتمتة العديد من الوظائف التقليدية، مما قد يهدد سبل عيش الموظفين الحكوميين. هذا يثير تساؤلات أخلاقية حول كيفية التعامل مع تأثير التكنولوجيا على سوق العمل الحكومي.</w:t>
      </w:r>
    </w:p>
    <w:p w14:paraId="5A1595CB" w14:textId="625542F3"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 xml:space="preserve">قد تؤدي أتمتة معالجة الطلبات الحكومية أو تقديم الخدمات عبر </w:t>
      </w:r>
      <w:hyperlink r:id="rId194"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إلى فقدان العديد من الموظفين وظائفهم.</w:t>
      </w:r>
    </w:p>
    <w:p w14:paraId="09207A72" w14:textId="77777777" w:rsidR="00675E6B" w:rsidRPr="00E74A2C" w:rsidRDefault="00675E6B" w:rsidP="00675E6B">
      <w:pPr>
        <w:rPr>
          <w:rFonts w:ascii="Sakkal Majalla" w:hAnsi="Sakkal Majalla"/>
          <w:sz w:val="32"/>
          <w:szCs w:val="32"/>
          <w:rtl/>
        </w:rPr>
      </w:pPr>
    </w:p>
    <w:p w14:paraId="3E0617E5" w14:textId="09FBF2E8" w:rsidR="00675E6B" w:rsidRPr="00877C33" w:rsidRDefault="00675E6B">
      <w:pPr>
        <w:pStyle w:val="a5"/>
        <w:numPr>
          <w:ilvl w:val="0"/>
          <w:numId w:val="20"/>
        </w:numPr>
        <w:rPr>
          <w:rFonts w:ascii="Sakkal Majalla" w:hAnsi="Sakkal Majalla"/>
          <w:b/>
          <w:bCs/>
          <w:color w:val="C00000"/>
          <w:sz w:val="32"/>
          <w:szCs w:val="32"/>
          <w:rtl/>
        </w:rPr>
      </w:pPr>
      <w:r w:rsidRPr="00877C33">
        <w:rPr>
          <w:rFonts w:ascii="Sakkal Majalla" w:hAnsi="Sakkal Majalla"/>
          <w:b/>
          <w:bCs/>
          <w:color w:val="C00000"/>
          <w:sz w:val="32"/>
          <w:szCs w:val="32"/>
          <w:rtl/>
        </w:rPr>
        <w:t>التحديات التنظيمية</w:t>
      </w:r>
    </w:p>
    <w:p w14:paraId="65019D49" w14:textId="51D0AC30" w:rsidR="00877C33" w:rsidRPr="00877C33" w:rsidRDefault="00877C33" w:rsidP="00877C33">
      <w:pPr>
        <w:ind w:left="360"/>
        <w:jc w:val="center"/>
        <w:rPr>
          <w:rFonts w:ascii="Sakkal Majalla" w:hAnsi="Sakkal Majalla"/>
          <w:b/>
          <w:bCs/>
          <w:color w:val="C00000"/>
          <w:sz w:val="32"/>
          <w:szCs w:val="32"/>
          <w:rtl/>
        </w:rPr>
      </w:pPr>
      <w:r w:rsidRPr="00877C33">
        <w:rPr>
          <w:rFonts w:ascii="Sakkal Majalla" w:hAnsi="Sakkal Majalla"/>
          <w:b/>
          <w:bCs/>
          <w:noProof/>
          <w:color w:val="C00000"/>
          <w:sz w:val="32"/>
          <w:szCs w:val="32"/>
        </w:rPr>
        <mc:AlternateContent>
          <mc:Choice Requires="wpg">
            <w:drawing>
              <wp:inline distT="0" distB="0" distL="0" distR="0" wp14:anchorId="4D6A9A28" wp14:editId="41036901">
                <wp:extent cx="3420296" cy="3497580"/>
                <wp:effectExtent l="0" t="0" r="8890" b="7620"/>
                <wp:docPr id="1865121118" name="Group 49"/>
                <wp:cNvGraphicFramePr/>
                <a:graphic xmlns:a="http://schemas.openxmlformats.org/drawingml/2006/main">
                  <a:graphicData uri="http://schemas.microsoft.com/office/word/2010/wordprocessingGroup">
                    <wpg:wgp>
                      <wpg:cNvGrpSpPr/>
                      <wpg:grpSpPr>
                        <a:xfrm>
                          <a:off x="0" y="0"/>
                          <a:ext cx="3420296" cy="3497580"/>
                          <a:chOff x="0" y="0"/>
                          <a:chExt cx="4620474" cy="4724429"/>
                        </a:xfrm>
                      </wpg:grpSpPr>
                      <wpg:grpSp>
                        <wpg:cNvPr id="1338771185" name="Group 1338771185"/>
                        <wpg:cNvGrpSpPr/>
                        <wpg:grpSpPr>
                          <a:xfrm>
                            <a:off x="0" y="0"/>
                            <a:ext cx="4620473" cy="947448"/>
                            <a:chOff x="0" y="0"/>
                            <a:chExt cx="4620473" cy="947448"/>
                          </a:xfrm>
                        </wpg:grpSpPr>
                        <wpg:grpSp>
                          <wpg:cNvPr id="2015563270" name="Group 2015563270"/>
                          <wpg:cNvGrpSpPr/>
                          <wpg:grpSpPr>
                            <a:xfrm flipH="1">
                              <a:off x="0" y="0"/>
                              <a:ext cx="4620473" cy="947448"/>
                              <a:chOff x="0" y="0"/>
                              <a:chExt cx="5138180" cy="1053606"/>
                            </a:xfrm>
                            <a:solidFill>
                              <a:srgbClr val="D2D2D2"/>
                            </a:solidFill>
                          </wpg:grpSpPr>
                          <wps:wsp>
                            <wps:cNvPr id="1514897520" name="Freeform: Shape 1514897520"/>
                            <wps:cNvSpPr/>
                            <wps:spPr>
                              <a:xfrm>
                                <a:off x="0" y="0"/>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grpFill/>
                              <a:ln w="32087" cap="flat">
                                <a:noFill/>
                                <a:prstDash val="solid"/>
                                <a:miter/>
                              </a:ln>
                            </wps:spPr>
                            <wps:bodyPr rtlCol="0" anchor="ctr"/>
                          </wps:wsp>
                          <wps:wsp>
                            <wps:cNvPr id="474577549" name="Freeform: Shape 474577549"/>
                            <wps:cNvSpPr/>
                            <wps:spPr>
                              <a:xfrm>
                                <a:off x="1294669" y="97389"/>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grpFill/>
                              <a:ln w="32087" cap="flat">
                                <a:noFill/>
                                <a:prstDash val="solid"/>
                                <a:miter/>
                              </a:ln>
                            </wps:spPr>
                            <wps:bodyPr rtlCol="0" anchor="ctr"/>
                          </wps:wsp>
                        </wpg:grpSp>
                        <wps:wsp>
                          <wps:cNvPr id="402563930" name="Google Shape;3787;p79"/>
                          <wps:cNvSpPr txBox="1">
                            <a:spLocks noChangeArrowheads="1"/>
                          </wps:cNvSpPr>
                          <wps:spPr bwMode="auto">
                            <a:xfrm flipH="1">
                              <a:off x="3810467" y="181960"/>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F46DA"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01</w:t>
                                </w:r>
                              </w:p>
                            </w:txbxContent>
                          </wps:txbx>
                          <wps:bodyPr lIns="0" tIns="0" rIns="0" bIns="0"/>
                        </wps:wsp>
                        <wps:wsp>
                          <wps:cNvPr id="1507631297" name="TextBox 28"/>
                          <wps:cNvSpPr txBox="1"/>
                          <wps:spPr>
                            <a:xfrm>
                              <a:off x="473678" y="274627"/>
                              <a:ext cx="2503805" cy="497866"/>
                            </a:xfrm>
                            <a:prstGeom prst="rect">
                              <a:avLst/>
                            </a:prstGeom>
                            <a:noFill/>
                          </wps:spPr>
                          <wps:txbx>
                            <w:txbxContent>
                              <w:p w14:paraId="5A62BD77"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غياب الأطر القانونية المنظمة</w:t>
                                </w:r>
                              </w:p>
                            </w:txbxContent>
                          </wps:txbx>
                          <wps:bodyPr wrap="square">
                            <a:noAutofit/>
                          </wps:bodyPr>
                        </wps:wsp>
                      </wpg:grpSp>
                      <wpg:grpSp>
                        <wpg:cNvPr id="647532556" name="Group 647532556"/>
                        <wpg:cNvGrpSpPr/>
                        <wpg:grpSpPr>
                          <a:xfrm>
                            <a:off x="1" y="1259187"/>
                            <a:ext cx="4620473" cy="947448"/>
                            <a:chOff x="1" y="1259187"/>
                            <a:chExt cx="4620473" cy="947448"/>
                          </a:xfrm>
                        </wpg:grpSpPr>
                        <wpg:grpSp>
                          <wpg:cNvPr id="661643952" name="Group 661643952"/>
                          <wpg:cNvGrpSpPr/>
                          <wpg:grpSpPr>
                            <a:xfrm>
                              <a:off x="1" y="1259187"/>
                              <a:ext cx="4620473" cy="947448"/>
                              <a:chOff x="1" y="1259187"/>
                              <a:chExt cx="5138180" cy="1053606"/>
                            </a:xfrm>
                            <a:solidFill>
                              <a:srgbClr val="50A3A7"/>
                            </a:solidFill>
                          </wpg:grpSpPr>
                          <wps:wsp>
                            <wps:cNvPr id="98153761" name="Freeform: Shape 98153761"/>
                            <wps:cNvSpPr/>
                            <wps:spPr>
                              <a:xfrm>
                                <a:off x="1" y="1259187"/>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grpFill/>
                              <a:ln w="32087" cap="flat">
                                <a:noFill/>
                                <a:prstDash val="solid"/>
                                <a:miter/>
                              </a:ln>
                            </wps:spPr>
                            <wps:bodyPr rtlCol="0" anchor="ctr"/>
                          </wps:wsp>
                          <wps:wsp>
                            <wps:cNvPr id="1355918870" name="Freeform: Shape 1355918870"/>
                            <wps:cNvSpPr/>
                            <wps:spPr>
                              <a:xfrm>
                                <a:off x="1294670" y="1356576"/>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grpFill/>
                              <a:ln w="32087" cap="flat">
                                <a:noFill/>
                                <a:prstDash val="solid"/>
                                <a:miter/>
                              </a:ln>
                            </wps:spPr>
                            <wps:bodyPr rtlCol="0" anchor="ctr"/>
                          </wps:wsp>
                        </wpg:grpSp>
                        <wps:wsp>
                          <wps:cNvPr id="550901468" name="Google Shape;3787;p79"/>
                          <wps:cNvSpPr txBox="1">
                            <a:spLocks noChangeArrowheads="1"/>
                          </wps:cNvSpPr>
                          <wps:spPr bwMode="auto">
                            <a:xfrm flipH="1">
                              <a:off x="118611" y="1457628"/>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6BCC19" w14:textId="77777777" w:rsidR="00877C33" w:rsidRDefault="00877C33" w:rsidP="00877C33">
                                <w:pPr>
                                  <w:bidi w:val="0"/>
                                  <w:jc w:val="center"/>
                                  <w:rPr>
                                    <w:rFonts w:ascii="Cairo" w:hAnsi="Cairo" w:cs="Cairo"/>
                                    <w:b/>
                                    <w:bCs/>
                                    <w:color w:val="FFFFFF" w:themeColor="background1"/>
                                    <w:kern w:val="24"/>
                                    <w:sz w:val="64"/>
                                    <w:szCs w:val="64"/>
                                  </w:rPr>
                                </w:pPr>
                                <w:r>
                                  <w:rPr>
                                    <w:rFonts w:ascii="Cairo" w:hAnsi="Cairo" w:cs="Cairo"/>
                                    <w:b/>
                                    <w:bCs/>
                                    <w:color w:val="FFFFFF" w:themeColor="background1"/>
                                    <w:kern w:val="24"/>
                                    <w:sz w:val="64"/>
                                    <w:szCs w:val="64"/>
                                  </w:rPr>
                                  <w:t>02</w:t>
                                </w:r>
                              </w:p>
                            </w:txbxContent>
                          </wps:txbx>
                          <wps:bodyPr lIns="0" tIns="0" rIns="0" bIns="0"/>
                        </wps:wsp>
                        <wps:wsp>
                          <wps:cNvPr id="1278228056" name="TextBox 34"/>
                          <wps:cNvSpPr txBox="1"/>
                          <wps:spPr>
                            <a:xfrm>
                              <a:off x="1642870" y="1541512"/>
                              <a:ext cx="2503805" cy="497866"/>
                            </a:xfrm>
                            <a:prstGeom prst="rect">
                              <a:avLst/>
                            </a:prstGeom>
                            <a:noFill/>
                          </wps:spPr>
                          <wps:txbx>
                            <w:txbxContent>
                              <w:p w14:paraId="69EE8F61"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التنسيق بين القطاعات المختلفة</w:t>
                                </w:r>
                              </w:p>
                            </w:txbxContent>
                          </wps:txbx>
                          <wps:bodyPr wrap="square">
                            <a:noAutofit/>
                          </wps:bodyPr>
                        </wps:wsp>
                      </wpg:grpSp>
                      <wpg:grpSp>
                        <wpg:cNvPr id="1740128950" name="Group 1740128950"/>
                        <wpg:cNvGrpSpPr/>
                        <wpg:grpSpPr>
                          <a:xfrm>
                            <a:off x="0" y="2518374"/>
                            <a:ext cx="4620473" cy="947448"/>
                            <a:chOff x="0" y="2518374"/>
                            <a:chExt cx="4620473" cy="947448"/>
                          </a:xfrm>
                        </wpg:grpSpPr>
                        <wpg:grpSp>
                          <wpg:cNvPr id="988339667" name="Group 988339667"/>
                          <wpg:cNvGrpSpPr/>
                          <wpg:grpSpPr>
                            <a:xfrm flipH="1">
                              <a:off x="0" y="2518374"/>
                              <a:ext cx="4620473" cy="947448"/>
                              <a:chOff x="0" y="2518374"/>
                              <a:chExt cx="5138180" cy="1053606"/>
                            </a:xfrm>
                            <a:solidFill>
                              <a:srgbClr val="FFC000"/>
                            </a:solidFill>
                          </wpg:grpSpPr>
                          <wps:wsp>
                            <wps:cNvPr id="1985636267" name="Freeform: Shape 1985636267"/>
                            <wps:cNvSpPr/>
                            <wps:spPr>
                              <a:xfrm>
                                <a:off x="0" y="2518374"/>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solidFill>
                                <a:srgbClr val="FFD966"/>
                              </a:solidFill>
                              <a:ln w="32087" cap="flat">
                                <a:noFill/>
                                <a:prstDash val="solid"/>
                                <a:miter/>
                              </a:ln>
                            </wps:spPr>
                            <wps:bodyPr rtlCol="0" anchor="ctr"/>
                          </wps:wsp>
                          <wps:wsp>
                            <wps:cNvPr id="1666939554" name="Freeform: Shape 1666939554"/>
                            <wps:cNvSpPr/>
                            <wps:spPr>
                              <a:xfrm>
                                <a:off x="1294669" y="2615763"/>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solidFill>
                                <a:srgbClr val="FFD966"/>
                              </a:solidFill>
                              <a:ln w="32087" cap="flat">
                                <a:noFill/>
                                <a:prstDash val="solid"/>
                                <a:miter/>
                              </a:ln>
                            </wps:spPr>
                            <wps:bodyPr rtlCol="0" anchor="ctr"/>
                          </wps:wsp>
                        </wpg:grpSp>
                        <wps:wsp>
                          <wps:cNvPr id="1883417070" name="Google Shape;3787;p79"/>
                          <wps:cNvSpPr txBox="1">
                            <a:spLocks noChangeArrowheads="1"/>
                          </wps:cNvSpPr>
                          <wps:spPr bwMode="auto">
                            <a:xfrm flipH="1">
                              <a:off x="3810467" y="2767427"/>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5EEEDE"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03</w:t>
                                </w:r>
                              </w:p>
                            </w:txbxContent>
                          </wps:txbx>
                          <wps:bodyPr lIns="0" tIns="0" rIns="0" bIns="0"/>
                        </wps:wsp>
                        <wps:wsp>
                          <wps:cNvPr id="1424639969" name="TextBox 40"/>
                          <wps:cNvSpPr txBox="1"/>
                          <wps:spPr>
                            <a:xfrm>
                              <a:off x="287810" y="2779373"/>
                              <a:ext cx="2689860" cy="497866"/>
                            </a:xfrm>
                            <a:prstGeom prst="rect">
                              <a:avLst/>
                            </a:prstGeom>
                            <a:noFill/>
                          </wps:spPr>
                          <wps:txbx>
                            <w:txbxContent>
                              <w:p w14:paraId="65D8FC04"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التنظيمات المتعلقة بحماية البيانات</w:t>
                                </w:r>
                              </w:p>
                            </w:txbxContent>
                          </wps:txbx>
                          <wps:bodyPr wrap="square">
                            <a:noAutofit/>
                          </wps:bodyPr>
                        </wps:wsp>
                      </wpg:grpSp>
                      <wpg:grpSp>
                        <wpg:cNvPr id="1826259218" name="Group 1826259218"/>
                        <wpg:cNvGrpSpPr/>
                        <wpg:grpSpPr>
                          <a:xfrm flipH="1">
                            <a:off x="0" y="3776981"/>
                            <a:ext cx="4620473" cy="947448"/>
                            <a:chOff x="0" y="3776981"/>
                            <a:chExt cx="4620473" cy="947448"/>
                          </a:xfrm>
                        </wpg:grpSpPr>
                        <wpg:grpSp>
                          <wpg:cNvPr id="1967548592" name="Group 1967548592"/>
                          <wpg:cNvGrpSpPr/>
                          <wpg:grpSpPr>
                            <a:xfrm flipH="1">
                              <a:off x="0" y="3776981"/>
                              <a:ext cx="4620473" cy="947448"/>
                              <a:chOff x="0" y="3776981"/>
                              <a:chExt cx="5138180" cy="1053606"/>
                            </a:xfrm>
                            <a:solidFill>
                              <a:srgbClr val="D2D2D2"/>
                            </a:solidFill>
                          </wpg:grpSpPr>
                          <wps:wsp>
                            <wps:cNvPr id="190997373" name="Freeform: Shape 190997373"/>
                            <wps:cNvSpPr/>
                            <wps:spPr>
                              <a:xfrm>
                                <a:off x="0" y="3776981"/>
                                <a:ext cx="1053606" cy="1053606"/>
                              </a:xfrm>
                              <a:custGeom>
                                <a:avLst/>
                                <a:gdLst>
                                  <a:gd name="connsiteX0" fmla="*/ 526803 w 1053606"/>
                                  <a:gd name="connsiteY0" fmla="*/ 0 h 1053606"/>
                                  <a:gd name="connsiteX1" fmla="*/ 0 w 1053606"/>
                                  <a:gd name="connsiteY1" fmla="*/ 526803 h 1053606"/>
                                  <a:gd name="connsiteX2" fmla="*/ 526803 w 1053606"/>
                                  <a:gd name="connsiteY2" fmla="*/ 1053607 h 1053606"/>
                                  <a:gd name="connsiteX3" fmla="*/ 1053607 w 1053606"/>
                                  <a:gd name="connsiteY3" fmla="*/ 526803 h 1053606"/>
                                  <a:gd name="connsiteX4" fmla="*/ 526803 w 1053606"/>
                                  <a:gd name="connsiteY4" fmla="*/ 0 h 10536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53606" h="1053606">
                                    <a:moveTo>
                                      <a:pt x="526803" y="0"/>
                                    </a:moveTo>
                                    <a:cubicBezTo>
                                      <a:pt x="235921" y="0"/>
                                      <a:pt x="0" y="235921"/>
                                      <a:pt x="0" y="526803"/>
                                    </a:cubicBezTo>
                                    <a:cubicBezTo>
                                      <a:pt x="0" y="817686"/>
                                      <a:pt x="235921" y="1053607"/>
                                      <a:pt x="526803" y="1053607"/>
                                    </a:cubicBezTo>
                                    <a:cubicBezTo>
                                      <a:pt x="817686" y="1053607"/>
                                      <a:pt x="1053607" y="817686"/>
                                      <a:pt x="1053607" y="526803"/>
                                    </a:cubicBezTo>
                                    <a:cubicBezTo>
                                      <a:pt x="1053607" y="235921"/>
                                      <a:pt x="817686" y="0"/>
                                      <a:pt x="526803" y="0"/>
                                    </a:cubicBezTo>
                                    <a:close/>
                                  </a:path>
                                </a:pathLst>
                              </a:custGeom>
                              <a:solidFill>
                                <a:srgbClr val="9FCFD1"/>
                              </a:solidFill>
                              <a:ln w="32087" cap="flat">
                                <a:noFill/>
                                <a:prstDash val="solid"/>
                                <a:miter/>
                              </a:ln>
                            </wps:spPr>
                            <wps:bodyPr rtlCol="0" anchor="ctr"/>
                          </wps:wsp>
                          <wps:wsp>
                            <wps:cNvPr id="527591574" name="Freeform: Shape 527591574"/>
                            <wps:cNvSpPr/>
                            <wps:spPr>
                              <a:xfrm>
                                <a:off x="1294669" y="3874370"/>
                                <a:ext cx="3843511" cy="858184"/>
                              </a:xfrm>
                              <a:custGeom>
                                <a:avLst/>
                                <a:gdLst>
                                  <a:gd name="connsiteX0" fmla="*/ 429093 w 3843511"/>
                                  <a:gd name="connsiteY0" fmla="*/ 0 h 858184"/>
                                  <a:gd name="connsiteX1" fmla="*/ 3414419 w 3843511"/>
                                  <a:gd name="connsiteY1" fmla="*/ 0 h 858184"/>
                                  <a:gd name="connsiteX2" fmla="*/ 3843511 w 3843511"/>
                                  <a:gd name="connsiteY2" fmla="*/ 429092 h 858184"/>
                                  <a:gd name="connsiteX3" fmla="*/ 3843511 w 3843511"/>
                                  <a:gd name="connsiteY3" fmla="*/ 429092 h 858184"/>
                                  <a:gd name="connsiteX4" fmla="*/ 3414419 w 3843511"/>
                                  <a:gd name="connsiteY4" fmla="*/ 858185 h 858184"/>
                                  <a:gd name="connsiteX5" fmla="*/ 429093 w 3843511"/>
                                  <a:gd name="connsiteY5" fmla="*/ 858185 h 858184"/>
                                  <a:gd name="connsiteX6" fmla="*/ 0 w 3843511"/>
                                  <a:gd name="connsiteY6" fmla="*/ 429092 h 858184"/>
                                  <a:gd name="connsiteX7" fmla="*/ 0 w 3843511"/>
                                  <a:gd name="connsiteY7" fmla="*/ 429092 h 858184"/>
                                  <a:gd name="connsiteX8" fmla="*/ 429093 w 3843511"/>
                                  <a:gd name="connsiteY8" fmla="*/ 0 h 858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843511" h="858184">
                                    <a:moveTo>
                                      <a:pt x="429093" y="0"/>
                                    </a:moveTo>
                                    <a:lnTo>
                                      <a:pt x="3414419" y="0"/>
                                    </a:lnTo>
                                    <a:cubicBezTo>
                                      <a:pt x="3651304" y="0"/>
                                      <a:pt x="3843511" y="192208"/>
                                      <a:pt x="3843511" y="429092"/>
                                    </a:cubicBezTo>
                                    <a:lnTo>
                                      <a:pt x="3843511" y="429092"/>
                                    </a:lnTo>
                                    <a:cubicBezTo>
                                      <a:pt x="3843511" y="665977"/>
                                      <a:pt x="3651304" y="858185"/>
                                      <a:pt x="3414419" y="858185"/>
                                    </a:cubicBezTo>
                                    <a:lnTo>
                                      <a:pt x="429093" y="858185"/>
                                    </a:lnTo>
                                    <a:cubicBezTo>
                                      <a:pt x="192208" y="858185"/>
                                      <a:pt x="0" y="665977"/>
                                      <a:pt x="0" y="429092"/>
                                    </a:cubicBezTo>
                                    <a:lnTo>
                                      <a:pt x="0" y="429092"/>
                                    </a:lnTo>
                                    <a:cubicBezTo>
                                      <a:pt x="0" y="192208"/>
                                      <a:pt x="192208" y="0"/>
                                      <a:pt x="429093" y="0"/>
                                    </a:cubicBezTo>
                                    <a:close/>
                                  </a:path>
                                </a:pathLst>
                              </a:custGeom>
                              <a:solidFill>
                                <a:srgbClr val="9FCFD1"/>
                              </a:solidFill>
                              <a:ln w="32087" cap="flat">
                                <a:noFill/>
                                <a:prstDash val="solid"/>
                                <a:miter/>
                              </a:ln>
                            </wps:spPr>
                            <wps:bodyPr rtlCol="0" anchor="ctr"/>
                          </wps:wsp>
                        </wpg:grpSp>
                        <wps:wsp>
                          <wps:cNvPr id="1581135320" name="Google Shape;3787;p79"/>
                          <wps:cNvSpPr txBox="1">
                            <a:spLocks noChangeArrowheads="1"/>
                          </wps:cNvSpPr>
                          <wps:spPr bwMode="auto">
                            <a:xfrm flipH="1">
                              <a:off x="3810467" y="3958941"/>
                              <a:ext cx="667476" cy="665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6C6BA"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04</w:t>
                                </w:r>
                              </w:p>
                            </w:txbxContent>
                          </wps:txbx>
                          <wps:bodyPr lIns="0" tIns="0" rIns="0" bIns="0"/>
                        </wps:wsp>
                        <wps:wsp>
                          <wps:cNvPr id="1990576310" name="TextBox 46"/>
                          <wps:cNvSpPr txBox="1"/>
                          <wps:spPr>
                            <a:xfrm>
                              <a:off x="473801" y="4051585"/>
                              <a:ext cx="2503805" cy="497866"/>
                            </a:xfrm>
                            <a:prstGeom prst="rect">
                              <a:avLst/>
                            </a:prstGeom>
                            <a:noFill/>
                          </wps:spPr>
                          <wps:txbx>
                            <w:txbxContent>
                              <w:p w14:paraId="2B6E73CA"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المتعلقة بالمساءلة القانونية</w:t>
                                </w:r>
                              </w:p>
                            </w:txbxContent>
                          </wps:txbx>
                          <wps:bodyPr wrap="square">
                            <a:noAutofit/>
                          </wps:bodyPr>
                        </wps:wsp>
                      </wpg:grpSp>
                    </wpg:wgp>
                  </a:graphicData>
                </a:graphic>
              </wp:inline>
            </w:drawing>
          </mc:Choice>
          <mc:Fallback>
            <w:pict>
              <v:group w14:anchorId="4D6A9A28" id="_x0000_s1524" style="width:269.3pt;height:275.4pt;mso-position-horizontal-relative:char;mso-position-vertical-relative:line" coordsize="46204,472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">
                <v:group id="Group 1338771185" o:spid="_x0000_s1525" style="position:absolute;width:46204;height:9474"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">
                  <v:group id="Group 2015563270" o:spid="_x0000_s1526" style="position:absolute;width:46204;height:9474;flip:x"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">
                    <v:shape id="Freeform: Shape 1514897520" o:spid="_x0000_s1527" style="position:absolute;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" path="m526803,c235921,,,235921,,526803v,290883,235921,526804,526803,526804c817686,1053607,1053607,817686,1053607,526803,1053607,235921,817686,,526803,xe" filled="f" stroked="f" strokeweight=".89131mm">
                      <v:stroke joinstyle="miter"/>
                      <v:path arrowok="t" o:connecttype="custom" o:connectlocs="526803,0;0,526803;526803,1053607;1053607,526803;526803,0" o:connectangles="0,0,0,0,0"/>
                    </v:shape>
                    <v:shape id="Freeform: Shape 474577549" o:spid="_x0000_s1528" style="position:absolute;left:12946;top:973;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" path="m429093,l3414419,v236885,,429092,192208,429092,429092l3843511,429092v,236885,-192207,429093,-429092,429093l429093,858185c192208,858185,,665977,,429092r,c,192208,192208,,429093,xe" filled="f" stroked="f" strokeweight=".89131mm">
                      <v:stroke joinstyle="miter"/>
                      <v:path arrowok="t" o:connecttype="custom" o:connectlocs="429093,0;3414419,0;3843511,429092;3843511,429092;3414419,858185;429093,858185;0,429092;0,429092;429093,0" o:connectangles="0,0,0,0,0,0,0,0,0"/>
                    </v:shape>
                  </v:group>
                  <v:shape id="Google Shape;3787;p79" o:spid="_x0000_s1529" type="#_x0000_t202" style="position:absolute;left:38104;top:1819;width:6675;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" filled="f" stroked="f">
                    <v:textbox inset="0,0,0,0">
                      <w:txbxContent>
                        <w:p w14:paraId="107F46DA"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01</w:t>
                          </w:r>
                        </w:p>
                      </w:txbxContent>
                    </v:textbox>
                  </v:shape>
                  <v:shape id="TextBox 28" o:spid="_x0000_s1530" type="#_x0000_t202" style="position:absolute;left:4736;top:2746;width:25038;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" filled="f" stroked="f">
                    <v:textbox>
                      <w:txbxContent>
                        <w:p w14:paraId="5A62BD77"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غياب الأطر القانونية المنظمة</w:t>
                          </w:r>
                        </w:p>
                      </w:txbxContent>
                    </v:textbox>
                  </v:shape>
                </v:group>
                <v:group id="Group 647532556" o:spid="_x0000_s1531" style="position:absolute;top:12591;width:46204;height:9475" coordorigin=",12591"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">
                  <v:group id="Group 661643952" o:spid="_x0000_s1532" style="position:absolute;top:12591;width:46204;height:9475" coordorigin=",12591"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">
                    <v:shape id="Freeform: Shape 98153761" o:spid="_x0000_s1533" style="position:absolute;top:12591;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" path="m526803,c235921,,,235921,,526803v,290883,235921,526804,526803,526804c817686,1053607,1053607,817686,1053607,526803,1053607,235921,817686,,526803,xe" filled="f" stroked="f" strokeweight=".89131mm">
                      <v:stroke joinstyle="miter"/>
                      <v:path arrowok="t" o:connecttype="custom" o:connectlocs="526803,0;0,526803;526803,1053607;1053607,526803;526803,0" o:connectangles="0,0,0,0,0"/>
                    </v:shape>
                    <v:shape id="Freeform: Shape 1355918870" o:spid="_x0000_s1534" style="position:absolute;left:12946;top:13565;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" path="m429093,l3414419,v236885,,429092,192208,429092,429092l3843511,429092v,236885,-192207,429093,-429092,429093l429093,858185c192208,858185,,665977,,429092r,c,192208,192208,,429093,xe" filled="f" stroked="f" strokeweight=".89131mm">
                      <v:stroke joinstyle="miter"/>
                      <v:path arrowok="t" o:connecttype="custom" o:connectlocs="429093,0;3414419,0;3843511,429092;3843511,429092;3414419,858185;429093,858185;0,429092;0,429092;429093,0" o:connectangles="0,0,0,0,0,0,0,0,0"/>
                    </v:shape>
                  </v:group>
                  <v:shape id="Google Shape;3787;p79" o:spid="_x0000_s1535" type="#_x0000_t202" style="position:absolute;left:1186;top:14576;width:6674;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" filled="f" stroked="f">
                    <v:textbox inset="0,0,0,0">
                      <w:txbxContent>
                        <w:p w14:paraId="676BCC19" w14:textId="77777777" w:rsidR="00877C33" w:rsidRDefault="00877C33" w:rsidP="00877C33">
                          <w:pPr>
                            <w:bidi w:val="0"/>
                            <w:jc w:val="center"/>
                            <w:rPr>
                              <w:rFonts w:ascii="Cairo" w:hAnsi="Cairo" w:cs="Cairo"/>
                              <w:b/>
                              <w:bCs/>
                              <w:color w:val="FFFFFF" w:themeColor="background1"/>
                              <w:kern w:val="24"/>
                              <w:sz w:val="64"/>
                              <w:szCs w:val="64"/>
                            </w:rPr>
                          </w:pPr>
                          <w:r>
                            <w:rPr>
                              <w:rFonts w:ascii="Cairo" w:hAnsi="Cairo" w:cs="Cairo"/>
                              <w:b/>
                              <w:bCs/>
                              <w:color w:val="FFFFFF" w:themeColor="background1"/>
                              <w:kern w:val="24"/>
                              <w:sz w:val="64"/>
                              <w:szCs w:val="64"/>
                            </w:rPr>
                            <w:t>02</w:t>
                          </w:r>
                        </w:p>
                      </w:txbxContent>
                    </v:textbox>
                  </v:shape>
                  <v:shape id="TextBox 34" o:spid="_x0000_s1536" type="#_x0000_t202" style="position:absolute;left:16428;top:15415;width:25038;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" filled="f" stroked="f">
                    <v:textbox>
                      <w:txbxContent>
                        <w:p w14:paraId="69EE8F61"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التنسيق بين القطاعات المختلفة</w:t>
                          </w:r>
                        </w:p>
                      </w:txbxContent>
                    </v:textbox>
                  </v:shape>
                </v:group>
                <v:group id="Group 1740128950" o:spid="_x0000_s1537" style="position:absolute;top:25183;width:46204;height:9475" coordorigin=",25183"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">
                  <v:group id="Group 988339667" o:spid="_x0000_s1538" style="position:absolute;top:25183;width:46204;height:9475;flip:x" coordorigin=",25183"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">
                    <v:shape id="Freeform: Shape 1985636267" o:spid="_x0000_s1539" style="position:absolute;top:25183;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" path="m526803,c235921,,,235921,,526803v,290883,235921,526804,526803,526804c817686,1053607,1053607,817686,1053607,526803,1053607,235921,817686,,526803,xe" fillcolor="#ffd966" stroked="f" strokeweight=".89131mm">
                      <v:stroke joinstyle="miter"/>
                      <v:path arrowok="t" o:connecttype="custom" o:connectlocs="526803,0;0,526803;526803,1053607;1053607,526803;526803,0" o:connectangles="0,0,0,0,0"/>
                    </v:shape>
                    <v:shape id="Freeform: Shape 1666939554" o:spid="_x0000_s1540" style="position:absolute;left:12946;top:26157;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" path="m429093,l3414419,v236885,,429092,192208,429092,429092l3843511,429092v,236885,-192207,429093,-429092,429093l429093,858185c192208,858185,,665977,,429092r,c,192208,192208,,429093,xe" fillcolor="#ffd966" stroked="f" strokeweight=".89131mm">
                      <v:stroke joinstyle="miter"/>
                      <v:path arrowok="t" o:connecttype="custom" o:connectlocs="429093,0;3414419,0;3843511,429092;3843511,429092;3414419,858185;429093,858185;0,429092;0,429092;429093,0" o:connectangles="0,0,0,0,0,0,0,0,0"/>
                    </v:shape>
                  </v:group>
                  <v:shape id="Google Shape;3787;p79" o:spid="_x0000_s1541" type="#_x0000_t202" style="position:absolute;left:38104;top:27674;width:6675;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" filled="f" stroked="f">
                    <v:textbox inset="0,0,0,0">
                      <w:txbxContent>
                        <w:p w14:paraId="045EEEDE"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03</w:t>
                          </w:r>
                        </w:p>
                      </w:txbxContent>
                    </v:textbox>
                  </v:shape>
                  <v:shape id="TextBox 40" o:spid="_x0000_s1542" type="#_x0000_t202" style="position:absolute;left:2878;top:27793;width:26898;height:4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" filled="f" stroked="f">
                    <v:textbox>
                      <w:txbxContent>
                        <w:p w14:paraId="65D8FC04"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التنظيمات المتعلقة بحماية البيانات</w:t>
                          </w:r>
                        </w:p>
                      </w:txbxContent>
                    </v:textbox>
                  </v:shape>
                </v:group>
                <v:group id="Group 1826259218" o:spid="_x0000_s1543" style="position:absolute;top:37769;width:46204;height:9475;flip:x" coordorigin=",37769" coordsize="46204,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">
                  <v:group id="Group 1967548592" o:spid="_x0000_s1544" style="position:absolute;top:37769;width:46204;height:9475;flip:x" coordorigin=",37769" coordsize="51381,10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">
                    <v:shape id="Freeform: Shape 190997373" o:spid="_x0000_s1545" style="position:absolute;top:37769;width:10536;height:10536;visibility:visible;mso-wrap-style:square;v-text-anchor:middle" coordsize="1053606,105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" path="m526803,c235921,,,235921,,526803v,290883,235921,526804,526803,526804c817686,1053607,1053607,817686,1053607,526803,1053607,235921,817686,,526803,xe" fillcolor="#9fcfd1" stroked="f" strokeweight=".89131mm">
                      <v:stroke joinstyle="miter"/>
                      <v:path arrowok="t" o:connecttype="custom" o:connectlocs="526803,0;0,526803;526803,1053607;1053607,526803;526803,0" o:connectangles="0,0,0,0,0"/>
                    </v:shape>
                    <v:shape id="Freeform: Shape 527591574" o:spid="_x0000_s1546" style="position:absolute;left:12946;top:38743;width:38435;height:8582;visibility:visible;mso-wrap-style:square;v-text-anchor:middle" coordsize="3843511,85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" path="m429093,l3414419,v236885,,429092,192208,429092,429092l3843511,429092v,236885,-192207,429093,-429092,429093l429093,858185c192208,858185,,665977,,429092r,c,192208,192208,,429093,xe" fillcolor="#9fcfd1" stroked="f" strokeweight=".89131mm">
                      <v:stroke joinstyle="miter"/>
                      <v:path arrowok="t" o:connecttype="custom" o:connectlocs="429093,0;3414419,0;3843511,429092;3843511,429092;3414419,858185;429093,858185;0,429092;0,429092;429093,0" o:connectangles="0,0,0,0,0,0,0,0,0"/>
                    </v:shape>
                  </v:group>
                  <v:shape id="Google Shape;3787;p79" o:spid="_x0000_s1547" type="#_x0000_t202" style="position:absolute;left:38104;top:39589;width:6675;height:665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" filled="f" stroked="f">
                    <v:textbox inset="0,0,0,0">
                      <w:txbxContent>
                        <w:p w14:paraId="1F36C6BA" w14:textId="77777777" w:rsidR="00877C33" w:rsidRDefault="00877C33" w:rsidP="00877C33">
                          <w:pPr>
                            <w:bidi w:val="0"/>
                            <w:jc w:val="center"/>
                            <w:rPr>
                              <w:rFonts w:ascii="Cairo" w:hAnsi="Cairo" w:cs="Cairo"/>
                              <w:b/>
                              <w:bCs/>
                              <w:color w:val="746F6D"/>
                              <w:kern w:val="24"/>
                              <w:sz w:val="64"/>
                              <w:szCs w:val="64"/>
                            </w:rPr>
                          </w:pPr>
                          <w:r>
                            <w:rPr>
                              <w:rFonts w:ascii="Cairo" w:hAnsi="Cairo" w:cs="Cairo"/>
                              <w:b/>
                              <w:bCs/>
                              <w:color w:val="746F6D"/>
                              <w:kern w:val="24"/>
                              <w:sz w:val="64"/>
                              <w:szCs w:val="64"/>
                            </w:rPr>
                            <w:t>04</w:t>
                          </w:r>
                        </w:p>
                      </w:txbxContent>
                    </v:textbox>
                  </v:shape>
                  <v:shape id="TextBox 46" o:spid="_x0000_s1548" type="#_x0000_t202" style="position:absolute;left:4738;top:40515;width:25038;height:4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" filled="f" stroked="f">
                    <v:textbox>
                      <w:txbxContent>
                        <w:p w14:paraId="2B6E73CA" w14:textId="77777777" w:rsidR="00877C33" w:rsidRDefault="00877C33" w:rsidP="00877C33">
                          <w:pPr>
                            <w:bidi w:val="0"/>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التحديات المتعلقة بالمساءلة القانونية</w:t>
                          </w:r>
                        </w:p>
                      </w:txbxContent>
                    </v:textbox>
                  </v:shape>
                </v:group>
                <w10:anchorlock/>
              </v:group>
            </w:pict>
          </mc:Fallback>
        </mc:AlternateContent>
      </w:r>
    </w:p>
    <w:p w14:paraId="639F0B39" w14:textId="25EA817D" w:rsidR="00377231" w:rsidRPr="00E74A2C" w:rsidRDefault="00377231" w:rsidP="00675E6B">
      <w:pPr>
        <w:rPr>
          <w:rFonts w:ascii="Sakkal Majalla" w:hAnsi="Sakkal Majalla"/>
          <w:b/>
          <w:bCs/>
          <w:sz w:val="32"/>
          <w:szCs w:val="32"/>
          <w:rtl/>
        </w:rPr>
      </w:pPr>
      <w:r w:rsidRPr="002A078C">
        <w:rPr>
          <w:rFonts w:ascii="Sakkal Majalla" w:hAnsi="Sakkal Majalla"/>
          <w:noProof/>
          <w:sz w:val="34"/>
          <w:lang w:bidi="ar-EG"/>
        </w:rPr>
        <w:lastRenderedPageBreak/>
        <mc:AlternateContent>
          <mc:Choice Requires="wpg">
            <w:drawing>
              <wp:inline distT="0" distB="0" distL="0" distR="0" wp14:anchorId="30765CD2" wp14:editId="3F6485F8">
                <wp:extent cx="5731510" cy="892088"/>
                <wp:effectExtent l="0" t="0" r="2540" b="22860"/>
                <wp:docPr id="1291940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98782823" name="مجموعة 47"/>
                        <wpg:cNvGrpSpPr/>
                        <wpg:grpSpPr>
                          <a:xfrm>
                            <a:off x="0" y="0"/>
                            <a:ext cx="5731510" cy="895351"/>
                            <a:chOff x="0" y="0"/>
                            <a:chExt cx="5878196" cy="918845"/>
                          </a:xfrm>
                        </wpg:grpSpPr>
                        <wpg:grpSp>
                          <wpg:cNvPr id="1919364312" name="مجموعة 48"/>
                          <wpg:cNvGrpSpPr/>
                          <wpg:grpSpPr>
                            <a:xfrm>
                              <a:off x="0" y="0"/>
                              <a:ext cx="5878196" cy="918845"/>
                              <a:chOff x="0" y="0"/>
                              <a:chExt cx="6240348" cy="919070"/>
                            </a:xfrm>
                          </wpg:grpSpPr>
                          <wpg:grpSp>
                            <wpg:cNvPr id="152626025" name="مجموعة 49"/>
                            <wpg:cNvGrpSpPr/>
                            <wpg:grpSpPr>
                              <a:xfrm>
                                <a:off x="0" y="169208"/>
                                <a:ext cx="5433072" cy="580613"/>
                                <a:chOff x="0" y="169208"/>
                                <a:chExt cx="5433072" cy="580613"/>
                              </a:xfrm>
                            </wpg:grpSpPr>
                            <wps:wsp>
                              <wps:cNvPr id="707932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873656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99195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11416744" name="مربع نص 41"/>
                          <wps:cNvSpPr txBox="1"/>
                          <wps:spPr>
                            <a:xfrm>
                              <a:off x="204466" y="256739"/>
                              <a:ext cx="4615440" cy="389157"/>
                            </a:xfrm>
                            <a:prstGeom prst="rect">
                              <a:avLst/>
                            </a:prstGeom>
                            <a:noFill/>
                          </wps:spPr>
                          <wps:txbx>
                            <w:txbxContent>
                              <w:p w14:paraId="677E693D" w14:textId="2DDEDA14"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غياب الأطر القانونية المنظمة</w:t>
                                </w:r>
                              </w:p>
                            </w:txbxContent>
                          </wps:txbx>
                          <wps:bodyPr wrap="square" rtlCol="1">
                            <a:spAutoFit/>
                          </wps:bodyPr>
                        </wps:wsp>
                      </wpg:grpSp>
                      <pic:pic xmlns:pic="http://schemas.openxmlformats.org/drawingml/2006/picture">
                        <pic:nvPicPr>
                          <pic:cNvPr id="12232967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0765CD2" id="_x0000_s15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KAi2yWBwAA9x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5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">
                  <v:group id="مجموعة 48" o:spid="_x0000_s15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">
                    <v:group id="مجموعة 49" o:spid="_x0000_s15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">
                      <v:shape id="شكل حر 50" o:spid="_x0000_s15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&#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" fillcolor="#a5a5a5 [2092]" stroked="f" strokeweight="1pt">
                        <v:stroke joinstyle="miter"/>
                      </v:roundrect>
                    </v:group>
                    <v:oval id="شكل بيضاوي 52" o:spid="_x0000_s15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" filled="f" strokecolor="#168489" strokeweight="1pt">
                      <v:stroke joinstyle="miter"/>
                    </v:oval>
                  </v:group>
                  <v:shape id="مربع نص 41" o:spid="_x0000_s155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" filled="f" stroked="f">
                    <v:textbox style="mso-fit-shape-to-text:t">
                      <w:txbxContent>
                        <w:p w14:paraId="677E693D" w14:textId="2DDEDA14"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غياب الأطر القانونية المنظمة</w:t>
                          </w:r>
                        </w:p>
                      </w:txbxContent>
                    </v:textbox>
                  </v:shape>
                </v:group>
                <v:shape id="صورة 54" o:spid="_x0000_s15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">
                  <v:imagedata r:id="rId105" o:title=""/>
                </v:shape>
                <w10:anchorlock/>
              </v:group>
            </w:pict>
          </mc:Fallback>
        </mc:AlternateContent>
      </w:r>
    </w:p>
    <w:p w14:paraId="53957243" w14:textId="06196D1A"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hyperlink r:id="rId195"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 xml:space="preserve">مجال تقني حديث وسريع التطور، ولا تزال العديد من الحكومات تفتقر إلى الأطر القانونية والتنظيمية التي تحدد كيفية استخدام هذه التكنولوجيا. هذا الفراغ القانوني قد يؤدي إلى سوء استخدام </w:t>
      </w:r>
      <w:hyperlink r:id="rId196"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أو استخدامه بطريقة لا تراعي حقوق الأفراد.</w:t>
      </w:r>
    </w:p>
    <w:p w14:paraId="274D59F2" w14:textId="4AFD27F9"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 xml:space="preserve">قد تقوم بعض الجهات الحكومية باستخدام تقنيات </w:t>
      </w:r>
      <w:hyperlink r:id="rId197"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في مجالات حساسة مثل المراقبة أو اتخاذ القرارات القضائية دون وجود قوانين واضحة تنظم ذلك.</w:t>
      </w:r>
    </w:p>
    <w:p w14:paraId="1DD47E8E" w14:textId="67FD5455" w:rsidR="00377231" w:rsidRPr="00E74A2C" w:rsidRDefault="00377231" w:rsidP="00675E6B">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C993D68" wp14:editId="5A80DE70">
                <wp:extent cx="5731510" cy="892088"/>
                <wp:effectExtent l="0" t="0" r="2540" b="22860"/>
                <wp:docPr id="3273191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36227086" name="مجموعة 47"/>
                        <wpg:cNvGrpSpPr/>
                        <wpg:grpSpPr>
                          <a:xfrm>
                            <a:off x="0" y="0"/>
                            <a:ext cx="5731510" cy="895351"/>
                            <a:chOff x="0" y="0"/>
                            <a:chExt cx="5878196" cy="918845"/>
                          </a:xfrm>
                        </wpg:grpSpPr>
                        <wpg:grpSp>
                          <wpg:cNvPr id="1341649992" name="مجموعة 48"/>
                          <wpg:cNvGrpSpPr/>
                          <wpg:grpSpPr>
                            <a:xfrm>
                              <a:off x="0" y="0"/>
                              <a:ext cx="5878196" cy="918845"/>
                              <a:chOff x="0" y="0"/>
                              <a:chExt cx="6240348" cy="919070"/>
                            </a:xfrm>
                          </wpg:grpSpPr>
                          <wpg:grpSp>
                            <wpg:cNvPr id="1012279111" name="مجموعة 49"/>
                            <wpg:cNvGrpSpPr/>
                            <wpg:grpSpPr>
                              <a:xfrm>
                                <a:off x="0" y="169208"/>
                                <a:ext cx="5433072" cy="580613"/>
                                <a:chOff x="0" y="169208"/>
                                <a:chExt cx="5433072" cy="580613"/>
                              </a:xfrm>
                            </wpg:grpSpPr>
                            <wps:wsp>
                              <wps:cNvPr id="9286143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66903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2474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2933373" name="مربع نص 41"/>
                          <wps:cNvSpPr txBox="1"/>
                          <wps:spPr>
                            <a:xfrm>
                              <a:off x="204466" y="256739"/>
                              <a:ext cx="4615440" cy="389157"/>
                            </a:xfrm>
                            <a:prstGeom prst="rect">
                              <a:avLst/>
                            </a:prstGeom>
                            <a:noFill/>
                          </wps:spPr>
                          <wps:txbx>
                            <w:txbxContent>
                              <w:p w14:paraId="7C07BFDC" w14:textId="44394DA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التنسيق بين القطاعات المختلفة</w:t>
                                </w:r>
                              </w:p>
                            </w:txbxContent>
                          </wps:txbx>
                          <wps:bodyPr wrap="square" rtlCol="1">
                            <a:spAutoFit/>
                          </wps:bodyPr>
                        </wps:wsp>
                      </wpg:grpSp>
                      <pic:pic xmlns:pic="http://schemas.openxmlformats.org/drawingml/2006/picture">
                        <pic:nvPicPr>
                          <pic:cNvPr id="40084844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993D68" id="_x0000_s15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">
                <v:group id="مجموعة 47" o:spid="_x0000_s15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">
                  <v:group id="مجموعة 48" o:spid="_x0000_s15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">
                    <v:group id="مجموعة 49" o:spid="_x0000_s15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">
                      <v:shape id="شكل حر 50" o:spid="_x0000_s15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" fillcolor="#a5a5a5 [2092]" stroked="f" strokeweight="1pt">
                        <v:stroke joinstyle="miter"/>
                      </v:roundrect>
                    </v:group>
                    <v:oval id="شكل بيضاوي 52" o:spid="_x0000_s15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" filled="f" strokecolor="#168489" strokeweight="1pt">
                      <v:stroke joinstyle="miter"/>
                    </v:oval>
                  </v:group>
                  <v:shape id="مربع نص 41" o:spid="_x0000_s156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" filled="f" stroked="f">
                    <v:textbox style="mso-fit-shape-to-text:t">
                      <w:txbxContent>
                        <w:p w14:paraId="7C07BFDC" w14:textId="44394DAC"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التنسيق بين القطاعات المختلفة</w:t>
                          </w:r>
                        </w:p>
                      </w:txbxContent>
                    </v:textbox>
                  </v:shape>
                </v:group>
                <v:shape id="صورة 54" o:spid="_x0000_s15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">
                  <v:imagedata r:id="rId105" o:title=""/>
                </v:shape>
                <w10:anchorlock/>
              </v:group>
            </w:pict>
          </mc:Fallback>
        </mc:AlternateContent>
      </w:r>
    </w:p>
    <w:p w14:paraId="1FBFD5D4" w14:textId="4E33153F"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 xml:space="preserve">استخدام </w:t>
      </w:r>
      <w:hyperlink r:id="rId198"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في الحكومة يتطلب تنسيقا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بين عدة قطاعات مثل الأمن، الصحة، والتعليم، وغيرها. في بعض الأحيان، قد تكون هناك صعوبة في التنسيق بين هذه الجهات المختلفة، مما قد يؤدي إلى تداخل أو تعارض في السياسات المتبعة.</w:t>
      </w:r>
    </w:p>
    <w:p w14:paraId="0E49B930" w14:textId="099D8774"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 xml:space="preserve">قد تقوم وزارة الصحة باستخدام </w:t>
      </w:r>
      <w:hyperlink r:id="rId199"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لتحليل بيانات المرضى، في حين تستخدم وزارة الأمن نفس البيانات لأغراض مختلفة. هذا قد يؤدي إلى تعارض بين سياسات الخصوصية وسياسات الأمن.</w:t>
      </w:r>
    </w:p>
    <w:p w14:paraId="3D5225E7" w14:textId="34A85286" w:rsidR="00675E6B" w:rsidRPr="00E74A2C" w:rsidRDefault="00377231" w:rsidP="001B33CA">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3872AC15" wp14:editId="5CCC084F">
                <wp:extent cx="5731510" cy="892088"/>
                <wp:effectExtent l="0" t="0" r="2540" b="22860"/>
                <wp:docPr id="21163472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8841868" name="مجموعة 47"/>
                        <wpg:cNvGrpSpPr/>
                        <wpg:grpSpPr>
                          <a:xfrm>
                            <a:off x="0" y="0"/>
                            <a:ext cx="5731510" cy="895351"/>
                            <a:chOff x="0" y="0"/>
                            <a:chExt cx="5878196" cy="918845"/>
                          </a:xfrm>
                        </wpg:grpSpPr>
                        <wpg:grpSp>
                          <wpg:cNvPr id="2136019662" name="مجموعة 48"/>
                          <wpg:cNvGrpSpPr/>
                          <wpg:grpSpPr>
                            <a:xfrm>
                              <a:off x="0" y="0"/>
                              <a:ext cx="5878196" cy="918845"/>
                              <a:chOff x="0" y="0"/>
                              <a:chExt cx="6240348" cy="919070"/>
                            </a:xfrm>
                          </wpg:grpSpPr>
                          <wpg:grpSp>
                            <wpg:cNvPr id="1075298381" name="مجموعة 49"/>
                            <wpg:cNvGrpSpPr/>
                            <wpg:grpSpPr>
                              <a:xfrm>
                                <a:off x="0" y="169208"/>
                                <a:ext cx="5433072" cy="580613"/>
                                <a:chOff x="0" y="169208"/>
                                <a:chExt cx="5433072" cy="580613"/>
                              </a:xfrm>
                            </wpg:grpSpPr>
                            <wps:wsp>
                              <wps:cNvPr id="4969295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0045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61079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3079891" name="مربع نص 41"/>
                          <wps:cNvSpPr txBox="1"/>
                          <wps:spPr>
                            <a:xfrm>
                              <a:off x="204466" y="256739"/>
                              <a:ext cx="4615440" cy="389157"/>
                            </a:xfrm>
                            <a:prstGeom prst="rect">
                              <a:avLst/>
                            </a:prstGeom>
                            <a:noFill/>
                          </wps:spPr>
                          <wps:txbx>
                            <w:txbxContent>
                              <w:p w14:paraId="1CE25F62" w14:textId="542BF5C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التنظيمات المتعلقة بحماية البيانات</w:t>
                                </w:r>
                              </w:p>
                            </w:txbxContent>
                          </wps:txbx>
                          <wps:bodyPr wrap="square" rtlCol="1">
                            <a:spAutoFit/>
                          </wps:bodyPr>
                        </wps:wsp>
                      </wpg:grpSp>
                      <pic:pic xmlns:pic="http://schemas.openxmlformats.org/drawingml/2006/picture">
                        <pic:nvPicPr>
                          <pic:cNvPr id="1183841655"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72AC15" id="_x0000_s15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ZARmQcAAPgcAAAOAAAAZHJzL2Uyb0RvYy54bWzsWd2O00YUvq/Udxj5&#10;shLE/z8RC1qgoEqUIqCivXScSWJhe1x7sslyW6gQLwKtWlW0pRVvkrxNv5nx2E4224QtRarExW5m&#10;7Dm/c86Z74y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mdkBG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5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">
                  <v:group id="مجموعة 48" o:spid="_x0000_s15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">
                    <v:group id="مجموعة 49" o:spid="_x0000_s15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">
                      <v:shape id="شكل حر 50" o:spid="_x0000_s15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" fillcolor="#a5a5a5 [2092]" stroked="f" strokeweight="1pt">
                        <v:stroke joinstyle="miter"/>
                      </v:roundrect>
                    </v:group>
                    <v:oval id="شكل بيضاوي 52" o:spid="_x0000_s15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" filled="f" strokecolor="#168489" strokeweight="1pt">
                      <v:stroke joinstyle="miter"/>
                    </v:oval>
                  </v:group>
                  <v:shape id="مربع نص 41" o:spid="_x0000_s157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" filled="f" stroked="f">
                    <v:textbox style="mso-fit-shape-to-text:t">
                      <w:txbxContent>
                        <w:p w14:paraId="1CE25F62" w14:textId="542BF5C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التنظيمات المتعلقة بحماية البيانات</w:t>
                          </w:r>
                        </w:p>
                      </w:txbxContent>
                    </v:textbox>
                  </v:shape>
                </v:group>
                <v:shape id="صورة 54" o:spid="_x0000_s15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">
                  <v:imagedata r:id="rId105" o:title=""/>
                </v:shape>
                <w10:anchorlock/>
              </v:group>
            </w:pict>
          </mc:Fallback>
        </mc:AlternateContent>
      </w:r>
    </w:p>
    <w:p w14:paraId="6C04D61B" w14:textId="7CB87405"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 xml:space="preserve">البيانات التي يتم جمعها ومعالجتها بواسطة أنظمة </w:t>
      </w:r>
      <w:hyperlink r:id="rId200"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غالبا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ما تكون حساسة وتتطلب حماية دقيقة. هناك حاجة إلى لوائح صارمة تحكم كيفية جمع البيانات، وكيفية معالجتها وتخزينها، ومن يمكنه الوصول إليها.</w:t>
      </w:r>
    </w:p>
    <w:p w14:paraId="1096AD9E" w14:textId="0482359D"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إذا تم جمع بيانات المواطنين الصحية واستخدامها لتحليل الاتجاهات الصحية، يجب أن تكون هناك ضمانات تمنع تسريب هذه البيانات أو استخدامها لأغراض غير مشروعة.</w:t>
      </w:r>
    </w:p>
    <w:p w14:paraId="396FC8F6" w14:textId="2371971D" w:rsidR="00675E6B" w:rsidRPr="00E74A2C" w:rsidRDefault="00377231" w:rsidP="003C7FD7">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BB818CF" wp14:editId="03E180BA">
                <wp:extent cx="5731510" cy="892088"/>
                <wp:effectExtent l="0" t="0" r="2540" b="22860"/>
                <wp:docPr id="18397690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49320391" name="مجموعة 47"/>
                        <wpg:cNvGrpSpPr/>
                        <wpg:grpSpPr>
                          <a:xfrm>
                            <a:off x="0" y="0"/>
                            <a:ext cx="5731510" cy="895351"/>
                            <a:chOff x="0" y="0"/>
                            <a:chExt cx="5878196" cy="918845"/>
                          </a:xfrm>
                        </wpg:grpSpPr>
                        <wpg:grpSp>
                          <wpg:cNvPr id="1958754704" name="مجموعة 48"/>
                          <wpg:cNvGrpSpPr/>
                          <wpg:grpSpPr>
                            <a:xfrm>
                              <a:off x="0" y="0"/>
                              <a:ext cx="5878196" cy="918845"/>
                              <a:chOff x="0" y="0"/>
                              <a:chExt cx="6240348" cy="919070"/>
                            </a:xfrm>
                          </wpg:grpSpPr>
                          <wpg:grpSp>
                            <wpg:cNvPr id="303779475" name="مجموعة 49"/>
                            <wpg:cNvGrpSpPr/>
                            <wpg:grpSpPr>
                              <a:xfrm>
                                <a:off x="0" y="169208"/>
                                <a:ext cx="5433072" cy="580613"/>
                                <a:chOff x="0" y="169208"/>
                                <a:chExt cx="5433072" cy="580613"/>
                              </a:xfrm>
                            </wpg:grpSpPr>
                            <wps:wsp>
                              <wps:cNvPr id="18075544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01739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76337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2573768" name="مربع نص 41"/>
                          <wps:cNvSpPr txBox="1"/>
                          <wps:spPr>
                            <a:xfrm>
                              <a:off x="204466" y="256739"/>
                              <a:ext cx="4615440" cy="389157"/>
                            </a:xfrm>
                            <a:prstGeom prst="rect">
                              <a:avLst/>
                            </a:prstGeom>
                            <a:noFill/>
                          </wps:spPr>
                          <wps:txbx>
                            <w:txbxContent>
                              <w:p w14:paraId="14D4E67A" w14:textId="56BBD5B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التحديات المتعلقة بالمساءلة القانونية</w:t>
                                </w:r>
                              </w:p>
                            </w:txbxContent>
                          </wps:txbx>
                          <wps:bodyPr wrap="square" rtlCol="1">
                            <a:spAutoFit/>
                          </wps:bodyPr>
                        </wps:wsp>
                      </wpg:grpSp>
                      <pic:pic xmlns:pic="http://schemas.openxmlformats.org/drawingml/2006/picture">
                        <pic:nvPicPr>
                          <pic:cNvPr id="194874656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BB818CF" id="_x0000_s15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3JQVd54HAAD5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5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">
                  <v:group id="مجموعة 48" o:spid="_x0000_s15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">
                    <v:group id="مجموعة 49" o:spid="_x0000_s15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">
                      <v:shape id="شكل حر 50" o:spid="_x0000_s15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" fillcolor="#a5a5a5 [2092]" stroked="f" strokeweight="1pt">
                        <v:stroke joinstyle="miter"/>
                      </v:roundrect>
                    </v:group>
                    <v:oval id="شكل بيضاوي 52" o:spid="_x0000_s15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" filled="f" strokecolor="#168489" strokeweight="1pt">
                      <v:stroke joinstyle="miter"/>
                    </v:oval>
                  </v:group>
                  <v:shape id="مربع نص 41" o:spid="_x0000_s158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" filled="f" stroked="f">
                    <v:textbox style="mso-fit-shape-to-text:t">
                      <w:txbxContent>
                        <w:p w14:paraId="14D4E67A" w14:textId="56BBD5B1"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التحديات المتعلقة بالمساءلة القانونية</w:t>
                          </w:r>
                        </w:p>
                      </w:txbxContent>
                    </v:textbox>
                  </v:shape>
                </v:group>
                <v:shape id="صورة 54" o:spid="_x0000_s15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">
                  <v:imagedata r:id="rId105" o:title=""/>
                </v:shape>
                <w10:anchorlock/>
              </v:group>
            </w:pict>
          </mc:Fallback>
        </mc:AlternateContent>
      </w:r>
    </w:p>
    <w:p w14:paraId="107D570B" w14:textId="578B17C8"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color w:val="168489"/>
          <w:sz w:val="32"/>
          <w:szCs w:val="32"/>
          <w:rtl/>
        </w:rPr>
        <w:t xml:space="preserve">وصف التحدي: </w:t>
      </w:r>
      <w:r w:rsidRPr="00AC7AE4">
        <w:rPr>
          <w:rFonts w:ascii="Sakkal Majalla" w:hAnsi="Sakkal Majalla" w:cs="Sakkal Majalla"/>
          <w:sz w:val="32"/>
          <w:szCs w:val="32"/>
          <w:rtl/>
        </w:rPr>
        <w:t xml:space="preserve">في حالة حدوث أخطاء أو مشكلات ناجمة عن قرارات أنظمة </w:t>
      </w:r>
      <w:hyperlink r:id="rId201" w:history="1">
        <w:r w:rsidR="006D2F31" w:rsidRPr="006D2F31">
          <w:rPr>
            <w:rStyle w:val="Hyperlink"/>
            <w:rFonts w:ascii="Sakkal Majalla" w:hAnsi="Sakkal Majalla" w:cs="Sakkal Majalla"/>
            <w:sz w:val="32"/>
            <w:szCs w:val="32"/>
            <w:rtl/>
          </w:rPr>
          <w:t>الذكاء الاصطناعي</w:t>
        </w:r>
      </w:hyperlink>
      <w:r w:rsidRPr="00AC7AE4">
        <w:rPr>
          <w:rFonts w:ascii="Sakkal Majalla" w:hAnsi="Sakkal Majalla" w:cs="Sakkal Majalla"/>
          <w:sz w:val="32"/>
          <w:szCs w:val="32"/>
          <w:rtl/>
        </w:rPr>
        <w:t>، قد يكون من الصعب تحديد من يتحمل المسؤولية القانونية. هل يتحمل المطورون المسؤولية؟ أم الجهة الحكومية التي تستخدم النظام؟ أم الشركة التي قدمت الخدمة؟</w:t>
      </w:r>
    </w:p>
    <w:p w14:paraId="3380F406" w14:textId="37941667" w:rsidR="00675E6B" w:rsidRDefault="00675E6B">
      <w:pPr>
        <w:pStyle w:val="a5"/>
        <w:numPr>
          <w:ilvl w:val="0"/>
          <w:numId w:val="17"/>
        </w:numPr>
        <w:spacing w:line="360" w:lineRule="auto"/>
        <w:ind w:left="811" w:hanging="454"/>
        <w:jc w:val="both"/>
        <w:rPr>
          <w:rFonts w:ascii="Sakkal Majalla" w:hAnsi="Sakkal Majalla" w:cs="Sakkal Majalla"/>
          <w:sz w:val="32"/>
          <w:szCs w:val="32"/>
        </w:rPr>
      </w:pPr>
      <w:r w:rsidRPr="00AC7AE4">
        <w:rPr>
          <w:rFonts w:ascii="Sakkal Majalla" w:hAnsi="Sakkal Majalla" w:cs="Sakkal Majalla"/>
          <w:color w:val="168489"/>
          <w:sz w:val="32"/>
          <w:szCs w:val="32"/>
          <w:rtl/>
        </w:rPr>
        <w:t xml:space="preserve">المثال: </w:t>
      </w:r>
      <w:r w:rsidRPr="00AC7AE4">
        <w:rPr>
          <w:rFonts w:ascii="Sakkal Majalla" w:hAnsi="Sakkal Majalla" w:cs="Sakkal Majalla"/>
          <w:sz w:val="32"/>
          <w:szCs w:val="32"/>
          <w:rtl/>
        </w:rPr>
        <w:t>إذا اتخذ نظام ذكاء اصطناعي حكومي قرارا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خاطئا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أدى إلى أضرار مالية أو اجتماعية لمواطن ما، فقد يكون من الصعب تحديد من المسؤول عن التعويض.</w:t>
      </w:r>
    </w:p>
    <w:p w14:paraId="6EC12411" w14:textId="6274055D" w:rsidR="009527F6" w:rsidRPr="009527F6" w:rsidRDefault="009527F6" w:rsidP="00AA10F1">
      <w:pPr>
        <w:spacing w:line="360" w:lineRule="auto"/>
        <w:ind w:left="357"/>
        <w:jc w:val="center"/>
        <w:rPr>
          <w:rFonts w:ascii="Sakkal Majalla" w:hAnsi="Sakkal Majalla"/>
          <w:sz w:val="32"/>
          <w:szCs w:val="32"/>
          <w:rtl/>
        </w:rPr>
      </w:pPr>
      <w:r w:rsidRPr="009527F6">
        <w:rPr>
          <w:rFonts w:ascii="Sakkal Majalla" w:hAnsi="Sakkal Majalla"/>
          <w:noProof/>
          <w:sz w:val="32"/>
          <w:szCs w:val="32"/>
        </w:rPr>
        <w:drawing>
          <wp:inline distT="0" distB="0" distL="0" distR="0" wp14:anchorId="17FEA98A" wp14:editId="0DBAF76E">
            <wp:extent cx="2019300" cy="2019300"/>
            <wp:effectExtent l="0" t="0" r="0" b="0"/>
            <wp:docPr id="10" name="Picture 9">
              <a:extLst xmlns:a="http://schemas.openxmlformats.org/drawingml/2006/main">
                <a:ext uri="{FF2B5EF4-FFF2-40B4-BE49-F238E27FC236}">
                  <a16:creationId xmlns:a16="http://schemas.microsoft.com/office/drawing/2014/main" id="{C423D00E-19B8-24AC-AC91-97A717BFD6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423D00E-19B8-24AC-AC91-97A717BFD6C1}"/>
                        </a:ext>
                      </a:extLst>
                    </pic:cNvPr>
                    <pic:cNvPicPr>
                      <a:picLocks noChangeAspect="1"/>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2019389" cy="2019389"/>
                    </a:xfrm>
                    <a:prstGeom prst="rect">
                      <a:avLst/>
                    </a:prstGeom>
                  </pic:spPr>
                </pic:pic>
              </a:graphicData>
            </a:graphic>
          </wp:inline>
        </w:drawing>
      </w:r>
    </w:p>
    <w:p w14:paraId="751E5867" w14:textId="6ABCFBFA" w:rsidR="00675E6B" w:rsidRDefault="00377231" w:rsidP="001B33CA">
      <w:pPr>
        <w:pageBreakBefore/>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6F1B94A3" wp14:editId="383B1E95">
                <wp:extent cx="5731510" cy="895350"/>
                <wp:effectExtent l="0" t="0" r="21590" b="19050"/>
                <wp:docPr id="44569894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02502301"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53993170" name="مجموعة 39"/>
                        <wpg:cNvGrpSpPr/>
                        <wpg:grpSpPr>
                          <a:xfrm>
                            <a:off x="0" y="0"/>
                            <a:ext cx="5731510" cy="895350"/>
                            <a:chOff x="0" y="0"/>
                            <a:chExt cx="5878196" cy="918845"/>
                          </a:xfrm>
                        </wpg:grpSpPr>
                        <wpg:grpSp>
                          <wpg:cNvPr id="1911257488" name="مجموعة 40"/>
                          <wpg:cNvGrpSpPr/>
                          <wpg:grpSpPr>
                            <a:xfrm>
                              <a:off x="0" y="0"/>
                              <a:ext cx="5878196" cy="918845"/>
                              <a:chOff x="0" y="0"/>
                              <a:chExt cx="6240348" cy="919070"/>
                            </a:xfrm>
                          </wpg:grpSpPr>
                          <wpg:grpSp>
                            <wpg:cNvPr id="942149358" name="مجموعة 41"/>
                            <wpg:cNvGrpSpPr/>
                            <wpg:grpSpPr>
                              <a:xfrm>
                                <a:off x="0" y="169208"/>
                                <a:ext cx="5433072" cy="580613"/>
                                <a:chOff x="0" y="169208"/>
                                <a:chExt cx="5433072" cy="580613"/>
                              </a:xfrm>
                            </wpg:grpSpPr>
                            <wps:wsp>
                              <wps:cNvPr id="14068580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265640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826785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1194372" name="مربع نص 41"/>
                          <wps:cNvSpPr txBox="1"/>
                          <wps:spPr>
                            <a:xfrm>
                              <a:off x="204484" y="257055"/>
                              <a:ext cx="4616071" cy="387740"/>
                            </a:xfrm>
                            <a:prstGeom prst="rect">
                              <a:avLst/>
                            </a:prstGeom>
                            <a:noFill/>
                          </wps:spPr>
                          <wps:txbx>
                            <w:txbxContent>
                              <w:p w14:paraId="1815DB33" w14:textId="459912F2"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أمثلة لتطبيقات الذكاء الاصطناعي في الحكومات العالمية</w:t>
                                </w:r>
                              </w:p>
                            </w:txbxContent>
                          </wps:txbx>
                          <wps:bodyPr wrap="square" rtlCol="1">
                            <a:spAutoFit/>
                          </wps:bodyPr>
                        </wps:wsp>
                      </wpg:grpSp>
                    </wpg:wgp>
                  </a:graphicData>
                </a:graphic>
              </wp:inline>
            </w:drawing>
          </mc:Choice>
          <mc:Fallback>
            <w:pict>
              <v:group w14:anchorId="6F1B94A3" id="_x0000_s158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301SZqAcAALgc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158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">
                  <v:imagedata r:id="rId89" o:title=""/>
                </v:shape>
                <v:group id="مجموعة 39" o:spid="_x0000_s15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">
                  <v:group id="مجموعة 40" o:spid="_x0000_s15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">
                    <v:group id="مجموعة 41" o:spid="_x0000_s15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">
                      <v:shape id="شكل حر 42" o:spid="_x0000_s15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" fillcolor="#168489" stroked="f" strokeweight="1pt">
                        <v:stroke joinstyle="miter"/>
                      </v:roundrect>
                    </v:group>
                    <v:oval id="شكل بيضاوي 44" o:spid="_x0000_s15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" filled="f" strokecolor="#a5a5a5 [2092]" strokeweight="1pt">
                      <v:stroke joinstyle="miter"/>
                    </v:oval>
                  </v:group>
                  <v:shape id="مربع نص 41" o:spid="_x0000_s159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" filled="f" stroked="f">
                    <v:textbox style="mso-fit-shape-to-text:t">
                      <w:txbxContent>
                        <w:p w14:paraId="1815DB33" w14:textId="459912F2"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أمثلة لتطبيقات الذكاء الاصطناعي في الحكومات العالمية</w:t>
                          </w:r>
                        </w:p>
                      </w:txbxContent>
                    </v:textbox>
                  </v:shape>
                </v:group>
                <w10:anchorlock/>
              </v:group>
            </w:pict>
          </mc:Fallback>
        </mc:AlternateContent>
      </w:r>
    </w:p>
    <w:p w14:paraId="2EA1A8D3" w14:textId="6D294EDB" w:rsidR="00675E6B" w:rsidRDefault="00675E6B">
      <w:pPr>
        <w:pStyle w:val="a5"/>
        <w:numPr>
          <w:ilvl w:val="0"/>
          <w:numId w:val="17"/>
        </w:numPr>
        <w:spacing w:line="360" w:lineRule="auto"/>
        <w:ind w:left="811" w:hanging="454"/>
        <w:jc w:val="both"/>
        <w:rPr>
          <w:rFonts w:ascii="Sakkal Majalla" w:hAnsi="Sakkal Majalla" w:cs="Sakkal Majalla"/>
          <w:sz w:val="32"/>
          <w:szCs w:val="32"/>
        </w:rPr>
      </w:pPr>
      <w:r w:rsidRPr="00AC7AE4">
        <w:rPr>
          <w:rFonts w:ascii="Sakkal Majalla" w:hAnsi="Sakkal Majalla" w:cs="Sakkal Majalla"/>
          <w:sz w:val="32"/>
          <w:szCs w:val="32"/>
          <w:rtl/>
        </w:rPr>
        <w:t xml:space="preserve">أثبتت تطبيقات </w:t>
      </w:r>
      <w:hyperlink r:id="rId203"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w:t>
      </w:r>
      <w:r w:rsidRPr="00AC7AE4">
        <w:rPr>
          <w:rFonts w:ascii="Sakkal Majalla" w:hAnsi="Sakkal Majalla" w:cs="Sakkal Majalla"/>
          <w:sz w:val="32"/>
          <w:szCs w:val="32"/>
        </w:rPr>
        <w:t>AI</w:t>
      </w:r>
      <w:r w:rsidRPr="00AC7AE4">
        <w:rPr>
          <w:rFonts w:ascii="Sakkal Majalla" w:hAnsi="Sakkal Majalla" w:cs="Sakkal Majalla"/>
          <w:sz w:val="32"/>
          <w:szCs w:val="32"/>
          <w:rtl/>
        </w:rPr>
        <w:t xml:space="preserve">) في الحكومات حول العالم نجاحها في تحسين كفاءة الخدمات الحكومية، تعزيز الشفافية، وتقديم خدمات مبتكرة للمواطنين. </w:t>
      </w:r>
      <w:r w:rsidRPr="00AC7AE4">
        <w:rPr>
          <w:rFonts w:ascii="Sakkal Majalla" w:hAnsi="Sakkal Majalla" w:cs="Sakkal Majalla" w:hint="cs"/>
          <w:sz w:val="32"/>
          <w:szCs w:val="32"/>
          <w:rtl/>
        </w:rPr>
        <w:t>وفيما يلي</w:t>
      </w:r>
      <w:r w:rsidRPr="00AC7AE4">
        <w:rPr>
          <w:rFonts w:ascii="Sakkal Majalla" w:hAnsi="Sakkal Majalla" w:cs="Sakkal Majalla"/>
          <w:sz w:val="32"/>
          <w:szCs w:val="32"/>
          <w:rtl/>
        </w:rPr>
        <w:t xml:space="preserve"> بعض الأمثلة الناجحة لاستخدام الذكاء الاصطناعي في الحكومات حول العالم:</w:t>
      </w:r>
    </w:p>
    <w:p w14:paraId="28EB789B" w14:textId="63268F5F" w:rsidR="00877C33" w:rsidRPr="00877C33" w:rsidRDefault="00877C33" w:rsidP="00A15536">
      <w:pPr>
        <w:spacing w:line="360" w:lineRule="auto"/>
        <w:ind w:left="95"/>
        <w:rPr>
          <w:rFonts w:ascii="Sakkal Majalla" w:hAnsi="Sakkal Majalla"/>
          <w:sz w:val="32"/>
          <w:szCs w:val="32"/>
          <w:rtl/>
        </w:rPr>
      </w:pPr>
      <w:r w:rsidRPr="00877C33">
        <w:rPr>
          <w:rFonts w:ascii="Sakkal Majalla" w:hAnsi="Sakkal Majalla"/>
          <w:noProof/>
          <w:sz w:val="32"/>
          <w:szCs w:val="32"/>
        </w:rPr>
        <mc:AlternateContent>
          <mc:Choice Requires="wpg">
            <w:drawing>
              <wp:inline distT="0" distB="0" distL="0" distR="0" wp14:anchorId="59571B1C" wp14:editId="571694C8">
                <wp:extent cx="5490815" cy="4952345"/>
                <wp:effectExtent l="0" t="38100" r="110490" b="115570"/>
                <wp:docPr id="72" name="Group 71">
                  <a:extLst xmlns:a="http://schemas.openxmlformats.org/drawingml/2006/main">
                    <a:ext uri="{FF2B5EF4-FFF2-40B4-BE49-F238E27FC236}">
                      <a16:creationId xmlns:a16="http://schemas.microsoft.com/office/drawing/2014/main" id="{F386D402-C381-D169-98FC-4DD736E6D82F}"/>
                    </a:ext>
                  </a:extLst>
                </wp:docPr>
                <wp:cNvGraphicFramePr/>
                <a:graphic xmlns:a="http://schemas.openxmlformats.org/drawingml/2006/main">
                  <a:graphicData uri="http://schemas.microsoft.com/office/word/2010/wordprocessingGroup">
                    <wpg:wgp>
                      <wpg:cNvGrpSpPr/>
                      <wpg:grpSpPr>
                        <a:xfrm>
                          <a:off x="0" y="0"/>
                          <a:ext cx="5490815" cy="4952345"/>
                          <a:chOff x="0" y="0"/>
                          <a:chExt cx="5490815" cy="4952345"/>
                        </a:xfrm>
                      </wpg:grpSpPr>
                      <wpg:grpSp>
                        <wpg:cNvPr id="766066696" name="Group 766066696">
                          <a:extLst>
                            <a:ext uri="{FF2B5EF4-FFF2-40B4-BE49-F238E27FC236}">
                              <a16:creationId xmlns:a16="http://schemas.microsoft.com/office/drawing/2014/main" id="{21C1B1A7-1C9D-EB74-A17F-6F65D8F331A5}"/>
                            </a:ext>
                          </a:extLst>
                        </wpg:cNvPr>
                        <wpg:cNvGrpSpPr/>
                        <wpg:grpSpPr>
                          <a:xfrm>
                            <a:off x="2918059" y="0"/>
                            <a:ext cx="2572756" cy="1399752"/>
                            <a:chOff x="2918059" y="0"/>
                            <a:chExt cx="2572756" cy="1399752"/>
                          </a:xfrm>
                        </wpg:grpSpPr>
                        <wps:wsp>
                          <wps:cNvPr id="1697633410" name="Shape">
                            <a:extLst>
                              <a:ext uri="{FF2B5EF4-FFF2-40B4-BE49-F238E27FC236}">
                                <a16:creationId xmlns:a16="http://schemas.microsoft.com/office/drawing/2014/main" id="{3C4F504F-7D78-8B21-2719-8B492619411D}"/>
                              </a:ext>
                            </a:extLst>
                          </wps:cNvPr>
                          <wps:cNvSpPr/>
                          <wps:spPr>
                            <a:xfrm>
                              <a:off x="2955066" y="0"/>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937281024" name="Group 1937281024">
                            <a:extLst>
                              <a:ext uri="{FF2B5EF4-FFF2-40B4-BE49-F238E27FC236}">
                                <a16:creationId xmlns:a16="http://schemas.microsoft.com/office/drawing/2014/main" id="{6DC0F7AE-99AC-DDCA-38C8-1D222BC01F34}"/>
                              </a:ext>
                            </a:extLst>
                          </wpg:cNvPr>
                          <wpg:cNvGrpSpPr/>
                          <wpg:grpSpPr>
                            <a:xfrm>
                              <a:off x="2918059" y="1"/>
                              <a:ext cx="1048656" cy="517099"/>
                              <a:chOff x="2918059" y="1"/>
                              <a:chExt cx="1398208" cy="689465"/>
                            </a:xfrm>
                            <a:solidFill>
                              <a:srgbClr val="168489"/>
                            </a:solidFill>
                          </wpg:grpSpPr>
                          <wps:wsp>
                            <wps:cNvPr id="940799814" name="Shape">
                              <a:extLst>
                                <a:ext uri="{FF2B5EF4-FFF2-40B4-BE49-F238E27FC236}">
                                  <a16:creationId xmlns:a16="http://schemas.microsoft.com/office/drawing/2014/main" id="{71729FA6-7F86-DAFA-4FD7-E2ED28D9186E}"/>
                                </a:ext>
                              </a:extLst>
                            </wps:cNvPr>
                            <wps:cNvSpPr/>
                            <wps:spPr>
                              <a:xfrm>
                                <a:off x="3107006" y="1"/>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87416166" name="Shape">
                              <a:extLst>
                                <a:ext uri="{FF2B5EF4-FFF2-40B4-BE49-F238E27FC236}">
                                  <a16:creationId xmlns:a16="http://schemas.microsoft.com/office/drawing/2014/main" id="{D8FA043B-601B-8C20-6D63-6990AFB19786}"/>
                                </a:ext>
                              </a:extLst>
                            </wps:cNvPr>
                            <wps:cNvSpPr/>
                            <wps:spPr>
                              <a:xfrm>
                                <a:off x="2918059" y="1"/>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247561575" name="TextBox 39">
                            <a:extLst>
                              <a:ext uri="{FF2B5EF4-FFF2-40B4-BE49-F238E27FC236}">
                                <a16:creationId xmlns:a16="http://schemas.microsoft.com/office/drawing/2014/main" id="{97E6B889-3018-3E5B-B426-1748779D3EBE}"/>
                              </a:ext>
                            </a:extLst>
                          </wps:cNvPr>
                          <wps:cNvSpPr txBox="1"/>
                          <wps:spPr>
                            <a:xfrm>
                              <a:off x="3044775" y="589311"/>
                              <a:ext cx="2392680" cy="664210"/>
                            </a:xfrm>
                            <a:prstGeom prst="rect">
                              <a:avLst/>
                            </a:prstGeom>
                            <a:noFill/>
                          </wps:spPr>
                          <wps:txbx>
                            <w:txbxContent>
                              <w:p w14:paraId="1402CF86"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إستونيا: الحكومة الرقمية والذكاء الاصطناعي</w:t>
                                </w:r>
                              </w:p>
                            </w:txbxContent>
                          </wps:txbx>
                          <wps:bodyPr wrap="square">
                            <a:spAutoFit/>
                          </wps:bodyPr>
                        </wps:wsp>
                        <wps:wsp>
                          <wps:cNvPr id="1652042431" name="TextBox 40">
                            <a:extLst>
                              <a:ext uri="{FF2B5EF4-FFF2-40B4-BE49-F238E27FC236}">
                                <a16:creationId xmlns:a16="http://schemas.microsoft.com/office/drawing/2014/main" id="{11C44ACC-D828-82D3-F3EA-F97713A87238}"/>
                              </a:ext>
                            </a:extLst>
                          </wps:cNvPr>
                          <wps:cNvSpPr txBox="1"/>
                          <wps:spPr>
                            <a:xfrm>
                              <a:off x="3149068" y="58474"/>
                              <a:ext cx="473075" cy="412115"/>
                            </a:xfrm>
                            <a:prstGeom prst="rect">
                              <a:avLst/>
                            </a:prstGeom>
                            <a:noFill/>
                          </wps:spPr>
                          <wps:txbx>
                            <w:txbxContent>
                              <w:p w14:paraId="0E48787B"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01</w:t>
                                </w:r>
                              </w:p>
                            </w:txbxContent>
                          </wps:txbx>
                          <wps:bodyPr wrap="square">
                            <a:spAutoFit/>
                          </wps:bodyPr>
                        </wps:wsp>
                      </wpg:grpSp>
                      <wpg:grpSp>
                        <wpg:cNvPr id="945835648" name="Group 945835648">
                          <a:extLst>
                            <a:ext uri="{FF2B5EF4-FFF2-40B4-BE49-F238E27FC236}">
                              <a16:creationId xmlns:a16="http://schemas.microsoft.com/office/drawing/2014/main" id="{58C69ED4-4321-BCD1-6D13-CBD8191C895D}"/>
                            </a:ext>
                          </a:extLst>
                        </wpg:cNvPr>
                        <wpg:cNvGrpSpPr/>
                        <wpg:grpSpPr>
                          <a:xfrm>
                            <a:off x="70755" y="820675"/>
                            <a:ext cx="2542669" cy="1399752"/>
                            <a:chOff x="70755" y="820675"/>
                            <a:chExt cx="2542669" cy="1399752"/>
                          </a:xfrm>
                        </wpg:grpSpPr>
                        <wps:wsp>
                          <wps:cNvPr id="357840357" name="Shape">
                            <a:extLst>
                              <a:ext uri="{FF2B5EF4-FFF2-40B4-BE49-F238E27FC236}">
                                <a16:creationId xmlns:a16="http://schemas.microsoft.com/office/drawing/2014/main" id="{17DF16AA-5988-9EDC-9315-12D8B31204B4}"/>
                              </a:ext>
                            </a:extLst>
                          </wps:cNvPr>
                          <wps:cNvSpPr/>
                          <wps:spPr>
                            <a:xfrm>
                              <a:off x="70755" y="820675"/>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535678609" name="Group 535678609">
                            <a:extLst>
                              <a:ext uri="{FF2B5EF4-FFF2-40B4-BE49-F238E27FC236}">
                                <a16:creationId xmlns:a16="http://schemas.microsoft.com/office/drawing/2014/main" id="{C0279BED-7679-903B-1809-D800CF98145E}"/>
                              </a:ext>
                            </a:extLst>
                          </wpg:cNvPr>
                          <wpg:cNvGrpSpPr/>
                          <wpg:grpSpPr>
                            <a:xfrm>
                              <a:off x="70755" y="820676"/>
                              <a:ext cx="1048656" cy="517099"/>
                              <a:chOff x="70755" y="820676"/>
                              <a:chExt cx="1398208" cy="689465"/>
                            </a:xfrm>
                            <a:solidFill>
                              <a:srgbClr val="9CA5B2"/>
                            </a:solidFill>
                          </wpg:grpSpPr>
                          <wps:wsp>
                            <wps:cNvPr id="1268912033" name="Shape">
                              <a:extLst>
                                <a:ext uri="{FF2B5EF4-FFF2-40B4-BE49-F238E27FC236}">
                                  <a16:creationId xmlns:a16="http://schemas.microsoft.com/office/drawing/2014/main" id="{0AA976F1-A62C-BC18-B500-E395179D8399}"/>
                                </a:ext>
                              </a:extLst>
                            </wps:cNvPr>
                            <wps:cNvSpPr/>
                            <wps:spPr>
                              <a:xfrm>
                                <a:off x="259702" y="820676"/>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2037989307" name="Shape">
                              <a:extLst>
                                <a:ext uri="{FF2B5EF4-FFF2-40B4-BE49-F238E27FC236}">
                                  <a16:creationId xmlns:a16="http://schemas.microsoft.com/office/drawing/2014/main" id="{83BFF9A1-AE0E-15FB-B24E-F9B670491BBB}"/>
                                </a:ext>
                              </a:extLst>
                            </wps:cNvPr>
                            <wps:cNvSpPr/>
                            <wps:spPr>
                              <a:xfrm>
                                <a:off x="70755" y="820676"/>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2123081861" name="TextBox 46">
                            <a:extLst>
                              <a:ext uri="{FF2B5EF4-FFF2-40B4-BE49-F238E27FC236}">
                                <a16:creationId xmlns:a16="http://schemas.microsoft.com/office/drawing/2014/main" id="{801810C5-FA65-6C12-98EF-A59FC213DEED}"/>
                              </a:ext>
                            </a:extLst>
                          </wps:cNvPr>
                          <wps:cNvSpPr txBox="1"/>
                          <wps:spPr>
                            <a:xfrm>
                              <a:off x="220744" y="1427112"/>
                              <a:ext cx="2392680" cy="664210"/>
                            </a:xfrm>
                            <a:prstGeom prst="rect">
                              <a:avLst/>
                            </a:prstGeom>
                            <a:noFill/>
                          </wps:spPr>
                          <wps:txbx>
                            <w:txbxContent>
                              <w:p w14:paraId="563CADED"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الإمارات العربية المتحدة: الحكومة الذكية والذكاء الاصطناعي</w:t>
                                </w:r>
                              </w:p>
                            </w:txbxContent>
                          </wps:txbx>
                          <wps:bodyPr wrap="square">
                            <a:spAutoFit/>
                          </wps:bodyPr>
                        </wps:wsp>
                        <wps:wsp>
                          <wps:cNvPr id="974918933" name="TextBox 47">
                            <a:extLst>
                              <a:ext uri="{FF2B5EF4-FFF2-40B4-BE49-F238E27FC236}">
                                <a16:creationId xmlns:a16="http://schemas.microsoft.com/office/drawing/2014/main" id="{A88A723A-2741-1FB9-8AFE-ECFE798B01CC}"/>
                              </a:ext>
                            </a:extLst>
                          </wps:cNvPr>
                          <wps:cNvSpPr txBox="1"/>
                          <wps:spPr>
                            <a:xfrm>
                              <a:off x="125697" y="879047"/>
                              <a:ext cx="473075" cy="412115"/>
                            </a:xfrm>
                            <a:prstGeom prst="rect">
                              <a:avLst/>
                            </a:prstGeom>
                            <a:noFill/>
                          </wps:spPr>
                          <wps:txbx>
                            <w:txbxContent>
                              <w:p w14:paraId="3D1E702C"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04</w:t>
                                </w:r>
                              </w:p>
                            </w:txbxContent>
                          </wps:txbx>
                          <wps:bodyPr wrap="square">
                            <a:spAutoFit/>
                          </wps:bodyPr>
                        </wps:wsp>
                      </wpg:grpSp>
                      <wpg:grpSp>
                        <wpg:cNvPr id="1640562556" name="Group 1640562556">
                          <a:extLst>
                            <a:ext uri="{FF2B5EF4-FFF2-40B4-BE49-F238E27FC236}">
                              <a16:creationId xmlns:a16="http://schemas.microsoft.com/office/drawing/2014/main" id="{313A09E5-AD81-67A8-5FE0-D73032621DE6}"/>
                            </a:ext>
                          </a:extLst>
                        </wpg:cNvPr>
                        <wpg:cNvGrpSpPr/>
                        <wpg:grpSpPr>
                          <a:xfrm>
                            <a:off x="2903401" y="1703327"/>
                            <a:ext cx="2586688" cy="1399752"/>
                            <a:chOff x="2903401" y="1703327"/>
                            <a:chExt cx="2586688" cy="1399752"/>
                          </a:xfrm>
                        </wpg:grpSpPr>
                        <wps:wsp>
                          <wps:cNvPr id="1423671915" name="Shape">
                            <a:extLst>
                              <a:ext uri="{FF2B5EF4-FFF2-40B4-BE49-F238E27FC236}">
                                <a16:creationId xmlns:a16="http://schemas.microsoft.com/office/drawing/2014/main" id="{8F18F687-E1D1-3F01-7F85-1868BC01F660}"/>
                              </a:ext>
                            </a:extLst>
                          </wps:cNvPr>
                          <wps:cNvSpPr/>
                          <wps:spPr>
                            <a:xfrm>
                              <a:off x="2940408" y="1703327"/>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299378702" name="Group 1299378702">
                            <a:extLst>
                              <a:ext uri="{FF2B5EF4-FFF2-40B4-BE49-F238E27FC236}">
                                <a16:creationId xmlns:a16="http://schemas.microsoft.com/office/drawing/2014/main" id="{0147B058-73B3-F6F9-5F4E-3DD2C25DA095}"/>
                              </a:ext>
                            </a:extLst>
                          </wpg:cNvPr>
                          <wpg:cNvGrpSpPr/>
                          <wpg:grpSpPr>
                            <a:xfrm>
                              <a:off x="2903401" y="1703328"/>
                              <a:ext cx="1048656" cy="517099"/>
                              <a:chOff x="2903401" y="1703328"/>
                              <a:chExt cx="1398208" cy="689465"/>
                            </a:xfrm>
                            <a:solidFill>
                              <a:srgbClr val="168489"/>
                            </a:solidFill>
                          </wpg:grpSpPr>
                          <wps:wsp>
                            <wps:cNvPr id="792483479" name="Shape">
                              <a:extLst>
                                <a:ext uri="{FF2B5EF4-FFF2-40B4-BE49-F238E27FC236}">
                                  <a16:creationId xmlns:a16="http://schemas.microsoft.com/office/drawing/2014/main" id="{8C7096FC-CB4C-45AE-D28C-A66AB0710629}"/>
                                </a:ext>
                              </a:extLst>
                            </wps:cNvPr>
                            <wps:cNvSpPr/>
                            <wps:spPr>
                              <a:xfrm>
                                <a:off x="3092348" y="1703328"/>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409535687" name="Shape">
                              <a:extLst>
                                <a:ext uri="{FF2B5EF4-FFF2-40B4-BE49-F238E27FC236}">
                                  <a16:creationId xmlns:a16="http://schemas.microsoft.com/office/drawing/2014/main" id="{1DE76EB5-F983-DD3F-0422-050514CB4106}"/>
                                </a:ext>
                              </a:extLst>
                            </wps:cNvPr>
                            <wps:cNvSpPr/>
                            <wps:spPr>
                              <a:xfrm>
                                <a:off x="2903401" y="1703328"/>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494189875" name="TextBox 53">
                            <a:extLst>
                              <a:ext uri="{FF2B5EF4-FFF2-40B4-BE49-F238E27FC236}">
                                <a16:creationId xmlns:a16="http://schemas.microsoft.com/office/drawing/2014/main" id="{6FFD9B9C-DE5A-1959-0C08-6B8E4A4EAF85}"/>
                              </a:ext>
                            </a:extLst>
                          </wps:cNvPr>
                          <wps:cNvSpPr txBox="1"/>
                          <wps:spPr>
                            <a:xfrm>
                              <a:off x="3097409" y="2309042"/>
                              <a:ext cx="2392680" cy="664210"/>
                            </a:xfrm>
                            <a:prstGeom prst="rect">
                              <a:avLst/>
                            </a:prstGeom>
                            <a:noFill/>
                          </wps:spPr>
                          <wps:txbx>
                            <w:txbxContent>
                              <w:p w14:paraId="5805FF6E"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سنغافورة: الذكاء الاصطناعي في التخطيط الحضري والنقل</w:t>
                                </w:r>
                              </w:p>
                            </w:txbxContent>
                          </wps:txbx>
                          <wps:bodyPr wrap="square">
                            <a:spAutoFit/>
                          </wps:bodyPr>
                        </wps:wsp>
                        <wps:wsp>
                          <wps:cNvPr id="99754684" name="TextBox 54">
                            <a:extLst>
                              <a:ext uri="{FF2B5EF4-FFF2-40B4-BE49-F238E27FC236}">
                                <a16:creationId xmlns:a16="http://schemas.microsoft.com/office/drawing/2014/main" id="{5B026C9C-9E7A-109E-4803-D766947479CA}"/>
                              </a:ext>
                            </a:extLst>
                          </wps:cNvPr>
                          <wps:cNvSpPr txBox="1"/>
                          <wps:spPr>
                            <a:xfrm>
                              <a:off x="3134412" y="1761589"/>
                              <a:ext cx="473075" cy="412115"/>
                            </a:xfrm>
                            <a:prstGeom prst="rect">
                              <a:avLst/>
                            </a:prstGeom>
                            <a:noFill/>
                          </wps:spPr>
                          <wps:txbx>
                            <w:txbxContent>
                              <w:p w14:paraId="1A91E056"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02</w:t>
                                </w:r>
                              </w:p>
                            </w:txbxContent>
                          </wps:txbx>
                          <wps:bodyPr wrap="square">
                            <a:spAutoFit/>
                          </wps:bodyPr>
                        </wps:wsp>
                      </wpg:grpSp>
                      <wpg:grpSp>
                        <wpg:cNvPr id="586334391" name="Group 586334391">
                          <a:extLst>
                            <a:ext uri="{FF2B5EF4-FFF2-40B4-BE49-F238E27FC236}">
                              <a16:creationId xmlns:a16="http://schemas.microsoft.com/office/drawing/2014/main" id="{19909ED8-3AF7-B4A2-08F0-CE77FA262479}"/>
                            </a:ext>
                          </a:extLst>
                        </wpg:cNvPr>
                        <wpg:cNvGrpSpPr/>
                        <wpg:grpSpPr>
                          <a:xfrm>
                            <a:off x="0" y="2437500"/>
                            <a:ext cx="2606504" cy="1447421"/>
                            <a:chOff x="0" y="2437500"/>
                            <a:chExt cx="2606504" cy="1447421"/>
                          </a:xfrm>
                        </wpg:grpSpPr>
                        <wps:wsp>
                          <wps:cNvPr id="1934111516" name="Shape">
                            <a:extLst>
                              <a:ext uri="{FF2B5EF4-FFF2-40B4-BE49-F238E27FC236}">
                                <a16:creationId xmlns:a16="http://schemas.microsoft.com/office/drawing/2014/main" id="{95724982-053C-2F52-3C04-906376710FEC}"/>
                              </a:ext>
                            </a:extLst>
                          </wps:cNvPr>
                          <wps:cNvSpPr/>
                          <wps:spPr>
                            <a:xfrm>
                              <a:off x="70755" y="2485169"/>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97104301" name="Group 197104301">
                            <a:extLst>
                              <a:ext uri="{FF2B5EF4-FFF2-40B4-BE49-F238E27FC236}">
                                <a16:creationId xmlns:a16="http://schemas.microsoft.com/office/drawing/2014/main" id="{A510E863-E6D7-E0E6-B7D2-6A109C82A63C}"/>
                              </a:ext>
                            </a:extLst>
                          </wpg:cNvPr>
                          <wpg:cNvGrpSpPr/>
                          <wpg:grpSpPr>
                            <a:xfrm>
                              <a:off x="0" y="2437500"/>
                              <a:ext cx="1048656" cy="517099"/>
                              <a:chOff x="0" y="2437500"/>
                              <a:chExt cx="1398208" cy="689465"/>
                            </a:xfrm>
                            <a:solidFill>
                              <a:srgbClr val="9CA5B2"/>
                            </a:solidFill>
                          </wpg:grpSpPr>
                          <wps:wsp>
                            <wps:cNvPr id="459201529" name="Shape">
                              <a:extLst>
                                <a:ext uri="{FF2B5EF4-FFF2-40B4-BE49-F238E27FC236}">
                                  <a16:creationId xmlns:a16="http://schemas.microsoft.com/office/drawing/2014/main" id="{414566AE-CF5F-460F-FDEC-D2806BC56C85}"/>
                                </a:ext>
                              </a:extLst>
                            </wps:cNvPr>
                            <wps:cNvSpPr/>
                            <wps:spPr>
                              <a:xfrm>
                                <a:off x="188947" y="2437500"/>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097455355" name="Shape">
                              <a:extLst>
                                <a:ext uri="{FF2B5EF4-FFF2-40B4-BE49-F238E27FC236}">
                                  <a16:creationId xmlns:a16="http://schemas.microsoft.com/office/drawing/2014/main" id="{FB532DBE-6EBA-0830-79D6-06219851F79A}"/>
                                </a:ext>
                              </a:extLst>
                            </wps:cNvPr>
                            <wps:cNvSpPr/>
                            <wps:spPr>
                              <a:xfrm>
                                <a:off x="0" y="2437500"/>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383249488" name="TextBox 60">
                            <a:extLst>
                              <a:ext uri="{FF2B5EF4-FFF2-40B4-BE49-F238E27FC236}">
                                <a16:creationId xmlns:a16="http://schemas.microsoft.com/office/drawing/2014/main" id="{4AC24192-DF78-EB64-4C9F-CBA6B2FE14B3}"/>
                              </a:ext>
                            </a:extLst>
                          </wps:cNvPr>
                          <wps:cNvSpPr txBox="1"/>
                          <wps:spPr>
                            <a:xfrm>
                              <a:off x="176897" y="2875809"/>
                              <a:ext cx="2392680" cy="664210"/>
                            </a:xfrm>
                            <a:prstGeom prst="rect">
                              <a:avLst/>
                            </a:prstGeom>
                            <a:noFill/>
                          </wps:spPr>
                          <wps:txbx>
                            <w:txbxContent>
                              <w:p w14:paraId="7169A271"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الصين: الذكاء الاصطناعي في إدارة المدن والرقابة</w:t>
                                </w:r>
                              </w:p>
                            </w:txbxContent>
                          </wps:txbx>
                          <wps:bodyPr wrap="square">
                            <a:spAutoFit/>
                          </wps:bodyPr>
                        </wps:wsp>
                        <wps:wsp>
                          <wps:cNvPr id="1531640838" name="TextBox 61">
                            <a:extLst>
                              <a:ext uri="{FF2B5EF4-FFF2-40B4-BE49-F238E27FC236}">
                                <a16:creationId xmlns:a16="http://schemas.microsoft.com/office/drawing/2014/main" id="{ACB449A3-FC5A-B36F-378D-F6E28F345BF7}"/>
                              </a:ext>
                            </a:extLst>
                          </wps:cNvPr>
                          <wps:cNvSpPr txBox="1"/>
                          <wps:spPr>
                            <a:xfrm>
                              <a:off x="54950" y="2495670"/>
                              <a:ext cx="473075" cy="412115"/>
                            </a:xfrm>
                            <a:prstGeom prst="rect">
                              <a:avLst/>
                            </a:prstGeom>
                            <a:noFill/>
                          </wps:spPr>
                          <wps:txbx>
                            <w:txbxContent>
                              <w:p w14:paraId="493A7F8E"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05</w:t>
                                </w:r>
                              </w:p>
                            </w:txbxContent>
                          </wps:txbx>
                          <wps:bodyPr wrap="square">
                            <a:spAutoFit/>
                          </wps:bodyPr>
                        </wps:wsp>
                      </wpg:grpSp>
                      <wpg:grpSp>
                        <wpg:cNvPr id="1106165562" name="Group 1106165562">
                          <a:extLst>
                            <a:ext uri="{FF2B5EF4-FFF2-40B4-BE49-F238E27FC236}">
                              <a16:creationId xmlns:a16="http://schemas.microsoft.com/office/drawing/2014/main" id="{506A1F98-210C-BCEC-8F2A-44E9BBB2673B}"/>
                            </a:ext>
                          </a:extLst>
                        </wpg:cNvPr>
                        <wpg:cNvGrpSpPr/>
                        <wpg:grpSpPr>
                          <a:xfrm>
                            <a:off x="2866394" y="3552593"/>
                            <a:ext cx="2586692" cy="1399752"/>
                            <a:chOff x="2866394" y="3552593"/>
                            <a:chExt cx="2586692" cy="1399752"/>
                          </a:xfrm>
                        </wpg:grpSpPr>
                        <wps:wsp>
                          <wps:cNvPr id="2017286558" name="Shape">
                            <a:extLst>
                              <a:ext uri="{FF2B5EF4-FFF2-40B4-BE49-F238E27FC236}">
                                <a16:creationId xmlns:a16="http://schemas.microsoft.com/office/drawing/2014/main" id="{0FC6EB34-1C43-A415-7BA1-6353B8AE233E}"/>
                              </a:ext>
                            </a:extLst>
                          </wps:cNvPr>
                          <wps:cNvSpPr/>
                          <wps:spPr>
                            <a:xfrm>
                              <a:off x="2903401" y="3552593"/>
                              <a:ext cx="2535749" cy="1399752"/>
                            </a:xfrm>
                            <a:custGeom>
                              <a:avLst/>
                              <a:gdLst/>
                              <a:ahLst/>
                              <a:cxnLst>
                                <a:cxn ang="0">
                                  <a:pos x="wd2" y="hd2"/>
                                </a:cxn>
                                <a:cxn ang="5400000">
                                  <a:pos x="wd2" y="hd2"/>
                                </a:cxn>
                                <a:cxn ang="10800000">
                                  <a:pos x="wd2" y="hd2"/>
                                </a:cxn>
                                <a:cxn ang="16200000">
                                  <a:pos x="wd2" y="hd2"/>
                                </a:cxn>
                              </a:cxnLst>
                              <a:rect l="0" t="0" r="r" b="b"/>
                              <a:pathLst>
                                <a:path w="21600" h="21600" extrusionOk="0">
                                  <a:moveTo>
                                    <a:pt x="20368" y="21600"/>
                                  </a:moveTo>
                                  <a:lnTo>
                                    <a:pt x="1232" y="21600"/>
                                  </a:lnTo>
                                  <a:cubicBezTo>
                                    <a:pt x="552" y="21600"/>
                                    <a:pt x="0" y="20600"/>
                                    <a:pt x="0" y="19369"/>
                                  </a:cubicBezTo>
                                  <a:lnTo>
                                    <a:pt x="0" y="2231"/>
                                  </a:lnTo>
                                  <a:cubicBezTo>
                                    <a:pt x="0" y="1000"/>
                                    <a:pt x="552" y="0"/>
                                    <a:pt x="1232" y="0"/>
                                  </a:cubicBezTo>
                                  <a:lnTo>
                                    <a:pt x="20368" y="0"/>
                                  </a:lnTo>
                                  <a:cubicBezTo>
                                    <a:pt x="21048" y="0"/>
                                    <a:pt x="21600" y="1000"/>
                                    <a:pt x="21600" y="2231"/>
                                  </a:cubicBezTo>
                                  <a:lnTo>
                                    <a:pt x="21600" y="19369"/>
                                  </a:lnTo>
                                  <a:cubicBezTo>
                                    <a:pt x="21600" y="20600"/>
                                    <a:pt x="21048" y="21600"/>
                                    <a:pt x="20368" y="21600"/>
                                  </a:cubicBezTo>
                                  <a:close/>
                                </a:path>
                              </a:pathLst>
                            </a:custGeom>
                            <a:solidFill>
                              <a:schemeClr val="bg1"/>
                            </a:solidFill>
                            <a:ln w="12700">
                              <a:solidFill>
                                <a:schemeClr val="tx1"/>
                              </a:solidFill>
                              <a:miter lim="400000"/>
                            </a:ln>
                            <a:effectLst>
                              <a:outerShdw blurRad="50800" dist="38100" dir="2700000" algn="tl" rotWithShape="0">
                                <a:prstClr val="black">
                                  <a:alpha val="25000"/>
                                </a:prstClr>
                              </a:outerShdw>
                            </a:effectLst>
                          </wps:spPr>
                          <wps:bodyPr lIns="28575" tIns="28575" rIns="28575" bIns="28575" anchor="ctr"/>
                        </wps:wsp>
                        <wpg:grpSp>
                          <wpg:cNvPr id="1503825665" name="Group 1503825665">
                            <a:extLst>
                              <a:ext uri="{FF2B5EF4-FFF2-40B4-BE49-F238E27FC236}">
                                <a16:creationId xmlns:a16="http://schemas.microsoft.com/office/drawing/2014/main" id="{DD56BDFE-AF36-F4C7-5A7D-20FC34176327}"/>
                              </a:ext>
                            </a:extLst>
                          </wpg:cNvPr>
                          <wpg:cNvGrpSpPr/>
                          <wpg:grpSpPr>
                            <a:xfrm>
                              <a:off x="2866394" y="3552594"/>
                              <a:ext cx="1048656" cy="517099"/>
                              <a:chOff x="2866394" y="3552594"/>
                              <a:chExt cx="1398208" cy="689465"/>
                            </a:xfrm>
                            <a:solidFill>
                              <a:srgbClr val="168489"/>
                            </a:solidFill>
                          </wpg:grpSpPr>
                          <wps:wsp>
                            <wps:cNvPr id="2003198117" name="Shape">
                              <a:extLst>
                                <a:ext uri="{FF2B5EF4-FFF2-40B4-BE49-F238E27FC236}">
                                  <a16:creationId xmlns:a16="http://schemas.microsoft.com/office/drawing/2014/main" id="{B35F30C2-7586-D652-C79C-F788B64FC65C}"/>
                                </a:ext>
                              </a:extLst>
                            </wps:cNvPr>
                            <wps:cNvSpPr/>
                            <wps:spPr>
                              <a:xfrm>
                                <a:off x="3055341" y="3552594"/>
                                <a:ext cx="1209261" cy="689465"/>
                              </a:xfrm>
                              <a:custGeom>
                                <a:avLst/>
                                <a:gdLst/>
                                <a:ahLst/>
                                <a:cxnLst>
                                  <a:cxn ang="0">
                                    <a:pos x="wd2" y="hd2"/>
                                  </a:cxn>
                                  <a:cxn ang="5400000">
                                    <a:pos x="wd2" y="hd2"/>
                                  </a:cxn>
                                  <a:cxn ang="10800000">
                                    <a:pos x="wd2" y="hd2"/>
                                  </a:cxn>
                                  <a:cxn ang="16200000">
                                    <a:pos x="wd2" y="hd2"/>
                                  </a:cxn>
                                </a:cxnLst>
                                <a:rect l="0" t="0" r="r" b="b"/>
                                <a:pathLst>
                                  <a:path w="21600" h="21600" extrusionOk="0">
                                    <a:moveTo>
                                      <a:pt x="9285" y="21600"/>
                                    </a:moveTo>
                                    <a:lnTo>
                                      <a:pt x="0" y="21600"/>
                                    </a:lnTo>
                                    <a:lnTo>
                                      <a:pt x="0" y="0"/>
                                    </a:lnTo>
                                    <a:lnTo>
                                      <a:pt x="21600" y="0"/>
                                    </a:lnTo>
                                    <a:lnTo>
                                      <a:pt x="21600" y="0"/>
                                    </a:lnTo>
                                    <a:cubicBezTo>
                                      <a:pt x="21600" y="11887"/>
                                      <a:pt x="16090" y="21600"/>
                                      <a:pt x="9285" y="21600"/>
                                    </a:cubicBezTo>
                                    <a:close/>
                                  </a:path>
                                </a:pathLst>
                              </a:custGeom>
                              <a:grpFill/>
                              <a:ln w="12700">
                                <a:miter lim="400000"/>
                              </a:ln>
                            </wps:spPr>
                            <wps:bodyPr lIns="28575" tIns="28575" rIns="28575" bIns="28575" anchor="ctr"/>
                          </wps:wsp>
                          <wps:wsp>
                            <wps:cNvPr id="158515450" name="Shape">
                              <a:extLst>
                                <a:ext uri="{FF2B5EF4-FFF2-40B4-BE49-F238E27FC236}">
                                  <a16:creationId xmlns:a16="http://schemas.microsoft.com/office/drawing/2014/main" id="{D041158C-AB86-1664-54D4-151DD7C37B9C}"/>
                                </a:ext>
                              </a:extLst>
                            </wps:cNvPr>
                            <wps:cNvSpPr/>
                            <wps:spPr>
                              <a:xfrm>
                                <a:off x="2866394" y="3552594"/>
                                <a:ext cx="192803" cy="689465"/>
                              </a:xfrm>
                              <a:custGeom>
                                <a:avLst/>
                                <a:gdLst/>
                                <a:ahLst/>
                                <a:cxnLst>
                                  <a:cxn ang="0">
                                    <a:pos x="wd2" y="hd2"/>
                                  </a:cxn>
                                  <a:cxn ang="5400000">
                                    <a:pos x="wd2" y="hd2"/>
                                  </a:cxn>
                                  <a:cxn ang="10800000">
                                    <a:pos x="wd2" y="hd2"/>
                                  </a:cxn>
                                  <a:cxn ang="16200000">
                                    <a:pos x="wd2" y="hd2"/>
                                  </a:cxn>
                                </a:cxnLst>
                                <a:rect l="0" t="0" r="r" b="b"/>
                                <a:pathLst>
                                  <a:path w="21600" h="21600" extrusionOk="0">
                                    <a:moveTo>
                                      <a:pt x="21600" y="21600"/>
                                    </a:moveTo>
                                    <a:lnTo>
                                      <a:pt x="0" y="21600"/>
                                    </a:lnTo>
                                    <a:lnTo>
                                      <a:pt x="0" y="6040"/>
                                    </a:lnTo>
                                    <a:cubicBezTo>
                                      <a:pt x="0" y="2706"/>
                                      <a:pt x="9677" y="0"/>
                                      <a:pt x="21600" y="0"/>
                                    </a:cubicBezTo>
                                    <a:lnTo>
                                      <a:pt x="21600" y="0"/>
                                    </a:lnTo>
                                    <a:lnTo>
                                      <a:pt x="21600" y="21600"/>
                                    </a:lnTo>
                                    <a:close/>
                                  </a:path>
                                </a:pathLst>
                              </a:custGeom>
                              <a:grpFill/>
                              <a:ln w="12700">
                                <a:miter lim="400000"/>
                              </a:ln>
                            </wps:spPr>
                            <wps:bodyPr lIns="28575" tIns="28575" rIns="28575" bIns="28575" anchor="ctr"/>
                          </wps:wsp>
                        </wpg:grpSp>
                        <wps:wsp>
                          <wps:cNvPr id="183646269" name="TextBox 67">
                            <a:extLst>
                              <a:ext uri="{FF2B5EF4-FFF2-40B4-BE49-F238E27FC236}">
                                <a16:creationId xmlns:a16="http://schemas.microsoft.com/office/drawing/2014/main" id="{EE74A27C-A0CB-BF16-EAB1-3F808840990E}"/>
                              </a:ext>
                            </a:extLst>
                          </wps:cNvPr>
                          <wps:cNvSpPr txBox="1"/>
                          <wps:spPr>
                            <a:xfrm>
                              <a:off x="3060406" y="4158079"/>
                              <a:ext cx="2392680" cy="664210"/>
                            </a:xfrm>
                            <a:prstGeom prst="rect">
                              <a:avLst/>
                            </a:prstGeom>
                            <a:noFill/>
                          </wps:spPr>
                          <wps:txbx>
                            <w:txbxContent>
                              <w:p w14:paraId="776497E7"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كندا: منصة الذكاء الاصطناعي لتحليل البيانات الحكومية</w:t>
                                </w:r>
                              </w:p>
                            </w:txbxContent>
                          </wps:txbx>
                          <wps:bodyPr wrap="square">
                            <a:spAutoFit/>
                          </wps:bodyPr>
                        </wps:wsp>
                        <wps:wsp>
                          <wps:cNvPr id="768850281" name="TextBox 68">
                            <a:extLst>
                              <a:ext uri="{FF2B5EF4-FFF2-40B4-BE49-F238E27FC236}">
                                <a16:creationId xmlns:a16="http://schemas.microsoft.com/office/drawing/2014/main" id="{B15E604A-8B45-14E9-C7CB-DAA7D4C22CFC}"/>
                              </a:ext>
                            </a:extLst>
                          </wps:cNvPr>
                          <wps:cNvSpPr txBox="1"/>
                          <wps:spPr>
                            <a:xfrm>
                              <a:off x="3097409" y="3610626"/>
                              <a:ext cx="473075" cy="412115"/>
                            </a:xfrm>
                            <a:prstGeom prst="rect">
                              <a:avLst/>
                            </a:prstGeom>
                            <a:noFill/>
                          </wps:spPr>
                          <wps:txbx>
                            <w:txbxContent>
                              <w:p w14:paraId="3866DF14"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03</w:t>
                                </w:r>
                              </w:p>
                            </w:txbxContent>
                          </wps:txbx>
                          <wps:bodyPr wrap="square">
                            <a:spAutoFit/>
                          </wps:bodyPr>
                        </wps:wsp>
                      </wpg:grpSp>
                    </wpg:wgp>
                  </a:graphicData>
                </a:graphic>
              </wp:inline>
            </w:drawing>
          </mc:Choice>
          <mc:Fallback>
            <w:pict>
              <v:group w14:anchorId="59571B1C" id="Group 71" o:spid="_x0000_s1594" style="width:432.35pt;height:389.95pt;mso-position-horizontal-relative:char;mso-position-vertical-relative:line" coordsize="54908,49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">
                <v:group id="Group 766066696" o:spid="_x0000_s1595" style="position:absolute;left:29180;width:25728;height:13997" coordorigin="29180" coordsize="25727,13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">
                  <v:shape id="Shape" o:spid="_x0000_s1596" style="position:absolute;left:29550;width:25358;height:13997;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1937281024" o:spid="_x0000_s1597" style="position:absolute;left:29180;width:10487;height:5171" coordorigin="29180"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">
                    <v:shape id="Shape" o:spid="_x0000_s1598" style="position:absolute;left:31070;width:12092;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599" style="position:absolute;left:29180;width:1928;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39" o:spid="_x0000_s1600" type="#_x0000_t202" style="position:absolute;left:30447;top:5893;width:2392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" filled="f" stroked="f">
                    <v:textbox style="mso-fit-shape-to-text:t">
                      <w:txbxContent>
                        <w:p w14:paraId="1402CF86"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إستونيا: الحكومة الرقمية والذكاء الاصطناعي</w:t>
                          </w:r>
                        </w:p>
                      </w:txbxContent>
                    </v:textbox>
                  </v:shape>
                  <v:shape id="TextBox 40" o:spid="_x0000_s1601" type="#_x0000_t202" style="position:absolute;left:31490;top:584;width:4731;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" filled="f" stroked="f">
                    <v:textbox style="mso-fit-shape-to-text:t">
                      <w:txbxContent>
                        <w:p w14:paraId="0E48787B"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01</w:t>
                          </w:r>
                        </w:p>
                      </w:txbxContent>
                    </v:textbox>
                  </v:shape>
                </v:group>
                <v:group id="Group 945835648" o:spid="_x0000_s1602" style="position:absolute;left:707;top:8206;width:25427;height:13998" coordorigin="707,8206" coordsize="25426,13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">
                  <v:shape id="Shape" o:spid="_x0000_s1603" style="position:absolute;left:707;top:8206;width:25358;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535678609" o:spid="_x0000_s1604" style="position:absolute;left:707;top:8206;width:10487;height:5171" coordorigin="707,8206"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">
                    <v:shape id="Shape" o:spid="_x0000_s1605" style="position:absolute;left:2597;top:8206;width:12092;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606" style="position:absolute;left:707;top:8206;width:1928;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46" o:spid="_x0000_s1607" type="#_x0000_t202" style="position:absolute;left:2207;top:14271;width:2392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" filled="f" stroked="f">
                    <v:textbox style="mso-fit-shape-to-text:t">
                      <w:txbxContent>
                        <w:p w14:paraId="563CADED"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الإمارات العربية المتحدة: الحكومة الذكية والذكاء الاصطناعي</w:t>
                          </w:r>
                        </w:p>
                      </w:txbxContent>
                    </v:textbox>
                  </v:shape>
                  <v:shape id="TextBox 47" o:spid="_x0000_s1608" type="#_x0000_t202" style="position:absolute;left:1256;top:8790;width:4731;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" filled="f" stroked="f">
                    <v:textbox style="mso-fit-shape-to-text:t">
                      <w:txbxContent>
                        <w:p w14:paraId="3D1E702C"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04</w:t>
                          </w:r>
                        </w:p>
                      </w:txbxContent>
                    </v:textbox>
                  </v:shape>
                </v:group>
                <v:group id="Group 1640562556" o:spid="_x0000_s1609" style="position:absolute;left:29034;top:17033;width:25866;height:13997" coordorigin="29034,17033" coordsize="25866,13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">
                  <v:shape id="Shape" o:spid="_x0000_s1610" style="position:absolute;left:29404;top:17033;width:25357;height:13997;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1299378702" o:spid="_x0000_s1611" style="position:absolute;left:29034;top:17033;width:10486;height:5171" coordorigin="29034,17033"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">
                    <v:shape id="Shape" o:spid="_x0000_s1612" style="position:absolute;left:30923;top:17033;width:12093;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613" style="position:absolute;left:29034;top:17033;width:1928;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53" o:spid="_x0000_s1614" type="#_x0000_t202" style="position:absolute;left:30974;top:23090;width:2392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" filled="f" stroked="f">
                    <v:textbox style="mso-fit-shape-to-text:t">
                      <w:txbxContent>
                        <w:p w14:paraId="5805FF6E"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سنغافورة: الذكاء الاصطناعي في التخطيط الحضري والنقل</w:t>
                          </w:r>
                        </w:p>
                      </w:txbxContent>
                    </v:textbox>
                  </v:shape>
                  <v:shape id="TextBox 54" o:spid="_x0000_s1615" type="#_x0000_t202" style="position:absolute;left:31344;top:17615;width:4730;height:4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" filled="f" stroked="f">
                    <v:textbox style="mso-fit-shape-to-text:t">
                      <w:txbxContent>
                        <w:p w14:paraId="1A91E056"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02</w:t>
                          </w:r>
                        </w:p>
                      </w:txbxContent>
                    </v:textbox>
                  </v:shape>
                </v:group>
                <v:group id="Group 586334391" o:spid="_x0000_s1616" style="position:absolute;top:24375;width:26065;height:14474" coordorigin=",24375" coordsize="26065,14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">
                  <v:shape id="Shape" o:spid="_x0000_s1617" style="position:absolute;left:707;top:24851;width:25358;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197104301" o:spid="_x0000_s1618" style="position:absolute;top:24375;width:10486;height:5170" coordorigin=",24375"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">
                    <v:shape id="Shape" o:spid="_x0000_s1619" style="position:absolute;left:1889;top:24375;width:12093;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620" style="position:absolute;top:24375;width:1928;height:689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60" o:spid="_x0000_s1621" type="#_x0000_t202" style="position:absolute;left:1768;top:28758;width:23927;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" filled="f" stroked="f">
                    <v:textbox style="mso-fit-shape-to-text:t">
                      <w:txbxContent>
                        <w:p w14:paraId="7169A271"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الصين: الذكاء الاصطناعي في إدارة المدن والرقابة</w:t>
                          </w:r>
                        </w:p>
                      </w:txbxContent>
                    </v:textbox>
                  </v:shape>
                  <v:shape id="TextBox 61" o:spid="_x0000_s1622" type="#_x0000_t202" style="position:absolute;left:549;top:24956;width:4731;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" filled="f" stroked="f">
                    <v:textbox style="mso-fit-shape-to-text:t">
                      <w:txbxContent>
                        <w:p w14:paraId="493A7F8E"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05</w:t>
                          </w:r>
                        </w:p>
                      </w:txbxContent>
                    </v:textbox>
                  </v:shape>
                </v:group>
                <v:group id="Group 1106165562" o:spid="_x0000_s1623" style="position:absolute;left:28663;top:35525;width:25867;height:13998" coordorigin="28663,35525" coordsize="25866,13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">
                  <v:shape id="Shape" o:spid="_x0000_s1624" style="position:absolute;left:29034;top:35525;width:25357;height:13998;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" path="m20368,21600r-19136,c552,21600,,20600,,19369l,2231c,1000,552,,1232,l20368,v680,,1232,1000,1232,2231l21600,19369v,1231,-552,2231,-1232,2231xe" fillcolor="white [3212]" strokecolor="black [3213]" strokeweight="1pt">
                    <v:stroke miterlimit="4" joinstyle="miter"/>
                    <v:shadow on="t" color="black" opacity=".25" origin="-.5,-.5" offset=".74836mm,.74836mm"/>
                    <v:path arrowok="t" o:extrusionok="f" o:connecttype="custom" o:connectlocs="1267875,699876;1267875,699876;1267875,699876;1267875,699876" o:connectangles="0,90,180,270"/>
                  </v:shape>
                  <v:group id="Group 1503825665" o:spid="_x0000_s1625" style="position:absolute;left:28663;top:35525;width:10487;height:5171" coordorigin="28663,35525" coordsize="13982,6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">
                    <v:shape id="Shape" o:spid="_x0000_s1626" style="position:absolute;left:30553;top:35525;width:12093;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" path="m9285,21600l,21600,,,21600,r,c21600,11887,16090,21600,9285,21600xe" filled="f" stroked="f" strokeweight="1pt">
                      <v:stroke miterlimit="4" joinstyle="miter"/>
                      <v:path arrowok="t" o:extrusionok="f" o:connecttype="custom" o:connectlocs="604631,344733;604631,344733;604631,344733;604631,344733" o:connectangles="0,90,180,270"/>
                    </v:shape>
                    <v:shape id="Shape" o:spid="_x0000_s1627" style="position:absolute;left:28663;top:35525;width:1928;height:689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" path="m21600,21600l,21600,,6040c,2706,9677,,21600,r,l21600,21600xe" filled="f" stroked="f" strokeweight="1pt">
                      <v:stroke miterlimit="4" joinstyle="miter"/>
                      <v:path arrowok="t" o:extrusionok="f" o:connecttype="custom" o:connectlocs="96402,344733;96402,344733;96402,344733;96402,344733" o:connectangles="0,90,180,270"/>
                    </v:shape>
                  </v:group>
                  <v:shape id="TextBox 67" o:spid="_x0000_s1628" type="#_x0000_t202" style="position:absolute;left:30604;top:41580;width:23926;height:6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" filled="f" stroked="f">
                    <v:textbox style="mso-fit-shape-to-text:t">
                      <w:txbxContent>
                        <w:p w14:paraId="776497E7" w14:textId="77777777" w:rsidR="00877C33" w:rsidRDefault="00877C33" w:rsidP="00877C33">
                          <w:pPr>
                            <w:bidi w:val="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كندا: منصة الذكاء الاصطناعي لتحليل البيانات الحكومية</w:t>
                          </w:r>
                        </w:p>
                      </w:txbxContent>
                    </v:textbox>
                  </v:shape>
                  <v:shape id="TextBox 68" o:spid="_x0000_s1629" type="#_x0000_t202" style="position:absolute;left:30974;top:36106;width:4730;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" filled="f" stroked="f">
                    <v:textbox style="mso-fit-shape-to-text:t">
                      <w:txbxContent>
                        <w:p w14:paraId="3866DF14" w14:textId="77777777" w:rsidR="00877C33" w:rsidRDefault="00877C33" w:rsidP="00877C33">
                          <w:pPr>
                            <w:bidi w:val="0"/>
                            <w:rPr>
                              <w:rFonts w:asciiTheme="minorHAnsi" w:hAnsi="Calibri" w:cstheme="minorBidi"/>
                              <w:color w:val="FFFFFF" w:themeColor="background1"/>
                              <w:kern w:val="24"/>
                              <w:sz w:val="36"/>
                              <w:szCs w:val="36"/>
                            </w:rPr>
                          </w:pPr>
                          <w:r>
                            <w:rPr>
                              <w:rFonts w:asciiTheme="minorHAnsi" w:hAnsi="Calibri" w:cstheme="minorBidi"/>
                              <w:color w:val="FFFFFF" w:themeColor="background1"/>
                              <w:kern w:val="24"/>
                              <w:sz w:val="36"/>
                              <w:szCs w:val="36"/>
                            </w:rPr>
                            <w:t>03</w:t>
                          </w:r>
                        </w:p>
                      </w:txbxContent>
                    </v:textbox>
                  </v:shape>
                </v:group>
                <w10:anchorlock/>
              </v:group>
            </w:pict>
          </mc:Fallback>
        </mc:AlternateContent>
      </w:r>
    </w:p>
    <w:p w14:paraId="07E07161" w14:textId="24EE635E" w:rsidR="00377231" w:rsidRPr="00902B29" w:rsidRDefault="00377231" w:rsidP="001B33CA">
      <w:pPr>
        <w:pageBreakBefore/>
        <w:spacing w:after="160" w:line="259" w:lineRule="auto"/>
        <w:rPr>
          <w:rFonts w:ascii="Sakkal Majalla" w:hAnsi="Sakkal Majalla"/>
          <w:sz w:val="32"/>
          <w:szCs w:val="32"/>
          <w:rtl/>
          <w14:ligatures w14:val="standardContextual"/>
        </w:rPr>
      </w:pPr>
      <w:r w:rsidRPr="002A078C">
        <w:rPr>
          <w:rFonts w:ascii="Sakkal Majalla" w:hAnsi="Sakkal Majalla"/>
          <w:noProof/>
          <w:sz w:val="34"/>
          <w:lang w:bidi="ar-EG"/>
        </w:rPr>
        <w:lastRenderedPageBreak/>
        <mc:AlternateContent>
          <mc:Choice Requires="wpg">
            <w:drawing>
              <wp:inline distT="0" distB="0" distL="0" distR="0" wp14:anchorId="6866C14C" wp14:editId="5745DAAF">
                <wp:extent cx="5731510" cy="892088"/>
                <wp:effectExtent l="0" t="0" r="2540" b="22860"/>
                <wp:docPr id="165459341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76753349" name="مجموعة 47"/>
                        <wpg:cNvGrpSpPr/>
                        <wpg:grpSpPr>
                          <a:xfrm>
                            <a:off x="0" y="0"/>
                            <a:ext cx="5731510" cy="895351"/>
                            <a:chOff x="0" y="0"/>
                            <a:chExt cx="5878196" cy="918845"/>
                          </a:xfrm>
                        </wpg:grpSpPr>
                        <wpg:grpSp>
                          <wpg:cNvPr id="1487280682" name="مجموعة 48"/>
                          <wpg:cNvGrpSpPr/>
                          <wpg:grpSpPr>
                            <a:xfrm>
                              <a:off x="0" y="0"/>
                              <a:ext cx="5878196" cy="918845"/>
                              <a:chOff x="0" y="0"/>
                              <a:chExt cx="6240348" cy="919070"/>
                            </a:xfrm>
                          </wpg:grpSpPr>
                          <wpg:grpSp>
                            <wpg:cNvPr id="2084065792" name="مجموعة 49"/>
                            <wpg:cNvGrpSpPr/>
                            <wpg:grpSpPr>
                              <a:xfrm>
                                <a:off x="0" y="169208"/>
                                <a:ext cx="5433072" cy="580613"/>
                                <a:chOff x="0" y="169208"/>
                                <a:chExt cx="5433072" cy="580613"/>
                              </a:xfrm>
                            </wpg:grpSpPr>
                            <wps:wsp>
                              <wps:cNvPr id="7872391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80530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48973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7230305" name="مربع نص 41"/>
                          <wps:cNvSpPr txBox="1"/>
                          <wps:spPr>
                            <a:xfrm>
                              <a:off x="204466" y="256739"/>
                              <a:ext cx="4615440" cy="389157"/>
                            </a:xfrm>
                            <a:prstGeom prst="rect">
                              <a:avLst/>
                            </a:prstGeom>
                            <a:noFill/>
                          </wps:spPr>
                          <wps:txbx>
                            <w:txbxContent>
                              <w:p w14:paraId="486A3CD3" w14:textId="0C4E6B6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إستونيا: الحكومة الرقمية والذكاء الاصطناعي</w:t>
                                </w:r>
                              </w:p>
                            </w:txbxContent>
                          </wps:txbx>
                          <wps:bodyPr wrap="square" rtlCol="1">
                            <a:spAutoFit/>
                          </wps:bodyPr>
                        </wps:wsp>
                      </wpg:grpSp>
                      <pic:pic xmlns:pic="http://schemas.openxmlformats.org/drawingml/2006/picture">
                        <pic:nvPicPr>
                          <pic:cNvPr id="511572101"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866C14C" id="_x0000_s16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rLtEkQcAAPscAAAOAAAAZHJzL2Uyb0RvYy54bWzsWd2O00YUvq/Udxj5&#10;shLE/z8RC1qgoEqUIqCivXScSWJhe1x7sslyW6gQLwKtWlW0pRVvkrxNv5nx2E4224QtRarExW5m&#10;7Dm/c86Z74y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">
                <v:group id="مجموعة 47" o:spid="_x0000_s16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">
                  <v:group id="مجموعة 48" o:spid="_x0000_s16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">
                    <v:group id="مجموعة 49" o:spid="_x0000_s16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">
                      <v:shape id="شكل حر 50" o:spid="_x0000_s16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" fillcolor="#a5a5a5 [2092]" stroked="f" strokeweight="1pt">
                        <v:stroke joinstyle="miter"/>
                      </v:roundrect>
                    </v:group>
                    <v:oval id="شكل بيضاوي 52" o:spid="_x0000_s16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" filled="f" strokecolor="#168489" strokeweight="1pt">
                      <v:stroke joinstyle="miter"/>
                    </v:oval>
                  </v:group>
                  <v:shape id="مربع نص 41" o:spid="_x0000_s163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" filled="f" stroked="f">
                    <v:textbox style="mso-fit-shape-to-text:t">
                      <w:txbxContent>
                        <w:p w14:paraId="486A3CD3" w14:textId="0C4E6B6D" w:rsidR="00377231" w:rsidRDefault="003C7FD7" w:rsidP="00377231">
                          <w:pPr>
                            <w:rPr>
                              <w:rFonts w:eastAsia="Calibri" w:hAnsi="Adobe Arabic" w:cs="Adobe Arabic"/>
                              <w:b/>
                              <w:bCs/>
                              <w:color w:val="FFFFFF"/>
                              <w:kern w:val="24"/>
                              <w:sz w:val="36"/>
                              <w:szCs w:val="36"/>
                              <w:lang w:bidi="ar-EG"/>
                            </w:rPr>
                          </w:pPr>
                          <w:r w:rsidRPr="003C7FD7">
                            <w:rPr>
                              <w:rFonts w:eastAsia="Calibri" w:hAnsi="Adobe Arabic" w:cs="Adobe Arabic"/>
                              <w:b/>
                              <w:bCs/>
                              <w:color w:val="FFFFFF"/>
                              <w:kern w:val="24"/>
                              <w:sz w:val="36"/>
                              <w:szCs w:val="36"/>
                              <w:rtl/>
                              <w:lang w:bidi="ar-EG"/>
                            </w:rPr>
                            <w:t>إستونيا: الحكومة الرقمية والذكاء الاصطناعي</w:t>
                          </w:r>
                        </w:p>
                      </w:txbxContent>
                    </v:textbox>
                  </v:shape>
                </v:group>
                <v:shape id="صورة 54" o:spid="_x0000_s16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">
                  <v:imagedata r:id="rId105" o:title=""/>
                </v:shape>
                <w10:anchorlock/>
              </v:group>
            </w:pict>
          </mc:Fallback>
        </mc:AlternateContent>
      </w:r>
    </w:p>
    <w:p w14:paraId="5E65FD7A" w14:textId="28D16F87" w:rsidR="00675E6B" w:rsidRPr="00AC7AE4" w:rsidRDefault="00675E6B" w:rsidP="00AC7AE4">
      <w:pPr>
        <w:spacing w:line="360" w:lineRule="auto"/>
        <w:rPr>
          <w:rFonts w:ascii="Sakkal Majalla" w:hAnsi="Sakkal Majalla"/>
          <w:sz w:val="32"/>
          <w:szCs w:val="32"/>
          <w:rtl/>
        </w:rPr>
      </w:pPr>
      <w:r w:rsidRPr="00AC7AE4">
        <w:rPr>
          <w:rFonts w:ascii="Sakkal Majalla" w:hAnsi="Sakkal Majalla"/>
          <w:sz w:val="32"/>
          <w:szCs w:val="32"/>
          <w:rtl/>
        </w:rPr>
        <w:t xml:space="preserve">   تُعتبر إستونيا واحدة من الدول الرائدة عالميا</w:t>
      </w:r>
      <w:r w:rsidRPr="00AC7AE4">
        <w:rPr>
          <w:rFonts w:ascii="Sakkal Majalla" w:hAnsi="Sakkal Majalla" w:hint="cs"/>
          <w:sz w:val="32"/>
          <w:szCs w:val="32"/>
          <w:rtl/>
        </w:rPr>
        <w:t>ً</w:t>
      </w:r>
      <w:r w:rsidRPr="00AC7AE4">
        <w:rPr>
          <w:rFonts w:ascii="Sakkal Majalla" w:hAnsi="Sakkal Majalla"/>
          <w:sz w:val="32"/>
          <w:szCs w:val="32"/>
          <w:rtl/>
        </w:rPr>
        <w:t xml:space="preserve"> في تبني التكنولوجيا الرقمية، بما في ذلك </w:t>
      </w:r>
      <w:hyperlink r:id="rId204" w:history="1">
        <w:r w:rsidR="006D2F31" w:rsidRPr="006D2F31">
          <w:rPr>
            <w:rStyle w:val="Hyperlink"/>
            <w:rFonts w:ascii="Sakkal Majalla" w:hAnsi="Sakkal Majalla"/>
            <w:sz w:val="32"/>
            <w:szCs w:val="32"/>
            <w:rtl/>
          </w:rPr>
          <w:t>الذكاء الاصطناعي</w:t>
        </w:r>
      </w:hyperlink>
      <w:r w:rsidRPr="00AC7AE4">
        <w:rPr>
          <w:rFonts w:ascii="Sakkal Majalla" w:hAnsi="Sakkal Majalla"/>
          <w:sz w:val="32"/>
          <w:szCs w:val="32"/>
          <w:rtl/>
        </w:rPr>
        <w:t>. ومن أبرز تطبيقاتها:</w:t>
      </w:r>
    </w:p>
    <w:p w14:paraId="09BA0757" w14:textId="57806975"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t xml:space="preserve">النظام القضائي الذكي: تستخدم إستونيا </w:t>
      </w:r>
      <w:hyperlink r:id="rId205"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في المنظومة القضائية من خلال قاضٍ رقمي (</w:t>
      </w:r>
      <w:r w:rsidRPr="00AC7AE4">
        <w:rPr>
          <w:rFonts w:ascii="Sakkal Majalla" w:hAnsi="Sakkal Majalla" w:cs="Sakkal Majalla"/>
          <w:sz w:val="32"/>
          <w:szCs w:val="32"/>
        </w:rPr>
        <w:t>AI Judge</w:t>
      </w:r>
      <w:r w:rsidRPr="00AC7AE4">
        <w:rPr>
          <w:rFonts w:ascii="Sakkal Majalla" w:hAnsi="Sakkal Majalla" w:cs="Sakkal Majalla"/>
          <w:sz w:val="32"/>
          <w:szCs w:val="32"/>
          <w:rtl/>
        </w:rPr>
        <w:t>) للنظر في القضايا الصغيرة مثل النزاعات المالية التي تقل عن 7,000 يورو. هذا النظام يساهم في تخفيف الأعباء عن المحاكم التقليدية وتسريع الإجراءات القانونية.</w:t>
      </w:r>
    </w:p>
    <w:p w14:paraId="40B85C2A" w14:textId="5470B9D1"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t xml:space="preserve">  الخدمات الإلكترونية الحكومية (</w:t>
      </w:r>
      <w:r w:rsidRPr="00AC7AE4">
        <w:rPr>
          <w:rFonts w:ascii="Sakkal Majalla" w:hAnsi="Sakkal Majalla" w:cs="Sakkal Majalla"/>
          <w:sz w:val="32"/>
          <w:szCs w:val="32"/>
        </w:rPr>
        <w:t>e-Estonia</w:t>
      </w:r>
      <w:r w:rsidRPr="00AC7AE4">
        <w:rPr>
          <w:rFonts w:ascii="Sakkal Majalla" w:hAnsi="Sakkal Majalla" w:cs="Sakkal Majalla"/>
          <w:sz w:val="32"/>
          <w:szCs w:val="32"/>
          <w:rtl/>
        </w:rPr>
        <w:t xml:space="preserve">): تُقدم إستونيا مجموعة واسعة من الخدمات الحكومية للمواطنين عبر الإنترنت باستخدام </w:t>
      </w:r>
      <w:hyperlink r:id="rId206"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 مثل التصويت الإلكتروني، تقديم الضرائب، وإدارة الهويات الرقمية.</w:t>
      </w:r>
    </w:p>
    <w:p w14:paraId="7BB47CA3" w14:textId="56869174" w:rsidR="00675E6B" w:rsidRPr="00902B29" w:rsidRDefault="00377231" w:rsidP="00675E6B">
      <w:pPr>
        <w:spacing w:after="160" w:line="259" w:lineRule="auto"/>
        <w:rPr>
          <w:rFonts w:ascii="Sakkal Majalla" w:hAnsi="Sakkal Majalla"/>
          <w:sz w:val="32"/>
          <w:szCs w:val="32"/>
          <w:rtl/>
          <w14:ligatures w14:val="standardContextual"/>
        </w:rPr>
      </w:pPr>
      <w:r w:rsidRPr="002A078C">
        <w:rPr>
          <w:rFonts w:ascii="Sakkal Majalla" w:hAnsi="Sakkal Majalla"/>
          <w:noProof/>
          <w:sz w:val="34"/>
          <w:lang w:bidi="ar-EG"/>
        </w:rPr>
        <mc:AlternateContent>
          <mc:Choice Requires="wpg">
            <w:drawing>
              <wp:inline distT="0" distB="0" distL="0" distR="0" wp14:anchorId="0386FFC3" wp14:editId="4BE9EAE7">
                <wp:extent cx="5731510" cy="892088"/>
                <wp:effectExtent l="0" t="0" r="2540" b="22860"/>
                <wp:docPr id="8114851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71361363" name="مجموعة 47"/>
                        <wpg:cNvGrpSpPr/>
                        <wpg:grpSpPr>
                          <a:xfrm>
                            <a:off x="0" y="0"/>
                            <a:ext cx="5731510" cy="895351"/>
                            <a:chOff x="0" y="0"/>
                            <a:chExt cx="5878196" cy="918845"/>
                          </a:xfrm>
                        </wpg:grpSpPr>
                        <wpg:grpSp>
                          <wpg:cNvPr id="1048560380" name="مجموعة 48"/>
                          <wpg:cNvGrpSpPr/>
                          <wpg:grpSpPr>
                            <a:xfrm>
                              <a:off x="0" y="0"/>
                              <a:ext cx="5878196" cy="918845"/>
                              <a:chOff x="0" y="0"/>
                              <a:chExt cx="6240348" cy="919070"/>
                            </a:xfrm>
                          </wpg:grpSpPr>
                          <wpg:grpSp>
                            <wpg:cNvPr id="1459013719" name="مجموعة 49"/>
                            <wpg:cNvGrpSpPr/>
                            <wpg:grpSpPr>
                              <a:xfrm>
                                <a:off x="0" y="169208"/>
                                <a:ext cx="5433072" cy="580613"/>
                                <a:chOff x="0" y="169208"/>
                                <a:chExt cx="5433072" cy="580613"/>
                              </a:xfrm>
                            </wpg:grpSpPr>
                            <wps:wsp>
                              <wps:cNvPr id="12465030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202499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29093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990956" name="مربع نص 41"/>
                          <wps:cNvSpPr txBox="1"/>
                          <wps:spPr>
                            <a:xfrm>
                              <a:off x="204466" y="256739"/>
                              <a:ext cx="4615440" cy="389157"/>
                            </a:xfrm>
                            <a:prstGeom prst="rect">
                              <a:avLst/>
                            </a:prstGeom>
                            <a:noFill/>
                          </wps:spPr>
                          <wps:txbx>
                            <w:txbxContent>
                              <w:p w14:paraId="2DE33CF3" w14:textId="4903355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سنغافورة: الذكاء الاصطناعي في التخطيط الحضري والنقل</w:t>
                                </w:r>
                              </w:p>
                            </w:txbxContent>
                          </wps:txbx>
                          <wps:bodyPr wrap="square" rtlCol="1">
                            <a:spAutoFit/>
                          </wps:bodyPr>
                        </wps:wsp>
                      </wpg:grpSp>
                      <pic:pic xmlns:pic="http://schemas.openxmlformats.org/drawingml/2006/picture">
                        <pic:nvPicPr>
                          <pic:cNvPr id="87975553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386FFC3" id="_x0000_s16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6S9AZUHAAD6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6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">
                  <v:group id="مجموعة 48" o:spid="_x0000_s16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">
                    <v:group id="مجموعة 49" o:spid="_x0000_s16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">
                      <v:shape id="شكل حر 50" o:spid="_x0000_s16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" fillcolor="#a5a5a5 [2092]" stroked="f" strokeweight="1pt">
                        <v:stroke joinstyle="miter"/>
                      </v:roundrect>
                    </v:group>
                    <v:oval id="شكل بيضاوي 52" o:spid="_x0000_s16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" filled="f" strokecolor="#168489" strokeweight="1pt">
                      <v:stroke joinstyle="miter"/>
                    </v:oval>
                  </v:group>
                  <v:shape id="مربع نص 41" o:spid="_x0000_s164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" filled="f" stroked="f">
                    <v:textbox style="mso-fit-shape-to-text:t">
                      <w:txbxContent>
                        <w:p w14:paraId="2DE33CF3" w14:textId="4903355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سنغافورة: الذكاء الاصطناعي في التخطيط الحضري والنقل</w:t>
                          </w:r>
                        </w:p>
                      </w:txbxContent>
                    </v:textbox>
                  </v:shape>
                </v:group>
                <v:shape id="صورة 54" o:spid="_x0000_s16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">
                  <v:imagedata r:id="rId105" o:title=""/>
                </v:shape>
                <w10:anchorlock/>
              </v:group>
            </w:pict>
          </mc:Fallback>
        </mc:AlternateContent>
      </w:r>
    </w:p>
    <w:p w14:paraId="6B4A026D" w14:textId="13609FE1" w:rsidR="00675E6B" w:rsidRPr="00AC7AE4" w:rsidRDefault="00675E6B" w:rsidP="00AC7AE4">
      <w:pPr>
        <w:spacing w:line="360" w:lineRule="auto"/>
        <w:rPr>
          <w:rFonts w:ascii="Sakkal Majalla" w:hAnsi="Sakkal Majalla"/>
          <w:sz w:val="32"/>
          <w:szCs w:val="32"/>
          <w:rtl/>
        </w:rPr>
      </w:pPr>
      <w:r w:rsidRPr="00AC7AE4">
        <w:rPr>
          <w:rFonts w:ascii="Sakkal Majalla" w:hAnsi="Sakkal Majalla"/>
          <w:sz w:val="32"/>
          <w:szCs w:val="32"/>
          <w:rtl/>
        </w:rPr>
        <w:t xml:space="preserve">سنغافورة هي دولة أخرى رائدة في تطبيق </w:t>
      </w:r>
      <w:hyperlink r:id="rId207" w:history="1">
        <w:r w:rsidR="006D2F31" w:rsidRPr="006D2F31">
          <w:rPr>
            <w:rStyle w:val="Hyperlink"/>
            <w:rFonts w:ascii="Sakkal Majalla" w:hAnsi="Sakkal Majalla"/>
            <w:sz w:val="32"/>
            <w:szCs w:val="32"/>
            <w:rtl/>
          </w:rPr>
          <w:t>الذكاء الاصطناعي</w:t>
        </w:r>
      </w:hyperlink>
      <w:r w:rsidR="006D2F31" w:rsidRPr="00AC7AE4">
        <w:rPr>
          <w:rFonts w:ascii="Sakkal Majalla" w:hAnsi="Sakkal Majalla"/>
          <w:sz w:val="32"/>
          <w:szCs w:val="32"/>
          <w:rtl/>
        </w:rPr>
        <w:t xml:space="preserve"> </w:t>
      </w:r>
      <w:r w:rsidRPr="00AC7AE4">
        <w:rPr>
          <w:rFonts w:ascii="Sakkal Majalla" w:hAnsi="Sakkal Majalla"/>
          <w:sz w:val="32"/>
          <w:szCs w:val="32"/>
          <w:rtl/>
        </w:rPr>
        <w:t>، خاصة في مجالات التخطيط الحضري وإدارة النقل:</w:t>
      </w:r>
    </w:p>
    <w:p w14:paraId="114BF19B" w14:textId="0EA8E7E9"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t xml:space="preserve">نظام النقل الذكي: تستخدم سنغافورة </w:t>
      </w:r>
      <w:hyperlink r:id="rId208"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لتنظيم حركة المرور وإدارة النقل العام. النظام يعتمد على تحليل بيانات حركة المرور في الوقت الفعلي لتوجيه السائقين إلى المسارات الأقل ازدحاما</w:t>
      </w:r>
      <w:r w:rsidRPr="00AC7AE4">
        <w:rPr>
          <w:rFonts w:ascii="Sakkal Majalla" w:hAnsi="Sakkal Majalla" w:cs="Sakkal Majalla" w:hint="cs"/>
          <w:sz w:val="32"/>
          <w:szCs w:val="32"/>
          <w:rtl/>
        </w:rPr>
        <w:t>ً</w:t>
      </w:r>
      <w:r w:rsidRPr="00AC7AE4">
        <w:rPr>
          <w:rFonts w:ascii="Sakkal Majalla" w:hAnsi="Sakkal Majalla" w:cs="Sakkal Majalla"/>
          <w:sz w:val="32"/>
          <w:szCs w:val="32"/>
          <w:rtl/>
        </w:rPr>
        <w:t xml:space="preserve"> وتحسين تدفق حركة المرور، مما يقلل من الازدحام المروري.</w:t>
      </w:r>
    </w:p>
    <w:p w14:paraId="29809144" w14:textId="1C982950" w:rsidR="00675E6B" w:rsidRPr="00AC7AE4" w:rsidRDefault="00675E6B">
      <w:pPr>
        <w:pStyle w:val="a5"/>
        <w:numPr>
          <w:ilvl w:val="0"/>
          <w:numId w:val="17"/>
        </w:numPr>
        <w:spacing w:line="360" w:lineRule="auto"/>
        <w:ind w:left="811" w:hanging="454"/>
        <w:jc w:val="both"/>
        <w:rPr>
          <w:rFonts w:ascii="Sakkal Majalla" w:hAnsi="Sakkal Majalla" w:cs="Sakkal Majalla"/>
          <w:sz w:val="32"/>
          <w:szCs w:val="32"/>
          <w:rtl/>
        </w:rPr>
      </w:pPr>
      <w:r w:rsidRPr="00AC7AE4">
        <w:rPr>
          <w:rFonts w:ascii="Sakkal Majalla" w:hAnsi="Sakkal Majalla" w:cs="Sakkal Majalla"/>
          <w:sz w:val="32"/>
          <w:szCs w:val="32"/>
          <w:rtl/>
        </w:rPr>
        <w:lastRenderedPageBreak/>
        <w:t xml:space="preserve"> التخطيط الحضري الذكي: تُستخدم تقنيات </w:t>
      </w:r>
      <w:hyperlink r:id="rId209"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AC7AE4">
        <w:rPr>
          <w:rFonts w:ascii="Sakkal Majalla" w:hAnsi="Sakkal Majalla" w:cs="Sakkal Majalla"/>
          <w:sz w:val="32"/>
          <w:szCs w:val="32"/>
          <w:rtl/>
        </w:rPr>
        <w:t>لتحليل بيانات السكان والبنية التحتية لتحسين تخطيط المدن. يمكن لهذه الأنظمة تقديم توصيات حول أفضل الطرق لتوسيع المناطق الحضرية أو كيفية تحسين توزيع الموارد.</w:t>
      </w:r>
    </w:p>
    <w:p w14:paraId="44519BE5" w14:textId="05952F5A" w:rsidR="00675E6B" w:rsidRPr="00902B29" w:rsidRDefault="00377231" w:rsidP="00675E6B">
      <w:pPr>
        <w:spacing w:after="160" w:line="259" w:lineRule="auto"/>
        <w:rPr>
          <w:rFonts w:ascii="Sakkal Majalla" w:hAnsi="Sakkal Majalla"/>
          <w:sz w:val="32"/>
          <w:szCs w:val="32"/>
          <w:rtl/>
          <w14:ligatures w14:val="standardContextual"/>
        </w:rPr>
      </w:pPr>
      <w:r w:rsidRPr="002A078C">
        <w:rPr>
          <w:rFonts w:ascii="Sakkal Majalla" w:hAnsi="Sakkal Majalla"/>
          <w:noProof/>
          <w:sz w:val="34"/>
          <w:lang w:bidi="ar-EG"/>
        </w:rPr>
        <mc:AlternateContent>
          <mc:Choice Requires="wpg">
            <w:drawing>
              <wp:inline distT="0" distB="0" distL="0" distR="0" wp14:anchorId="474637B5" wp14:editId="37629EDC">
                <wp:extent cx="5731510" cy="892088"/>
                <wp:effectExtent l="0" t="0" r="2540" b="22860"/>
                <wp:docPr id="10687332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29342676" name="مجموعة 47"/>
                        <wpg:cNvGrpSpPr/>
                        <wpg:grpSpPr>
                          <a:xfrm>
                            <a:off x="0" y="0"/>
                            <a:ext cx="5731510" cy="895351"/>
                            <a:chOff x="0" y="0"/>
                            <a:chExt cx="5878196" cy="918845"/>
                          </a:xfrm>
                        </wpg:grpSpPr>
                        <wpg:grpSp>
                          <wpg:cNvPr id="1896182094" name="مجموعة 48"/>
                          <wpg:cNvGrpSpPr/>
                          <wpg:grpSpPr>
                            <a:xfrm>
                              <a:off x="0" y="0"/>
                              <a:ext cx="5878196" cy="918845"/>
                              <a:chOff x="0" y="0"/>
                              <a:chExt cx="6240348" cy="919070"/>
                            </a:xfrm>
                          </wpg:grpSpPr>
                          <wpg:grpSp>
                            <wpg:cNvPr id="1158558498" name="مجموعة 49"/>
                            <wpg:cNvGrpSpPr/>
                            <wpg:grpSpPr>
                              <a:xfrm>
                                <a:off x="0" y="169208"/>
                                <a:ext cx="5433072" cy="580613"/>
                                <a:chOff x="0" y="169208"/>
                                <a:chExt cx="5433072" cy="580613"/>
                              </a:xfrm>
                            </wpg:grpSpPr>
                            <wps:wsp>
                              <wps:cNvPr id="18714175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756315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778985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419427" name="مربع نص 41"/>
                          <wps:cNvSpPr txBox="1"/>
                          <wps:spPr>
                            <a:xfrm>
                              <a:off x="204466" y="256739"/>
                              <a:ext cx="4615440" cy="389157"/>
                            </a:xfrm>
                            <a:prstGeom prst="rect">
                              <a:avLst/>
                            </a:prstGeom>
                            <a:noFill/>
                          </wps:spPr>
                          <wps:txbx>
                            <w:txbxContent>
                              <w:p w14:paraId="67E5721D" w14:textId="196E452A"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كندا: منصة الذكاء الاصطناعي لتحليل البيانات الحكومية</w:t>
                                </w:r>
                              </w:p>
                            </w:txbxContent>
                          </wps:txbx>
                          <wps:bodyPr wrap="square" rtlCol="1">
                            <a:spAutoFit/>
                          </wps:bodyPr>
                        </wps:wsp>
                      </wpg:grpSp>
                      <pic:pic xmlns:pic="http://schemas.openxmlformats.org/drawingml/2006/picture">
                        <pic:nvPicPr>
                          <pic:cNvPr id="130730901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74637B5" id="_x0000_s16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A99ImWBwAA+R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6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">
                  <v:group id="مجموعة 48" o:spid="_x0000_s16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">
                    <v:group id="مجموعة 49" o:spid="_x0000_s16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">
                      <v:shape id="شكل حر 50" o:spid="_x0000_s16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" fillcolor="#a5a5a5 [2092]" stroked="f" strokeweight="1pt">
                        <v:stroke joinstyle="miter"/>
                      </v:roundrect>
                    </v:group>
                    <v:oval id="شكل بيضاوي 52" o:spid="_x0000_s16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" filled="f" strokecolor="#168489" strokeweight="1pt">
                      <v:stroke joinstyle="miter"/>
                    </v:oval>
                  </v:group>
                  <v:shape id="مربع نص 41" o:spid="_x0000_s165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" filled="f" stroked="f">
                    <v:textbox style="mso-fit-shape-to-text:t">
                      <w:txbxContent>
                        <w:p w14:paraId="67E5721D" w14:textId="196E452A"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كندا: منصة الذكاء الاصطناعي لتحليل البيانات الحكومية</w:t>
                          </w:r>
                        </w:p>
                      </w:txbxContent>
                    </v:textbox>
                  </v:shape>
                </v:group>
                <v:shape id="صورة 54" o:spid="_x0000_s16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">
                  <v:imagedata r:id="rId105" o:title=""/>
                </v:shape>
                <w10:anchorlock/>
              </v:group>
            </w:pict>
          </mc:Fallback>
        </mc:AlternateContent>
      </w:r>
    </w:p>
    <w:p w14:paraId="02B5A65C" w14:textId="00F349E9" w:rsidR="00675E6B" w:rsidRPr="00DC5845" w:rsidRDefault="00675E6B" w:rsidP="00DC5845">
      <w:pPr>
        <w:spacing w:line="360" w:lineRule="auto"/>
        <w:rPr>
          <w:rFonts w:ascii="Sakkal Majalla" w:hAnsi="Sakkal Majalla"/>
          <w:sz w:val="32"/>
          <w:szCs w:val="32"/>
          <w:rtl/>
        </w:rPr>
      </w:pPr>
      <w:r w:rsidRPr="00DC5845">
        <w:rPr>
          <w:rFonts w:ascii="Sakkal Majalla" w:hAnsi="Sakkal Majalla"/>
          <w:sz w:val="32"/>
          <w:szCs w:val="32"/>
          <w:rtl/>
        </w:rPr>
        <w:t xml:space="preserve">تستخدم كندا </w:t>
      </w:r>
      <w:hyperlink r:id="rId210" w:history="1">
        <w:r w:rsidR="006D2F31" w:rsidRPr="006D2F31">
          <w:rPr>
            <w:rStyle w:val="Hyperlink"/>
            <w:rFonts w:ascii="Sakkal Majalla" w:hAnsi="Sakkal Majalla"/>
            <w:sz w:val="32"/>
            <w:szCs w:val="32"/>
            <w:rtl/>
          </w:rPr>
          <w:t>الذكاء الاصطناعي</w:t>
        </w:r>
      </w:hyperlink>
      <w:r w:rsidR="006D2F31" w:rsidRPr="00AC7AE4">
        <w:rPr>
          <w:rFonts w:ascii="Sakkal Majalla" w:hAnsi="Sakkal Majalla"/>
          <w:sz w:val="32"/>
          <w:szCs w:val="32"/>
          <w:rtl/>
        </w:rPr>
        <w:t xml:space="preserve"> </w:t>
      </w:r>
      <w:r w:rsidRPr="00DC5845">
        <w:rPr>
          <w:rFonts w:ascii="Sakkal Majalla" w:hAnsi="Sakkal Majalla"/>
          <w:sz w:val="32"/>
          <w:szCs w:val="32"/>
          <w:rtl/>
        </w:rPr>
        <w:t>لتحليل كميات هائلة من البيانات الحكومية من أجل تحسين اتخاذ القرارات:</w:t>
      </w:r>
    </w:p>
    <w:p w14:paraId="0DBBCE7F" w14:textId="5E8ECB73"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منصة تحليل البيانات: طو</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رت الحكومة الكندية منصة تعتمد على </w:t>
      </w:r>
      <w:hyperlink r:id="rId211"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لتحليل البيانات الضخمة من مختلف القطاعات الحكومية، مثل الصحة والتعليم. هذه المنصة تساعد في تقديم رؤى تنبؤية تساعد صانعي القرار في صياغة سياسات أفضل وتحسين توزيع الموارد.</w:t>
      </w:r>
    </w:p>
    <w:p w14:paraId="78EDA505" w14:textId="0B40A22B"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نظام الهجرة الذكي: تستخدم كندا </w:t>
      </w:r>
      <w:hyperlink r:id="rId212"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أيضا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في إدارة نظام الهجرة. النظام يقوم بتحليل طلبات الهجرة وتحديد الطلبات التي تحتاج إلى مراجعة أعمق، مما يُسرع من معالجة الطلبات ويخفف من الأعباء الإدارية.</w:t>
      </w:r>
    </w:p>
    <w:p w14:paraId="41A0DC9E" w14:textId="3538041B" w:rsidR="00675E6B" w:rsidRPr="00DC5845" w:rsidRDefault="00377231" w:rsidP="00DC5845">
      <w:pPr>
        <w:spacing w:after="160" w:line="259" w:lineRule="auto"/>
        <w:rPr>
          <w:rFonts w:ascii="Sakkal Majalla" w:hAnsi="Sakkal Majalla"/>
          <w:sz w:val="32"/>
          <w:szCs w:val="32"/>
          <w:rtl/>
          <w14:ligatures w14:val="standardContextual"/>
        </w:rPr>
      </w:pPr>
      <w:r w:rsidRPr="002A078C">
        <w:rPr>
          <w:rFonts w:ascii="Sakkal Majalla" w:hAnsi="Sakkal Majalla"/>
          <w:noProof/>
          <w:sz w:val="34"/>
          <w:lang w:bidi="ar-EG"/>
        </w:rPr>
        <mc:AlternateContent>
          <mc:Choice Requires="wpg">
            <w:drawing>
              <wp:inline distT="0" distB="0" distL="0" distR="0" wp14:anchorId="1AC2CEDB" wp14:editId="4566F9F0">
                <wp:extent cx="5731510" cy="892088"/>
                <wp:effectExtent l="0" t="0" r="2540" b="22860"/>
                <wp:docPr id="20764441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47667825" name="مجموعة 47"/>
                        <wpg:cNvGrpSpPr/>
                        <wpg:grpSpPr>
                          <a:xfrm>
                            <a:off x="0" y="0"/>
                            <a:ext cx="5731510" cy="895351"/>
                            <a:chOff x="0" y="0"/>
                            <a:chExt cx="5878196" cy="918845"/>
                          </a:xfrm>
                        </wpg:grpSpPr>
                        <wpg:grpSp>
                          <wpg:cNvPr id="1715139250" name="مجموعة 48"/>
                          <wpg:cNvGrpSpPr/>
                          <wpg:grpSpPr>
                            <a:xfrm>
                              <a:off x="0" y="0"/>
                              <a:ext cx="5878196" cy="918845"/>
                              <a:chOff x="0" y="0"/>
                              <a:chExt cx="6240348" cy="919070"/>
                            </a:xfrm>
                          </wpg:grpSpPr>
                          <wpg:grpSp>
                            <wpg:cNvPr id="2033401412" name="مجموعة 49"/>
                            <wpg:cNvGrpSpPr/>
                            <wpg:grpSpPr>
                              <a:xfrm>
                                <a:off x="0" y="169208"/>
                                <a:ext cx="5433072" cy="580613"/>
                                <a:chOff x="0" y="169208"/>
                                <a:chExt cx="5433072" cy="580613"/>
                              </a:xfrm>
                            </wpg:grpSpPr>
                            <wps:wsp>
                              <wps:cNvPr id="19201636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37841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928037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6801669" name="مربع نص 41"/>
                          <wps:cNvSpPr txBox="1"/>
                          <wps:spPr>
                            <a:xfrm>
                              <a:off x="204466" y="256739"/>
                              <a:ext cx="4615440" cy="389157"/>
                            </a:xfrm>
                            <a:prstGeom prst="rect">
                              <a:avLst/>
                            </a:prstGeom>
                            <a:noFill/>
                          </wps:spPr>
                          <wps:txbx>
                            <w:txbxContent>
                              <w:p w14:paraId="5D75337D" w14:textId="2E03DF50"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الإمارات العربية المتحدة: الحكومة الذكية والذكاء الاصطناعي</w:t>
                                </w:r>
                              </w:p>
                            </w:txbxContent>
                          </wps:txbx>
                          <wps:bodyPr wrap="square" rtlCol="1">
                            <a:spAutoFit/>
                          </wps:bodyPr>
                        </wps:wsp>
                      </wpg:grpSp>
                      <pic:pic xmlns:pic="http://schemas.openxmlformats.org/drawingml/2006/picture">
                        <pic:nvPicPr>
                          <pic:cNvPr id="88001399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C2CEDB" id="_x0000_s16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wc9U6nQcAAPo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6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">
                  <v:group id="مجموعة 48" o:spid="_x0000_s16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">
                    <v:group id="مجموعة 49" o:spid="_x0000_s16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">
                      <v:shape id="شكل حر 50" o:spid="_x0000_s16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" fillcolor="#a5a5a5 [2092]" stroked="f" strokeweight="1pt">
                        <v:stroke joinstyle="miter"/>
                      </v:roundrect>
                    </v:group>
                    <v:oval id="شكل بيضاوي 52" o:spid="_x0000_s16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" filled="f" strokecolor="#168489" strokeweight="1pt">
                      <v:stroke joinstyle="miter"/>
                    </v:oval>
                  </v:group>
                  <v:shape id="مربع نص 41" o:spid="_x0000_s166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" filled="f" stroked="f">
                    <v:textbox style="mso-fit-shape-to-text:t">
                      <w:txbxContent>
                        <w:p w14:paraId="5D75337D" w14:textId="2E03DF50"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الإمارات العربية المتحدة: الحكومة الذكية والذكاء الاصطناعي</w:t>
                          </w:r>
                        </w:p>
                      </w:txbxContent>
                    </v:textbox>
                  </v:shape>
                </v:group>
                <v:shape id="صورة 54" o:spid="_x0000_s16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">
                  <v:imagedata r:id="rId105" o:title=""/>
                </v:shape>
                <w10:anchorlock/>
              </v:group>
            </w:pict>
          </mc:Fallback>
        </mc:AlternateContent>
      </w:r>
      <w:r w:rsidR="00675E6B" w:rsidRPr="00DC5845">
        <w:rPr>
          <w:rFonts w:ascii="Sakkal Majalla" w:hAnsi="Sakkal Majalla"/>
          <w:sz w:val="32"/>
          <w:szCs w:val="32"/>
          <w:rtl/>
        </w:rPr>
        <w:t>تسعى الإمارات العربية المتحدة لتكون رائدة عالمي</w:t>
      </w:r>
      <w:r w:rsidR="00675E6B" w:rsidRPr="00DC5845">
        <w:rPr>
          <w:rFonts w:ascii="Sakkal Majalla" w:hAnsi="Sakkal Majalla" w:hint="cs"/>
          <w:sz w:val="32"/>
          <w:szCs w:val="32"/>
          <w:rtl/>
        </w:rPr>
        <w:t>اً</w:t>
      </w:r>
      <w:r w:rsidR="00675E6B" w:rsidRPr="00DC5845">
        <w:rPr>
          <w:rFonts w:ascii="Sakkal Majalla" w:hAnsi="Sakkal Majalla"/>
          <w:sz w:val="32"/>
          <w:szCs w:val="32"/>
          <w:rtl/>
        </w:rPr>
        <w:t xml:space="preserve"> في تطبيق </w:t>
      </w:r>
      <w:hyperlink r:id="rId213" w:history="1">
        <w:r w:rsidR="006D2F31" w:rsidRPr="006D2F31">
          <w:rPr>
            <w:rStyle w:val="Hyperlink"/>
            <w:rFonts w:ascii="Sakkal Majalla" w:hAnsi="Sakkal Majalla"/>
            <w:sz w:val="32"/>
            <w:szCs w:val="32"/>
            <w:rtl/>
          </w:rPr>
          <w:t>الذكاء الاصطناعي</w:t>
        </w:r>
      </w:hyperlink>
      <w:r w:rsidR="006D2F31" w:rsidRPr="00AC7AE4">
        <w:rPr>
          <w:rFonts w:ascii="Sakkal Majalla" w:hAnsi="Sakkal Majalla"/>
          <w:sz w:val="32"/>
          <w:szCs w:val="32"/>
          <w:rtl/>
        </w:rPr>
        <w:t xml:space="preserve"> </w:t>
      </w:r>
      <w:r w:rsidR="00675E6B" w:rsidRPr="00DC5845">
        <w:rPr>
          <w:rFonts w:ascii="Sakkal Majalla" w:hAnsi="Sakkal Majalla"/>
          <w:sz w:val="32"/>
          <w:szCs w:val="32"/>
          <w:rtl/>
        </w:rPr>
        <w:t>في مختلف القطاعات الحكومية:</w:t>
      </w:r>
    </w:p>
    <w:p w14:paraId="533C6DD7" w14:textId="2AD5AC5B"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وزارة </w:t>
      </w:r>
      <w:hyperlink r:id="rId214" w:history="1">
        <w:r w:rsidR="006D2F31" w:rsidRPr="006D2F31">
          <w:rPr>
            <w:rStyle w:val="Hyperlink"/>
            <w:rFonts w:ascii="Sakkal Majalla" w:hAnsi="Sakkal Majalla" w:cs="Sakkal Majalla"/>
            <w:sz w:val="32"/>
            <w:szCs w:val="32"/>
            <w:rtl/>
          </w:rPr>
          <w:t>الذكاء الاصطناعي</w:t>
        </w:r>
      </w:hyperlink>
      <w:r w:rsidRPr="00DC5845">
        <w:rPr>
          <w:rFonts w:ascii="Sakkal Majalla" w:hAnsi="Sakkal Majalla" w:cs="Sakkal Majalla"/>
          <w:sz w:val="32"/>
          <w:szCs w:val="32"/>
          <w:rtl/>
        </w:rPr>
        <w:t xml:space="preserve">: في عام 2017، أنشأت الإمارات وزارة مخصصة </w:t>
      </w:r>
      <w:hyperlink r:id="rId215" w:history="1">
        <w:r w:rsidRPr="006D2F31">
          <w:rPr>
            <w:rStyle w:val="Hyperlink"/>
            <w:rFonts w:ascii="Sakkal Majalla" w:hAnsi="Sakkal Majalla" w:cs="Sakkal Majalla"/>
            <w:sz w:val="32"/>
            <w:szCs w:val="32"/>
            <w:rtl/>
          </w:rPr>
          <w:t>للذكاء الاصطناعي</w:t>
        </w:r>
      </w:hyperlink>
      <w:r w:rsidRPr="00DC5845">
        <w:rPr>
          <w:rFonts w:ascii="Sakkal Majalla" w:hAnsi="Sakkal Majalla" w:cs="Sakkal Majalla"/>
          <w:sz w:val="32"/>
          <w:szCs w:val="32"/>
          <w:rtl/>
        </w:rPr>
        <w:t xml:space="preserve">، وهي الأولى من نوعها في العالم. تهدف الوزارة إلى تعزيز استخدام </w:t>
      </w:r>
      <w:hyperlink r:id="rId216" w:history="1">
        <w:r w:rsidR="006D2F31" w:rsidRPr="006D2F31">
          <w:rPr>
            <w:rStyle w:val="Hyperlink"/>
            <w:rFonts w:ascii="Sakkal Majalla" w:hAnsi="Sakkal Majalla" w:cs="Sakkal Majalla"/>
            <w:sz w:val="32"/>
            <w:szCs w:val="32"/>
            <w:rtl/>
          </w:rPr>
          <w:t>الذكاء الاصطناعي</w:t>
        </w:r>
      </w:hyperlink>
      <w:r w:rsidR="006D2F31"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في جميع القطاعات الحكومية لتحقيق رؤية الإمارات 203</w:t>
      </w:r>
      <w:r w:rsidRPr="00DC5845">
        <w:rPr>
          <w:rFonts w:ascii="Sakkal Majalla" w:hAnsi="Sakkal Majalla" w:cs="Sakkal Majalla" w:hint="cs"/>
          <w:sz w:val="32"/>
          <w:szCs w:val="32"/>
          <w:rtl/>
        </w:rPr>
        <w:t>0</w:t>
      </w:r>
      <w:r w:rsidRPr="00DC5845">
        <w:rPr>
          <w:rFonts w:ascii="Sakkal Majalla" w:hAnsi="Sakkal Majalla" w:cs="Sakkal Majalla"/>
          <w:sz w:val="32"/>
          <w:szCs w:val="32"/>
          <w:rtl/>
        </w:rPr>
        <w:t>.</w:t>
      </w:r>
    </w:p>
    <w:p w14:paraId="504EC625" w14:textId="156972BF"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lastRenderedPageBreak/>
        <w:t xml:space="preserve">شرطة دبي: تستخدم شرطة دبي </w:t>
      </w:r>
      <w:hyperlink r:id="rId217" w:history="1">
        <w:r w:rsidRPr="00160089">
          <w:rPr>
            <w:rStyle w:val="Hyperlink"/>
            <w:rFonts w:ascii="Sakkal Majalla" w:hAnsi="Sakkal Majalla" w:cs="Sakkal Majalla"/>
            <w:sz w:val="32"/>
            <w:szCs w:val="32"/>
            <w:rtl/>
          </w:rPr>
          <w:t>الذكاء الاصطناعي</w:t>
        </w:r>
      </w:hyperlink>
      <w:r w:rsidRPr="00DC5845">
        <w:rPr>
          <w:rFonts w:ascii="Sakkal Majalla" w:hAnsi="Sakkal Majalla" w:cs="Sakkal Majalla"/>
          <w:sz w:val="32"/>
          <w:szCs w:val="32"/>
          <w:rtl/>
        </w:rPr>
        <w:t xml:space="preserve"> في تحليل البيانات المرورية وبيانات الجرائم. على سبيل المثال، تستخدم الشرطة روبوتات ذكية للقيام بمهام مثل تلقي الشكاوى من المواطنين، وتقنيات تحليل البيانات التنبؤية للتنبؤ بالجرائم والحد منها.</w:t>
      </w:r>
    </w:p>
    <w:p w14:paraId="791448A3" w14:textId="78B43BA3"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خدمات الصحة الذكية: تستخدم الإمارات أيضا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w:t>
      </w:r>
      <w:hyperlink r:id="rId218"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 xml:space="preserve">في قطاع الصحة لتحليل بيانات المرضى وتقديم توصيات علاجية مخصصة. كما تُستخدم روبوتات </w:t>
      </w:r>
      <w:hyperlink r:id="rId219"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في بعض المستشفيات لتقديم الرعاية الصحية والتفاعل مع المرضى.</w:t>
      </w:r>
    </w:p>
    <w:p w14:paraId="1A339532" w14:textId="792251AC" w:rsidR="00675E6B" w:rsidRPr="00902B29" w:rsidRDefault="00377231" w:rsidP="00675E6B">
      <w:pPr>
        <w:spacing w:after="160" w:line="259" w:lineRule="auto"/>
        <w:rPr>
          <w:rFonts w:ascii="Sakkal Majalla" w:hAnsi="Sakkal Majalla"/>
          <w:sz w:val="32"/>
          <w:szCs w:val="32"/>
          <w:rtl/>
          <w14:ligatures w14:val="standardContextual"/>
        </w:rPr>
      </w:pPr>
      <w:r w:rsidRPr="002A078C">
        <w:rPr>
          <w:rFonts w:ascii="Sakkal Majalla" w:hAnsi="Sakkal Majalla"/>
          <w:noProof/>
          <w:sz w:val="34"/>
          <w:lang w:bidi="ar-EG"/>
        </w:rPr>
        <mc:AlternateContent>
          <mc:Choice Requires="wpg">
            <w:drawing>
              <wp:inline distT="0" distB="0" distL="0" distR="0" wp14:anchorId="34A42860" wp14:editId="3D6290FC">
                <wp:extent cx="5731510" cy="892088"/>
                <wp:effectExtent l="0" t="0" r="2540" b="22860"/>
                <wp:docPr id="11640177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72389458" name="مجموعة 47"/>
                        <wpg:cNvGrpSpPr/>
                        <wpg:grpSpPr>
                          <a:xfrm>
                            <a:off x="0" y="0"/>
                            <a:ext cx="5731510" cy="895351"/>
                            <a:chOff x="0" y="0"/>
                            <a:chExt cx="5878196" cy="918845"/>
                          </a:xfrm>
                        </wpg:grpSpPr>
                        <wpg:grpSp>
                          <wpg:cNvPr id="1438111104" name="مجموعة 48"/>
                          <wpg:cNvGrpSpPr/>
                          <wpg:grpSpPr>
                            <a:xfrm>
                              <a:off x="0" y="0"/>
                              <a:ext cx="5878196" cy="918845"/>
                              <a:chOff x="0" y="0"/>
                              <a:chExt cx="6240348" cy="919070"/>
                            </a:xfrm>
                          </wpg:grpSpPr>
                          <wpg:grpSp>
                            <wpg:cNvPr id="181915483" name="مجموعة 49"/>
                            <wpg:cNvGrpSpPr/>
                            <wpg:grpSpPr>
                              <a:xfrm>
                                <a:off x="0" y="169208"/>
                                <a:ext cx="5433072" cy="580613"/>
                                <a:chOff x="0" y="169208"/>
                                <a:chExt cx="5433072" cy="580613"/>
                              </a:xfrm>
                            </wpg:grpSpPr>
                            <wps:wsp>
                              <wps:cNvPr id="8384315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46945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51709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2167650" name="مربع نص 41"/>
                          <wps:cNvSpPr txBox="1"/>
                          <wps:spPr>
                            <a:xfrm>
                              <a:off x="204466" y="256739"/>
                              <a:ext cx="4615440" cy="389157"/>
                            </a:xfrm>
                            <a:prstGeom prst="rect">
                              <a:avLst/>
                            </a:prstGeom>
                            <a:noFill/>
                          </wps:spPr>
                          <wps:txbx>
                            <w:txbxContent>
                              <w:p w14:paraId="1A8F36BE" w14:textId="4B2A49AD"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الصين: الذكاء الاصطناعي في إدارة المدن والرقابة</w:t>
                                </w:r>
                              </w:p>
                            </w:txbxContent>
                          </wps:txbx>
                          <wps:bodyPr wrap="square" rtlCol="1">
                            <a:spAutoFit/>
                          </wps:bodyPr>
                        </wps:wsp>
                      </wpg:grpSp>
                      <pic:pic xmlns:pic="http://schemas.openxmlformats.org/drawingml/2006/picture">
                        <pic:nvPicPr>
                          <pic:cNvPr id="83328158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4A42860" id="_x0000_s16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jfMqpgHAAD5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16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">
                  <v:group id="مجموعة 48" o:spid="_x0000_s16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">
                    <v:group id="مجموعة 49" o:spid="_x0000_s16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">
                      <v:shape id="شكل حر 50" o:spid="_x0000_s16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" fillcolor="#a5a5a5 [2092]" stroked="f" strokeweight="1pt">
                        <v:stroke joinstyle="miter"/>
                      </v:roundrect>
                    </v:group>
                    <v:oval id="شكل بيضاوي 52" o:spid="_x0000_s16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" filled="f" strokecolor="#168489" strokeweight="1pt">
                      <v:stroke joinstyle="miter"/>
                    </v:oval>
                  </v:group>
                  <v:shape id="مربع نص 41" o:spid="_x0000_s167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" filled="f" stroked="f">
                    <v:textbox style="mso-fit-shape-to-text:t">
                      <w:txbxContent>
                        <w:p w14:paraId="1A8F36BE" w14:textId="4B2A49AD"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الصين: الذكاء الاصطناعي في إدارة المدن والرقابة</w:t>
                          </w:r>
                        </w:p>
                      </w:txbxContent>
                    </v:textbox>
                  </v:shape>
                </v:group>
                <v:shape id="صورة 54" o:spid="_x0000_s16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">
                  <v:imagedata r:id="rId105" o:title=""/>
                </v:shape>
                <w10:anchorlock/>
              </v:group>
            </w:pict>
          </mc:Fallback>
        </mc:AlternateContent>
      </w:r>
    </w:p>
    <w:p w14:paraId="44A69F37" w14:textId="5F598D9A" w:rsidR="00675E6B" w:rsidRPr="00DC5845" w:rsidRDefault="00675E6B" w:rsidP="00DC5845">
      <w:pPr>
        <w:spacing w:line="360" w:lineRule="auto"/>
        <w:rPr>
          <w:rFonts w:ascii="Sakkal Majalla" w:hAnsi="Sakkal Majalla"/>
          <w:sz w:val="32"/>
          <w:szCs w:val="32"/>
          <w:rtl/>
        </w:rPr>
      </w:pPr>
      <w:r w:rsidRPr="00DC5845">
        <w:rPr>
          <w:rFonts w:ascii="Sakkal Majalla" w:hAnsi="Sakkal Majalla"/>
          <w:sz w:val="32"/>
          <w:szCs w:val="32"/>
          <w:rtl/>
        </w:rPr>
        <w:t xml:space="preserve">تُعد الصين من الدول التي تستفيد بشكل كبير من </w:t>
      </w:r>
      <w:hyperlink r:id="rId220" w:history="1">
        <w:r w:rsidR="00160089" w:rsidRPr="006D2F31">
          <w:rPr>
            <w:rStyle w:val="Hyperlink"/>
            <w:rFonts w:ascii="Sakkal Majalla" w:hAnsi="Sakkal Majalla"/>
            <w:sz w:val="32"/>
            <w:szCs w:val="32"/>
            <w:rtl/>
          </w:rPr>
          <w:t>الذكاء الاصطناعي</w:t>
        </w:r>
      </w:hyperlink>
      <w:r w:rsidR="00160089" w:rsidRPr="00AC7AE4">
        <w:rPr>
          <w:rFonts w:ascii="Sakkal Majalla" w:hAnsi="Sakkal Majalla"/>
          <w:sz w:val="32"/>
          <w:szCs w:val="32"/>
          <w:rtl/>
        </w:rPr>
        <w:t xml:space="preserve"> </w:t>
      </w:r>
      <w:r w:rsidRPr="00DC5845">
        <w:rPr>
          <w:rFonts w:ascii="Sakkal Majalla" w:hAnsi="Sakkal Majalla"/>
          <w:sz w:val="32"/>
          <w:szCs w:val="32"/>
          <w:rtl/>
        </w:rPr>
        <w:t>في إدارة المدن والمراقبة:</w:t>
      </w:r>
    </w:p>
    <w:p w14:paraId="4736CE15" w14:textId="79A3A0A1"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مشروع "المدينة الذكية": في عدة مدن مثل بكين وشنغهاي، يتم استخدام تقنيات </w:t>
      </w:r>
      <w:hyperlink r:id="rId221"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لتنظيم حركة المرور، مراقبة تلوث الهواء، وتحسين إدارة البنية التحتية. يتم أيضا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استخدام الذكاء الاصطناعي في جمع وتحليل البيانات المتعلقة بالسكان لتحسين التخطيط الحضري.</w:t>
      </w:r>
    </w:p>
    <w:p w14:paraId="1C8CD1F3" w14:textId="37B03549" w:rsidR="00675E6B" w:rsidRPr="00DC5845" w:rsidRDefault="00675E6B">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التعرف على الوجه والمراقبة: الصين تستخدم تقنيات التعرف على الوجه بشكل واسع لمراقبة الأماكن العامة وتحديد الأشخاص المشتبه بهم. هذا النظام ساعد الحكومة في تحسين الأمن ومكافحة الجرائم، على الرغم من أن هذه التطبيقات تثير مخاوف بشأن الخصوصية.</w:t>
      </w:r>
    </w:p>
    <w:tbl>
      <w:tblPr>
        <w:tblStyle w:val="a6"/>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75E6B" w14:paraId="398A3780" w14:textId="77777777" w:rsidTr="00777905">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049A598" w14:textId="77777777" w:rsidR="00675E6B" w:rsidRPr="00280E55" w:rsidRDefault="00675E6B" w:rsidP="00777905">
            <w:pPr>
              <w:pageBreakBefore/>
              <w:jc w:val="center"/>
              <w:rPr>
                <w:rFonts w:ascii="Adobe Arabic" w:eastAsia="Times New Roman" w:hAnsi="Adobe Arabic" w:cs="Adobe Arabic"/>
                <w:b/>
                <w:bCs/>
                <w:color w:val="168489"/>
                <w:kern w:val="24"/>
                <w:sz w:val="44"/>
                <w:szCs w:val="44"/>
                <w:rtl/>
                <w:lang w:bidi="ar-SY"/>
              </w:rPr>
            </w:pPr>
            <w:bookmarkStart w:id="4" w:name="_Hlk170068467"/>
            <w:r w:rsidRPr="00280E55">
              <w:rPr>
                <w:rFonts w:ascii="Adobe Arabic" w:eastAsia="Times New Roman" w:hAnsi="Adobe Arabic" w:cs="Adobe Arabic"/>
                <w:b/>
                <w:bCs/>
                <w:noProof/>
                <w:color w:val="168489"/>
                <w:kern w:val="24"/>
                <w:sz w:val="44"/>
                <w:szCs w:val="44"/>
                <w:rtl/>
                <w:lang w:bidi="ar-SY"/>
              </w:rPr>
              <w:lastRenderedPageBreak/>
              <w:drawing>
                <wp:inline distT="0" distB="0" distL="0" distR="0" wp14:anchorId="4D6D13E6" wp14:editId="683AF0F7">
                  <wp:extent cx="485140" cy="485140"/>
                  <wp:effectExtent l="0" t="0" r="0" b="0"/>
                  <wp:docPr id="975925206" name="Picture 97592520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5462BE7D" w14:textId="77777777" w:rsidR="00675E6B" w:rsidRPr="00280E55" w:rsidRDefault="00675E6B" w:rsidP="00777905">
            <w:pPr>
              <w:pStyle w:val="a7"/>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6B32AE6E" w14:textId="77777777" w:rsidR="00675E6B" w:rsidRDefault="00675E6B" w:rsidP="00777905">
            <w:pPr>
              <w:jc w:val="center"/>
              <w:rPr>
                <w:rFonts w:ascii="Adobe Arabic" w:eastAsia="Times New Roman" w:hAnsi="Adobe Arabic" w:cs="Adobe Arabic"/>
                <w:b/>
                <w:bCs/>
                <w:color w:val="168489"/>
                <w:kern w:val="24"/>
                <w:sz w:val="44"/>
                <w:szCs w:val="44"/>
                <w:lang w:bidi="ar-SY"/>
              </w:rPr>
            </w:pPr>
          </w:p>
          <w:p w14:paraId="38589649" w14:textId="441901F2" w:rsidR="00675E6B" w:rsidRPr="00280E55" w:rsidRDefault="00675E6B" w:rsidP="00675E6B">
            <w:pPr>
              <w:jc w:val="center"/>
              <w:rPr>
                <w:rFonts w:ascii="Adobe Arabic" w:eastAsia="Times New Roman" w:hAnsi="Adobe Arabic" w:cs="Adobe Arabic"/>
                <w:b/>
                <w:bCs/>
                <w:color w:val="168489"/>
                <w:kern w:val="24"/>
                <w:sz w:val="44"/>
                <w:szCs w:val="44"/>
                <w:rtl/>
              </w:rPr>
            </w:pPr>
            <w:r w:rsidRPr="00675E6B">
              <w:rPr>
                <w:rFonts w:ascii="Adobe Arabic" w:eastAsia="Times New Roman" w:hAnsi="Adobe Arabic" w:cs="Adobe Arabic" w:hint="cs"/>
                <w:b/>
                <w:bCs/>
                <w:noProof/>
                <w:color w:val="168489"/>
                <w:kern w:val="24"/>
                <w:sz w:val="36"/>
                <w:szCs w:val="36"/>
                <w:rtl/>
                <w:lang w:bidi="ar-SY"/>
              </w:rPr>
              <w:t xml:space="preserve">حدد أهم السياسات والإجراءات التي يجب على أصحاب القرار وضعها لتنظيم استخدام </w:t>
            </w:r>
            <w:hyperlink r:id="rId222" w:history="1">
              <w:r w:rsidRPr="00160089">
                <w:rPr>
                  <w:rStyle w:val="Hyperlink"/>
                  <w:rFonts w:ascii="Adobe Arabic" w:eastAsia="Times New Roman" w:hAnsi="Adobe Arabic" w:cs="Adobe Arabic" w:hint="cs"/>
                  <w:b/>
                  <w:bCs/>
                  <w:noProof/>
                  <w:kern w:val="24"/>
                  <w:sz w:val="36"/>
                  <w:szCs w:val="36"/>
                  <w:rtl/>
                  <w:lang w:bidi="ar-SY"/>
                </w:rPr>
                <w:t>الذكاء الاصطناعي</w:t>
              </w:r>
            </w:hyperlink>
          </w:p>
        </w:tc>
      </w:tr>
    </w:tbl>
    <w:p w14:paraId="0196D829" w14:textId="77777777" w:rsidR="00675E6B" w:rsidRDefault="00675E6B" w:rsidP="00675E6B">
      <w:pPr>
        <w:ind w:left="1440"/>
        <w:jc w:val="left"/>
        <w:rPr>
          <w:color w:val="C00000"/>
        </w:rPr>
      </w:pPr>
      <w:bookmarkStart w:id="5" w:name="_Hlk172675096"/>
      <w:bookmarkStart w:id="6" w:name="_Hlk170588015"/>
      <w:bookmarkStart w:id="7" w:name="_Hlk170072317"/>
      <w:bookmarkEnd w:id="4"/>
    </w:p>
    <w:p w14:paraId="06800032" w14:textId="1BB4C92F" w:rsidR="00675E6B" w:rsidRPr="00873F62" w:rsidRDefault="00675E6B" w:rsidP="00675E6B">
      <w:pPr>
        <w:jc w:val="left"/>
        <w:rPr>
          <w:color w:val="C00000"/>
          <w:rtl/>
        </w:rPr>
      </w:pPr>
      <w:r>
        <w:rPr>
          <w:noProof/>
          <w:color w:val="auto"/>
        </w:rPr>
        <mc:AlternateContent>
          <mc:Choice Requires="wpg">
            <w:drawing>
              <wp:inline distT="0" distB="0" distL="0" distR="0" wp14:anchorId="14CFD959" wp14:editId="00B5F3BE">
                <wp:extent cx="4418965" cy="583957"/>
                <wp:effectExtent l="0" t="0" r="635" b="6985"/>
                <wp:docPr id="178430266"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1806840519" name="Group 273472699"/>
                        <wpg:cNvGrpSpPr>
                          <a:grpSpLocks/>
                        </wpg:cNvGrpSpPr>
                        <wpg:grpSpPr bwMode="auto">
                          <a:xfrm>
                            <a:off x="38039" y="0"/>
                            <a:ext cx="6149" cy="5450"/>
                            <a:chOff x="38039" y="0"/>
                            <a:chExt cx="6148" cy="5450"/>
                          </a:xfrm>
                        </wpg:grpSpPr>
                        <pic:pic xmlns:pic="http://schemas.openxmlformats.org/drawingml/2006/picture">
                          <pic:nvPicPr>
                            <pic:cNvPr id="635313930" name="Picture 273472700" descr="Activity "/>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1850755245"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985761028"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65696"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w:pict>
              <v:group w14:anchorId="14CFD959" id="_x0000_s1675"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">
                <v:group id="Group 273472699" o:spid="_x0000_s1676"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">
                  <v:shape id="Picture 273472700" o:spid="_x0000_s1677"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">
                    <v:imagedata r:id="rId224" o:title="Activity "/>
                  </v:shape>
                  <v:roundrect id="Rectangle: Rounded Corners 273472701" o:spid="_x0000_s1678"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" fillcolor="#7a8696" strokecolor="#7a8696" strokeweight="1pt">
                    <v:stroke joinstyle="miter"/>
                  </v:roundrect>
                </v:group>
                <v:shape id="TextBox 17" o:spid="_x0000_s1679" type="#_x0000_t202" style="position:absolute;top:1108;width:35984;height:4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" filled="f" stroked="f">
                  <v:textbox style="mso-fit-shape-to-text:t">
                    <w:txbxContent>
                      <w:p w14:paraId="44065696"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779437B5" w14:textId="704CAB33" w:rsidR="00675E6B" w:rsidRPr="008D39CE" w:rsidRDefault="00675E6B" w:rsidP="00675E6B">
      <w:pPr>
        <w:pStyle w:val="ad"/>
        <w:jc w:val="left"/>
      </w:pPr>
      <w:r w:rsidRPr="00675E6B">
        <w:rPr>
          <w:rFonts w:ascii="Sakkal Majalla" w:eastAsia="Times New Roman" w:hAnsi="Sakkal Majalla" w:cs="Sakkal Majalla" w:hint="eastAsia"/>
          <w:b w:val="0"/>
          <w:color w:val="000000" w:themeColor="text1"/>
          <w:kern w:val="2"/>
          <w:sz w:val="34"/>
          <w:szCs w:val="34"/>
          <w:rtl/>
        </w:rPr>
        <w:t>سياسات</w:t>
      </w:r>
      <w:r w:rsidRPr="00675E6B">
        <w:rPr>
          <w:rFonts w:ascii="Sakkal Majalla" w:eastAsia="Times New Roman" w:hAnsi="Sakkal Majalla" w:cs="Sakkal Majalla"/>
          <w:b w:val="0"/>
          <w:color w:val="000000" w:themeColor="text1"/>
          <w:kern w:val="2"/>
          <w:sz w:val="34"/>
          <w:szCs w:val="34"/>
          <w:rtl/>
        </w:rPr>
        <w:t xml:space="preserve"> </w:t>
      </w:r>
      <w:r w:rsidRPr="00675E6B">
        <w:rPr>
          <w:rFonts w:ascii="Sakkal Majalla" w:eastAsia="Times New Roman" w:hAnsi="Sakkal Majalla" w:cs="Sakkal Majalla" w:hint="eastAsia"/>
          <w:b w:val="0"/>
          <w:color w:val="000000" w:themeColor="text1"/>
          <w:kern w:val="2"/>
          <w:sz w:val="34"/>
          <w:szCs w:val="34"/>
          <w:rtl/>
        </w:rPr>
        <w:t>تنظيم</w:t>
      </w:r>
      <w:r w:rsidRPr="00675E6B">
        <w:rPr>
          <w:rFonts w:ascii="Sakkal Majalla" w:eastAsia="Times New Roman" w:hAnsi="Sakkal Majalla" w:cs="Sakkal Majalla"/>
          <w:b w:val="0"/>
          <w:color w:val="000000" w:themeColor="text1"/>
          <w:kern w:val="2"/>
          <w:sz w:val="34"/>
          <w:szCs w:val="34"/>
          <w:rtl/>
        </w:rPr>
        <w:t xml:space="preserve"> </w:t>
      </w:r>
      <w:r w:rsidRPr="00675E6B">
        <w:rPr>
          <w:rFonts w:ascii="Sakkal Majalla" w:eastAsia="Times New Roman" w:hAnsi="Sakkal Majalla" w:cs="Sakkal Majalla" w:hint="eastAsia"/>
          <w:b w:val="0"/>
          <w:color w:val="000000" w:themeColor="text1"/>
          <w:kern w:val="2"/>
          <w:sz w:val="34"/>
          <w:szCs w:val="34"/>
          <w:rtl/>
        </w:rPr>
        <w:t>استخدام</w:t>
      </w:r>
      <w:r w:rsidRPr="00675E6B">
        <w:rPr>
          <w:rFonts w:ascii="Sakkal Majalla" w:eastAsia="Times New Roman" w:hAnsi="Sakkal Majalla" w:cs="Sakkal Majalla"/>
          <w:b w:val="0"/>
          <w:color w:val="000000" w:themeColor="text1"/>
          <w:kern w:val="2"/>
          <w:sz w:val="34"/>
          <w:szCs w:val="34"/>
          <w:rtl/>
        </w:rPr>
        <w:t xml:space="preserve"> </w:t>
      </w:r>
      <w:hyperlink r:id="rId225"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Pr>
          <w:noProof/>
        </w:rPr>
        <mc:AlternateContent>
          <mc:Choice Requires="wpg">
            <w:drawing>
              <wp:inline distT="0" distB="0" distL="0" distR="0" wp14:anchorId="04D1E8DA" wp14:editId="2B93AEB9">
                <wp:extent cx="4406900" cy="586640"/>
                <wp:effectExtent l="0" t="0" r="0" b="4445"/>
                <wp:docPr id="1155555482"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16919046" name="Group 975925184"/>
                        <wpg:cNvGrpSpPr>
                          <a:grpSpLocks/>
                        </wpg:cNvGrpSpPr>
                        <wpg:grpSpPr bwMode="auto">
                          <a:xfrm>
                            <a:off x="37976" y="0"/>
                            <a:ext cx="6090" cy="5450"/>
                            <a:chOff x="37976" y="0"/>
                            <a:chExt cx="6090" cy="5450"/>
                          </a:xfrm>
                        </wpg:grpSpPr>
                        <pic:pic xmlns:pic="http://schemas.openxmlformats.org/drawingml/2006/picture">
                          <pic:nvPicPr>
                            <pic:cNvPr id="1699238789" name="Picture 975925185" descr="Clock "/>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142524530"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134988060"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496AD"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w:pict>
              <v:group w14:anchorId="04D1E8DA" id="Group 7" o:spid="_x0000_s1680"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">
                <v:group id="Group 975925184" o:spid="_x0000_s1681"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">
                  <v:shape id="Picture 975925185" o:spid="_x0000_s1682"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">
                    <v:imagedata r:id="rId227" o:title="Clock "/>
                  </v:shape>
                  <v:roundrect id="Rectangle: Rounded Corners 975925186" o:spid="_x0000_s1683"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" fillcolor="#7a8696" strokecolor="#7a8696" strokeweight="1pt">
                    <v:stroke joinstyle="miter"/>
                  </v:roundrect>
                </v:group>
                <v:shape id="TextBox 19" o:spid="_x0000_s1684" type="#_x0000_t202" style="position:absolute;top:1136;width:35983;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" filled="f" stroked="f">
                  <v:textbox style="mso-fit-shape-to-text:t">
                    <w:txbxContent>
                      <w:p w14:paraId="423496AD"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0C2A07C7" w14:textId="77777777" w:rsidR="00675E6B" w:rsidRDefault="00675E6B" w:rsidP="00675E6B">
      <w:pPr>
        <w:pStyle w:val="af"/>
        <w:jc w:val="left"/>
        <w:rPr>
          <w:lang w:bidi="ar-EG"/>
        </w:rPr>
      </w:pPr>
      <w:r w:rsidRPr="00DE52E4">
        <w:rPr>
          <w:rtl/>
          <w:lang w:bidi="ar-EG"/>
        </w:rPr>
        <w:t>20 دقيقة</w:t>
      </w:r>
    </w:p>
    <w:p w14:paraId="0017E8FA" w14:textId="2041805C" w:rsidR="00675E6B" w:rsidRDefault="00675E6B" w:rsidP="00675E6B">
      <w:pPr>
        <w:pStyle w:val="af"/>
        <w:jc w:val="left"/>
        <w:rPr>
          <w:lang w:bidi="ar-EG"/>
        </w:rPr>
      </w:pPr>
      <w:r>
        <w:rPr>
          <w:noProof/>
        </w:rPr>
        <mc:AlternateContent>
          <mc:Choice Requires="wpg">
            <w:drawing>
              <wp:inline distT="0" distB="0" distL="0" distR="0" wp14:anchorId="30516183" wp14:editId="013EFB4A">
                <wp:extent cx="4380230" cy="618465"/>
                <wp:effectExtent l="0" t="0" r="1270" b="0"/>
                <wp:docPr id="11732424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65"/>
                          <a:chOff x="0" y="0"/>
                          <a:chExt cx="43800" cy="6185"/>
                        </a:xfrm>
                      </wpg:grpSpPr>
                      <pic:pic xmlns:pic="http://schemas.openxmlformats.org/drawingml/2006/picture">
                        <pic:nvPicPr>
                          <pic:cNvPr id="1165414621" name="Picture 1579856930" descr="Translate "/>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1918492133"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763915384"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0CCAD" w14:textId="77777777" w:rsidR="00675E6B" w:rsidRPr="00675E6B" w:rsidRDefault="00675E6B" w:rsidP="00675E6B">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w:pict>
              <v:group w14:anchorId="30516183" id="Group 9" o:spid="_x0000_s1685"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">
                <v:shape id="Picture 1579856930" o:spid="_x0000_s1686" type="#_x0000_t75" alt="Translate " style="position:absolute;left:39479;top:991;width:4321;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">
                  <v:imagedata r:id="rId229" o:title="Translate "/>
                </v:shape>
                <v:roundrect id="Rectangle: Rounded Corners 1579856931" o:spid="_x0000_s1687" style="position:absolute;left:37707;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" fillcolor="#7a8696" strokecolor="#7a8696" strokeweight="1pt">
                  <v:stroke joinstyle="miter"/>
                </v:roundrect>
                <v:shape id="TextBox 21" o:spid="_x0000_s1688" type="#_x0000_t202" style="position:absolute;top:1454;width:35990;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" filled="f" stroked="f">
                  <v:textbox style="mso-fit-shape-to-text:t">
                    <w:txbxContent>
                      <w:p w14:paraId="2C40CCAD" w14:textId="77777777" w:rsidR="00675E6B" w:rsidRPr="00675E6B" w:rsidRDefault="00675E6B" w:rsidP="00675E6B">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نوع النشاط:</w:t>
                        </w:r>
                      </w:p>
                    </w:txbxContent>
                  </v:textbox>
                </v:shape>
                <w10:anchorlock/>
              </v:group>
            </w:pict>
          </mc:Fallback>
        </mc:AlternateContent>
      </w:r>
    </w:p>
    <w:p w14:paraId="0FDD652F" w14:textId="5A96E57C" w:rsidR="00675E6B" w:rsidRPr="00675E6B" w:rsidRDefault="00675E6B" w:rsidP="00675E6B">
      <w:pPr>
        <w:pStyle w:val="af"/>
        <w:jc w:val="left"/>
        <w:rPr>
          <w:rFonts w:eastAsia="Times New Roman"/>
          <w:kern w:val="2"/>
          <w:rtl/>
          <w14:ligatures w14:val="none"/>
        </w:rPr>
      </w:pPr>
      <w:r w:rsidRPr="00675E6B">
        <w:rPr>
          <w:rFonts w:eastAsia="Times New Roman" w:hint="eastAsia"/>
          <w:kern w:val="2"/>
          <w:rtl/>
          <w14:ligatures w14:val="none"/>
        </w:rPr>
        <w:t>نشاط</w:t>
      </w:r>
      <w:r w:rsidRPr="00675E6B">
        <w:rPr>
          <w:rFonts w:eastAsia="Times New Roman"/>
          <w:kern w:val="2"/>
          <w:rtl/>
          <w14:ligatures w14:val="none"/>
        </w:rPr>
        <w:t xml:space="preserve"> </w:t>
      </w:r>
      <w:r w:rsidRPr="00675E6B">
        <w:rPr>
          <w:rFonts w:eastAsia="Times New Roman" w:hint="eastAsia"/>
          <w:kern w:val="2"/>
          <w:rtl/>
          <w14:ligatures w14:val="none"/>
        </w:rPr>
        <w:t>تعاوني</w:t>
      </w:r>
    </w:p>
    <w:p w14:paraId="43791BDC" w14:textId="35342C52" w:rsidR="00675E6B" w:rsidRPr="008D39CE" w:rsidRDefault="00675E6B" w:rsidP="00675E6B">
      <w:pPr>
        <w:pStyle w:val="ad"/>
        <w:jc w:val="left"/>
      </w:pPr>
      <w:r>
        <w:rPr>
          <w:noProof/>
        </w:rPr>
        <mc:AlternateContent>
          <mc:Choice Requires="wpg">
            <w:drawing>
              <wp:inline distT="0" distB="0" distL="0" distR="0" wp14:anchorId="03DEAB8C" wp14:editId="1C48F037">
                <wp:extent cx="4434840" cy="544925"/>
                <wp:effectExtent l="0" t="0" r="3810" b="26670"/>
                <wp:docPr id="24853211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1901978132" name="Picture 975925189" descr="Goal "/>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845842303"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566109890"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5510C"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w:pict>
              <v:group w14:anchorId="03DEAB8C" id="Group 6" o:spid="_x0000_s1689"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">
                <v:shape id="Picture 975925189" o:spid="_x0000_s1690"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">
                  <v:imagedata r:id="rId231" o:title="Goal "/>
                </v:shape>
                <v:roundrect id="Rectangle: Rounded Corners 975925190" o:spid="_x0000_s1691"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" fillcolor="#7a8696" strokecolor="#7a8696" strokeweight="1pt">
                  <v:stroke joinstyle="miter"/>
                </v:roundrect>
                <v:shape id="TextBox 23" o:spid="_x0000_s1692" type="#_x0000_t202" style="position:absolute;top:642;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" filled="f" stroked="f">
                  <v:textbox style="mso-fit-shape-to-text:t">
                    <w:txbxContent>
                      <w:p w14:paraId="7685510C"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6DF09ADB" w14:textId="5C12FE75" w:rsidR="00675E6B" w:rsidRPr="00675E6B" w:rsidRDefault="00675E6B">
      <w:pPr>
        <w:pStyle w:val="a5"/>
        <w:numPr>
          <w:ilvl w:val="0"/>
          <w:numId w:val="8"/>
        </w:numPr>
        <w:spacing w:line="360" w:lineRule="auto"/>
        <w:jc w:val="both"/>
        <w:rPr>
          <w:rFonts w:ascii="Sakkal Majalla" w:eastAsia="Times New Roman" w:hAnsi="Sakkal Majalla" w:cs="Sakkal Majalla"/>
          <w:kern w:val="2"/>
          <w:sz w:val="34"/>
          <w:szCs w:val="34"/>
        </w:rPr>
      </w:pPr>
      <w:r w:rsidRPr="00675E6B">
        <w:rPr>
          <w:rFonts w:ascii="Sakkal Majalla" w:eastAsia="Times New Roman" w:hAnsi="Sakkal Majalla" w:cs="Sakkal Majalla" w:hint="eastAsia"/>
          <w:kern w:val="2"/>
          <w:sz w:val="34"/>
          <w:szCs w:val="34"/>
          <w:rtl/>
        </w:rPr>
        <w:t>التعرف</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على</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أهم</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السياسات</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التي</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يجب</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وضعها</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لتنظيم</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استخدام</w:t>
      </w:r>
      <w:r w:rsidRPr="00675E6B">
        <w:rPr>
          <w:rFonts w:ascii="Sakkal Majalla" w:eastAsia="Times New Roman" w:hAnsi="Sakkal Majalla" w:cs="Sakkal Majalla"/>
          <w:kern w:val="2"/>
          <w:sz w:val="34"/>
          <w:szCs w:val="34"/>
          <w:rtl/>
        </w:rPr>
        <w:t xml:space="preserve"> </w:t>
      </w:r>
      <w:hyperlink r:id="rId232" w:history="1">
        <w:r w:rsidR="00160089" w:rsidRPr="006D2F31">
          <w:rPr>
            <w:rStyle w:val="Hyperlink"/>
            <w:rFonts w:ascii="Sakkal Majalla" w:hAnsi="Sakkal Majalla" w:cs="Sakkal Majalla"/>
            <w:sz w:val="32"/>
            <w:szCs w:val="32"/>
            <w:rtl/>
          </w:rPr>
          <w:t>الذكاء الاصطناعي</w:t>
        </w:r>
      </w:hyperlink>
    </w:p>
    <w:p w14:paraId="4271B526" w14:textId="0812881B" w:rsidR="00675E6B" w:rsidRPr="00675E6B" w:rsidRDefault="00675E6B">
      <w:pPr>
        <w:pStyle w:val="a5"/>
        <w:numPr>
          <w:ilvl w:val="0"/>
          <w:numId w:val="8"/>
        </w:numPr>
        <w:spacing w:line="360" w:lineRule="auto"/>
        <w:jc w:val="both"/>
        <w:rPr>
          <w:rFonts w:ascii="Sakkal Majalla" w:eastAsia="Times New Roman" w:hAnsi="Sakkal Majalla" w:cs="Sakkal Majalla"/>
          <w:kern w:val="2"/>
          <w:sz w:val="34"/>
          <w:szCs w:val="34"/>
        </w:rPr>
      </w:pPr>
      <w:r w:rsidRPr="00675E6B">
        <w:rPr>
          <w:rFonts w:ascii="Sakkal Majalla" w:eastAsia="Times New Roman" w:hAnsi="Sakkal Majalla" w:cs="Sakkal Majalla" w:hint="eastAsia"/>
          <w:kern w:val="2"/>
          <w:sz w:val="34"/>
          <w:szCs w:val="34"/>
          <w:rtl/>
        </w:rPr>
        <w:t>تبادل</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الآراء</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والأفكار</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بشأن</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محاور</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السياسات</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المقترحة</w:t>
      </w:r>
      <w:r w:rsidRPr="00675E6B">
        <w:rPr>
          <w:rFonts w:ascii="Sakkal Majalla" w:eastAsia="Times New Roman" w:hAnsi="Sakkal Majalla" w:cs="Sakkal Majalla"/>
          <w:kern w:val="2"/>
          <w:sz w:val="34"/>
          <w:szCs w:val="34"/>
          <w:rtl/>
        </w:rPr>
        <w:t xml:space="preserve"> </w:t>
      </w:r>
    </w:p>
    <w:p w14:paraId="1F3F5ABC" w14:textId="7C698C6A" w:rsidR="00675E6B" w:rsidRPr="00675E6B" w:rsidRDefault="00675E6B">
      <w:pPr>
        <w:pStyle w:val="a5"/>
        <w:numPr>
          <w:ilvl w:val="0"/>
          <w:numId w:val="8"/>
        </w:numPr>
        <w:spacing w:line="360" w:lineRule="auto"/>
        <w:jc w:val="both"/>
        <w:rPr>
          <w:rFonts w:ascii="Sakkal Majalla" w:eastAsia="Times New Roman" w:hAnsi="Sakkal Majalla" w:cs="Sakkal Majalla"/>
          <w:kern w:val="2"/>
          <w:sz w:val="34"/>
          <w:szCs w:val="34"/>
        </w:rPr>
      </w:pPr>
      <w:r w:rsidRPr="00675E6B">
        <w:rPr>
          <w:rFonts w:ascii="Sakkal Majalla" w:eastAsia="Times New Roman" w:hAnsi="Sakkal Majalla" w:cs="Sakkal Majalla" w:hint="eastAsia"/>
          <w:kern w:val="2"/>
          <w:sz w:val="34"/>
          <w:szCs w:val="34"/>
          <w:rtl/>
        </w:rPr>
        <w:t>صياغة</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مقترحات</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لسياسات</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تنظيمية</w:t>
      </w:r>
      <w:r w:rsidRPr="00675E6B">
        <w:rPr>
          <w:rFonts w:ascii="Sakkal Majalla" w:eastAsia="Times New Roman" w:hAnsi="Sakkal Majalla" w:cs="Sakkal Majalla"/>
          <w:kern w:val="2"/>
          <w:sz w:val="34"/>
          <w:szCs w:val="34"/>
          <w:rtl/>
        </w:rPr>
        <w:t xml:space="preserve"> </w:t>
      </w:r>
      <w:r w:rsidRPr="00675E6B">
        <w:rPr>
          <w:rFonts w:ascii="Sakkal Majalla" w:eastAsia="Times New Roman" w:hAnsi="Sakkal Majalla" w:cs="Sakkal Majalla" w:hint="eastAsia"/>
          <w:kern w:val="2"/>
          <w:sz w:val="34"/>
          <w:szCs w:val="34"/>
          <w:rtl/>
        </w:rPr>
        <w:t>موحدة</w:t>
      </w:r>
    </w:p>
    <w:p w14:paraId="3406C524" w14:textId="661D8067" w:rsidR="00675E6B" w:rsidRDefault="00675E6B" w:rsidP="00675E6B">
      <w:pPr>
        <w:pStyle w:val="a5"/>
        <w:spacing w:line="360" w:lineRule="auto"/>
        <w:ind w:left="0"/>
        <w:rPr>
          <w:rFonts w:ascii="Sakkal Majalla" w:eastAsia="Times New Roman" w:hAnsi="Sakkal Majalla" w:cs="Sakkal Majalla"/>
          <w:kern w:val="2"/>
          <w:sz w:val="34"/>
          <w:szCs w:val="34"/>
        </w:rPr>
      </w:pPr>
      <w:r>
        <w:rPr>
          <w:noProof/>
        </w:rPr>
        <mc:AlternateContent>
          <mc:Choice Requires="wpg">
            <w:drawing>
              <wp:inline distT="0" distB="0" distL="0" distR="0" wp14:anchorId="1067BDC1" wp14:editId="3A1C2E00">
                <wp:extent cx="4408070" cy="544996"/>
                <wp:effectExtent l="0" t="0" r="0" b="26670"/>
                <wp:docPr id="1692505750"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771488095" name="Picture 1146756001" descr="Puzzle piece "/>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756759230" name="Rectangle: Rounded Corners 1146756002"/>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205241604" name="TextBox 20"/>
                        <wps:cNvSpPr txBox="1">
                          <a:spLocks noChangeArrowheads="1"/>
                        </wps:cNvSpPr>
                        <wps:spPr bwMode="auto">
                          <a:xfrm>
                            <a:off x="-190" y="565"/>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33045" w14:textId="77777777" w:rsidR="00675E6B" w:rsidRPr="00280E55" w:rsidRDefault="00675E6B" w:rsidP="00675E6B">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wps:txbx>
                        <wps:bodyPr rot="0" vert="horz" wrap="square" lIns="91440" tIns="45720" rIns="91440" bIns="45720" anchor="t" anchorCtr="0" upright="1">
                          <a:spAutoFit/>
                        </wps:bodyPr>
                      </wps:wsp>
                    </wpg:wgp>
                  </a:graphicData>
                </a:graphic>
              </wp:inline>
            </w:drawing>
          </mc:Choice>
          <mc:Fallback>
            <w:pict>
              <v:group w14:anchorId="1067BDC1" id="Group 5" o:spid="_x0000_s1693"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">
                <v:shape id="Picture 1146756001" o:spid="_x0000_s1694"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">
                  <v:imagedata r:id="rId234" o:title="Puzzle piece "/>
                </v:shape>
                <v:roundrect id="Rectangle: Rounded Corners 1146756002" o:spid="_x0000_s1695"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" fillcolor="#7a8696" strokecolor="#7a8696" strokeweight="1pt">
                  <v:stroke joinstyle="miter"/>
                </v:roundrect>
                <v:shape id="TextBox 20" o:spid="_x0000_s1696" type="#_x0000_t202" style="position:absolute;left:-190;top:565;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" filled="f" stroked="f">
                  <v:textbox style="mso-fit-shape-to-text:t">
                    <w:txbxContent>
                      <w:p w14:paraId="73833045" w14:textId="77777777" w:rsidR="00675E6B" w:rsidRPr="00280E55" w:rsidRDefault="00675E6B" w:rsidP="00675E6B">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v:textbox>
                </v:shape>
                <w10:anchorlock/>
              </v:group>
            </w:pict>
          </mc:Fallback>
        </mc:AlternateContent>
      </w:r>
    </w:p>
    <w:p w14:paraId="4AFE4887" w14:textId="18314786" w:rsidR="00675E6B" w:rsidRPr="00670F00" w:rsidRDefault="00675E6B" w:rsidP="00675E6B">
      <w:pPr>
        <w:pStyle w:val="a5"/>
        <w:spacing w:line="360" w:lineRule="auto"/>
        <w:ind w:left="0"/>
        <w:rPr>
          <w:rFonts w:ascii="Sakkal Majalla" w:eastAsia="Times New Roman" w:hAnsi="Sakkal Majalla" w:cs="Sakkal Majalla"/>
          <w:kern w:val="2"/>
          <w:sz w:val="34"/>
          <w:szCs w:val="34"/>
        </w:rPr>
      </w:pPr>
      <w:r w:rsidRPr="00670F00">
        <w:rPr>
          <w:rFonts w:ascii="Sakkal Majalla" w:eastAsiaTheme="minorEastAsia" w:hAnsi="Sakkal Majalla" w:cs="Sakkal Majalla" w:hint="eastAsia"/>
          <w:sz w:val="32"/>
          <w:szCs w:val="32"/>
          <w:rtl/>
        </w:rPr>
        <w:t>لوحات</w:t>
      </w:r>
      <w:r w:rsidRPr="00670F00">
        <w:rPr>
          <w:rFonts w:ascii="Sakkal Majalla" w:eastAsiaTheme="minorEastAsia" w:hAnsi="Sakkal Majalla" w:cs="Sakkal Majalla"/>
          <w:sz w:val="32"/>
          <w:szCs w:val="32"/>
          <w:rtl/>
        </w:rPr>
        <w:t xml:space="preserve"> </w:t>
      </w:r>
      <w:r w:rsidRPr="00670F00">
        <w:rPr>
          <w:rFonts w:ascii="Sakkal Majalla" w:eastAsiaTheme="minorEastAsia" w:hAnsi="Sakkal Majalla" w:cs="Sakkal Majalla" w:hint="eastAsia"/>
          <w:sz w:val="32"/>
          <w:szCs w:val="32"/>
          <w:rtl/>
        </w:rPr>
        <w:t>عرض،</w:t>
      </w:r>
      <w:r w:rsidRPr="00670F00">
        <w:rPr>
          <w:rFonts w:ascii="Sakkal Majalla" w:eastAsiaTheme="minorEastAsia" w:hAnsi="Sakkal Majalla" w:cs="Sakkal Majalla"/>
          <w:sz w:val="32"/>
          <w:szCs w:val="32"/>
          <w:rtl/>
        </w:rPr>
        <w:t xml:space="preserve"> </w:t>
      </w:r>
      <w:r w:rsidRPr="00670F00">
        <w:rPr>
          <w:rFonts w:ascii="Sakkal Majalla" w:eastAsiaTheme="minorEastAsia" w:hAnsi="Sakkal Majalla" w:cs="Sakkal Majalla" w:hint="eastAsia"/>
          <w:sz w:val="32"/>
          <w:szCs w:val="32"/>
          <w:rtl/>
        </w:rPr>
        <w:t>أوراق،</w:t>
      </w:r>
      <w:r w:rsidRPr="00670F00">
        <w:rPr>
          <w:rFonts w:ascii="Sakkal Majalla" w:eastAsiaTheme="minorEastAsia" w:hAnsi="Sakkal Majalla" w:cs="Sakkal Majalla"/>
          <w:sz w:val="32"/>
          <w:szCs w:val="32"/>
          <w:rtl/>
        </w:rPr>
        <w:t xml:space="preserve"> </w:t>
      </w:r>
      <w:r w:rsidRPr="00670F00">
        <w:rPr>
          <w:rFonts w:ascii="Sakkal Majalla" w:eastAsiaTheme="minorEastAsia" w:hAnsi="Sakkal Majalla" w:cs="Sakkal Majalla" w:hint="eastAsia"/>
          <w:sz w:val="32"/>
          <w:szCs w:val="32"/>
          <w:rtl/>
        </w:rPr>
        <w:t>أقلام</w:t>
      </w:r>
    </w:p>
    <w:p w14:paraId="07C46E39" w14:textId="38836EF1" w:rsidR="00675E6B" w:rsidRPr="00853909" w:rsidRDefault="00675E6B" w:rsidP="001B33CA">
      <w:pPr>
        <w:pStyle w:val="ad"/>
        <w:pageBreakBefore/>
        <w:jc w:val="left"/>
        <w:rPr>
          <w:rtl/>
        </w:rPr>
      </w:pPr>
      <w:r>
        <w:rPr>
          <w:noProof/>
        </w:rPr>
        <w:lastRenderedPageBreak/>
        <mc:AlternateContent>
          <mc:Choice Requires="wpg">
            <w:drawing>
              <wp:inline distT="0" distB="0" distL="0" distR="0" wp14:anchorId="76E748D0" wp14:editId="6B8A3CA5">
                <wp:extent cx="4408070" cy="544996"/>
                <wp:effectExtent l="0" t="0" r="0" b="26670"/>
                <wp:docPr id="52391489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1922568793" name="Picture 975925194" descr="Puzzle piece "/>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578295785" name="Rectangle: Rounded Corners 975925195"/>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074854398" name="TextBox 20"/>
                        <wps:cNvSpPr txBox="1">
                          <a:spLocks noChangeArrowheads="1"/>
                        </wps:cNvSpPr>
                        <wps:spPr bwMode="auto">
                          <a:xfrm>
                            <a:off x="-190" y="566"/>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FAB19" w14:textId="77777777" w:rsidR="00675E6B" w:rsidRPr="00280E55" w:rsidRDefault="00675E6B" w:rsidP="00675E6B">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rot="0" vert="horz" wrap="square" lIns="91440" tIns="45720" rIns="91440" bIns="45720" anchor="t" anchorCtr="0" upright="1">
                          <a:spAutoFit/>
                        </wps:bodyPr>
                      </wps:wsp>
                    </wpg:wgp>
                  </a:graphicData>
                </a:graphic>
              </wp:inline>
            </w:drawing>
          </mc:Choice>
          <mc:Fallback>
            <w:pict>
              <v:group w14:anchorId="76E748D0" id="Group 4" o:spid="_x0000_s1697"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">
                <v:shape id="Picture 975925194" o:spid="_x0000_s1698"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">
                  <v:imagedata r:id="rId234" o:title="Puzzle piece "/>
                </v:shape>
                <v:roundrect id="Rectangle: Rounded Corners 975925195" o:spid="_x0000_s1699"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" fillcolor="#7a8696" strokecolor="#7a8696" strokeweight="1pt">
                  <v:stroke joinstyle="miter"/>
                </v:roundrect>
                <v:shape id="TextBox 20" o:spid="_x0000_s1700" type="#_x0000_t202" style="position:absolute;left:-190;top:566;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" filled="f" stroked="f">
                  <v:textbox style="mso-fit-shape-to-text:t">
                    <w:txbxContent>
                      <w:p w14:paraId="0ADFAB19" w14:textId="77777777" w:rsidR="00675E6B" w:rsidRPr="00280E55" w:rsidRDefault="00675E6B" w:rsidP="00675E6B">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anchorlock/>
              </v:group>
            </w:pict>
          </mc:Fallback>
        </mc:AlternateContent>
      </w:r>
    </w:p>
    <w:p w14:paraId="69EF0B65" w14:textId="67F2FA62" w:rsidR="00675E6B" w:rsidRDefault="00670F00" w:rsidP="00675E6B">
      <w:pPr>
        <w:pStyle w:val="ad"/>
        <w:jc w:val="left"/>
        <w:rPr>
          <w:rtl/>
        </w:rPr>
      </w:pPr>
      <w:r w:rsidRPr="00670F00">
        <w:rPr>
          <w:rFonts w:ascii="Sakkal Majalla" w:eastAsia="Times New Roman" w:hAnsi="Sakkal Majalla" w:cs="Sakkal Majalla" w:hint="eastAsia"/>
          <w:b w:val="0"/>
          <w:color w:val="000000" w:themeColor="text1"/>
          <w:kern w:val="2"/>
          <w:sz w:val="34"/>
          <w:szCs w:val="34"/>
          <w:rtl/>
        </w:rPr>
        <w:t>تقسيم</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المشاركين</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إلى</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مجموعات</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صغيرة،</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مناقشة</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الموضوع</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في</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المجموعات</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ثم</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تقديم</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تقاريرها،</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مناقشة</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التقارير</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والوصول</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لاقتراحات</w:t>
      </w:r>
      <w:r w:rsidRPr="00670F00">
        <w:rPr>
          <w:rFonts w:ascii="Sakkal Majalla" w:eastAsia="Times New Roman" w:hAnsi="Sakkal Majalla" w:cs="Sakkal Majalla"/>
          <w:b w:val="0"/>
          <w:color w:val="000000" w:themeColor="text1"/>
          <w:kern w:val="2"/>
          <w:sz w:val="34"/>
          <w:szCs w:val="34"/>
          <w:rtl/>
        </w:rPr>
        <w:t xml:space="preserve"> </w:t>
      </w:r>
      <w:r w:rsidRPr="00670F00">
        <w:rPr>
          <w:rFonts w:ascii="Sakkal Majalla" w:eastAsia="Times New Roman" w:hAnsi="Sakkal Majalla" w:cs="Sakkal Majalla" w:hint="eastAsia"/>
          <w:b w:val="0"/>
          <w:color w:val="000000" w:themeColor="text1"/>
          <w:kern w:val="2"/>
          <w:sz w:val="34"/>
          <w:szCs w:val="34"/>
          <w:rtl/>
        </w:rPr>
        <w:t>موحدة</w:t>
      </w:r>
      <w:r>
        <w:rPr>
          <w:noProof/>
        </w:rPr>
        <w:t xml:space="preserve"> </w:t>
      </w:r>
      <w:r w:rsidR="00675E6B">
        <w:rPr>
          <w:noProof/>
        </w:rPr>
        <mc:AlternateContent>
          <mc:Choice Requires="wpg">
            <w:drawing>
              <wp:inline distT="0" distB="0" distL="0" distR="0" wp14:anchorId="21E13A24" wp14:editId="0B5DC59A">
                <wp:extent cx="4363085" cy="544909"/>
                <wp:effectExtent l="0" t="0" r="0" b="26670"/>
                <wp:docPr id="550939402"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4909"/>
                          <a:chOff x="0" y="0"/>
                          <a:chExt cx="43630" cy="5450"/>
                        </a:xfrm>
                      </wpg:grpSpPr>
                      <wpg:grpSp>
                        <wpg:cNvPr id="212846115" name="Group 975925198"/>
                        <wpg:cNvGrpSpPr>
                          <a:grpSpLocks/>
                        </wpg:cNvGrpSpPr>
                        <wpg:grpSpPr bwMode="auto">
                          <a:xfrm>
                            <a:off x="37869" y="0"/>
                            <a:ext cx="5761" cy="5450"/>
                            <a:chOff x="37869" y="0"/>
                            <a:chExt cx="5760" cy="5450"/>
                          </a:xfrm>
                        </wpg:grpSpPr>
                        <pic:pic xmlns:pic="http://schemas.openxmlformats.org/drawingml/2006/picture">
                          <pic:nvPicPr>
                            <pic:cNvPr id="1016592813" name="Picture 975925199" descr="Implementation "/>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39310" y="703"/>
                              <a:ext cx="4320" cy="4320"/>
                            </a:xfrm>
                            <a:prstGeom prst="rect">
                              <a:avLst/>
                            </a:prstGeom>
                            <a:noFill/>
                            <a:extLst>
                              <a:ext uri="{909E8E84-426E-40DD-AFC4-6F175D3DCCD1}">
                                <a14:hiddenFill xmlns:a14="http://schemas.microsoft.com/office/drawing/2010/main">
                                  <a:solidFill>
                                    <a:srgbClr val="FFFFFF"/>
                                  </a:solidFill>
                                </a14:hiddenFill>
                              </a:ext>
                            </a:extLst>
                          </pic:spPr>
                        </pic:pic>
                        <wps:wsp>
                          <wps:cNvPr id="580241561" name="Rectangle: Rounded Corners 975925200"/>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341916628" name="TextBox 24"/>
                        <wps:cNvSpPr txBox="1">
                          <a:spLocks noChangeArrowheads="1"/>
                        </wps:cNvSpPr>
                        <wps:spPr bwMode="auto">
                          <a:xfrm>
                            <a:off x="0" y="458"/>
                            <a:ext cx="35978" cy="4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3A471"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rot="0" vert="horz" wrap="square" lIns="91440" tIns="45720" rIns="91440" bIns="45720" anchor="t" anchorCtr="0" upright="1">
                          <a:spAutoFit/>
                        </wps:bodyPr>
                      </wps:wsp>
                    </wpg:wgp>
                  </a:graphicData>
                </a:graphic>
              </wp:inline>
            </w:drawing>
          </mc:Choice>
          <mc:Fallback>
            <w:pict>
              <v:group w14:anchorId="21E13A24" id="Group 3" o:spid="_x0000_s1701"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">
                <v:group id="Group 975925198" o:spid="_x0000_s1702" style="position:absolute;left:37869;width:5761;height:5450" coordorigin="37869" coordsize="576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">
                  <v:shape id="Picture 975925199" o:spid="_x0000_s1703" type="#_x0000_t75" alt="Implementation " style="position:absolute;left:39310;top:703;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">
                    <v:imagedata r:id="rId236" o:title="Implementation "/>
                  </v:shape>
                  <v:roundrect id="Rectangle: Rounded Corners 975925200" o:spid="_x0000_s1704"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" fillcolor="#7a8696" strokecolor="#7a8696" strokeweight="1pt">
                    <v:stroke joinstyle="miter"/>
                  </v:roundrect>
                </v:group>
                <v:shape id="TextBox 24" o:spid="_x0000_s1705" type="#_x0000_t202" style="position:absolute;top:458;width:35978;height:4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" filled="f" stroked="f">
                  <v:textbox style="mso-fit-shape-to-text:t">
                    <w:txbxContent>
                      <w:p w14:paraId="41B3A471"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anchorlock/>
              </v:group>
            </w:pict>
          </mc:Fallback>
        </mc:AlternateContent>
      </w:r>
    </w:p>
    <w:p w14:paraId="44E05985" w14:textId="27B2DBE6" w:rsidR="00675E6B" w:rsidRDefault="00670F00" w:rsidP="00670F00">
      <w:pPr>
        <w:spacing w:line="360" w:lineRule="auto"/>
        <w:jc w:val="left"/>
        <w:rPr>
          <w:rtl/>
        </w:rPr>
      </w:pPr>
      <w:r w:rsidRPr="00670F00">
        <w:rPr>
          <w:rFonts w:ascii="Sakkal Majalla" w:eastAsia="Times New Roman" w:hAnsi="Sakkal Majalla" w:hint="eastAsia"/>
          <w:kern w:val="2"/>
          <w:sz w:val="32"/>
          <w:szCs w:val="32"/>
          <w:rtl/>
        </w:rPr>
        <w:t>شرح</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النشاط</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وأهدافه،</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تقسيم</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المشاركين</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إلى</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مجموعات،</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مناقشة</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الموضوع</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في</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المجموعات،</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تقديم</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تقارير،</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مناقشة</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التقارير،</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صياغة</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اقتراحات</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موحدة</w:t>
      </w:r>
      <w:r>
        <w:rPr>
          <w:noProof/>
        </w:rPr>
        <w:t xml:space="preserve"> </w:t>
      </w:r>
      <w:r w:rsidR="00675E6B">
        <w:rPr>
          <w:noProof/>
        </w:rPr>
        <mc:AlternateContent>
          <mc:Choice Requires="wpg">
            <w:drawing>
              <wp:inline distT="0" distB="0" distL="0" distR="0" wp14:anchorId="5880442E" wp14:editId="4ECAE216">
                <wp:extent cx="4363085" cy="545162"/>
                <wp:effectExtent l="0" t="0" r="0" b="26670"/>
                <wp:docPr id="6919659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5162"/>
                          <a:chOff x="0" y="0"/>
                          <a:chExt cx="43630" cy="5450"/>
                        </a:xfrm>
                      </wpg:grpSpPr>
                      <pic:pic xmlns:pic="http://schemas.openxmlformats.org/drawingml/2006/picture">
                        <pic:nvPicPr>
                          <pic:cNvPr id="1944257053" name="Picture 975925203" descr="Consultant services "/>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39310" y="35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53349828" name="Rectangle: Rounded Corners 975925204"/>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32181788" name="TextBox 25"/>
                        <wps:cNvSpPr txBox="1">
                          <a:spLocks noChangeArrowheads="1"/>
                        </wps:cNvSpPr>
                        <wps:spPr bwMode="auto">
                          <a:xfrm>
                            <a:off x="0" y="360"/>
                            <a:ext cx="35985" cy="4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84C08"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rot="0" vert="horz" wrap="square" lIns="91440" tIns="45720" rIns="91440" bIns="45720" anchor="t" anchorCtr="0" upright="1">
                          <a:spAutoFit/>
                        </wps:bodyPr>
                      </wps:wsp>
                    </wpg:wgp>
                  </a:graphicData>
                </a:graphic>
              </wp:inline>
            </w:drawing>
          </mc:Choice>
          <mc:Fallback>
            <w:pict>
              <v:group w14:anchorId="5880442E" id="Group 2" o:spid="_x0000_s1706" style="width:343.55pt;height:42.95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">
                <v:shape id="Picture 975925203" o:spid="_x0000_s1707" type="#_x0000_t75" alt="Consultant services " style="position:absolute;left:39310;top:35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">
                  <v:imagedata r:id="rId238" o:title="Consultant services "/>
                </v:shape>
                <v:roundrect id="Rectangle: Rounded Corners 975925204" o:spid="_x0000_s1708"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" fillcolor="#7a8696" strokecolor="#7a8696" strokeweight="1pt">
                  <v:stroke joinstyle="miter"/>
                </v:roundrect>
                <v:shape id="TextBox 25" o:spid="_x0000_s1709" type="#_x0000_t202" style="position:absolute;top:360;width:35985;height:4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" filled="f" stroked="f">
                  <v:textbox style="mso-fit-shape-to-text:t">
                    <w:txbxContent>
                      <w:p w14:paraId="23B84C08" w14:textId="77777777" w:rsidR="00675E6B" w:rsidRPr="00280E55" w:rsidRDefault="00675E6B" w:rsidP="00675E6B">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anchorlock/>
              </v:group>
            </w:pict>
          </mc:Fallback>
        </mc:AlternateContent>
      </w:r>
    </w:p>
    <w:bookmarkEnd w:id="5"/>
    <w:p w14:paraId="04876742" w14:textId="77777777" w:rsidR="00670F00" w:rsidRDefault="00670F00" w:rsidP="00675E6B">
      <w:pPr>
        <w:spacing w:line="360" w:lineRule="auto"/>
        <w:jc w:val="left"/>
        <w:rPr>
          <w:rFonts w:ascii="Sakkal Majalla" w:eastAsia="Times New Roman" w:hAnsi="Sakkal Majalla"/>
          <w:kern w:val="2"/>
          <w:sz w:val="32"/>
          <w:szCs w:val="32"/>
        </w:rPr>
      </w:pPr>
      <w:r w:rsidRPr="00670F00">
        <w:rPr>
          <w:rFonts w:ascii="Sakkal Majalla" w:eastAsia="Times New Roman" w:hAnsi="Sakkal Majalla" w:hint="eastAsia"/>
          <w:kern w:val="2"/>
          <w:sz w:val="32"/>
          <w:szCs w:val="32"/>
          <w:rtl/>
        </w:rPr>
        <w:t>التأكيد</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على</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التعاون</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والتفاهم،</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المساعدة</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في</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توجيه</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المناقشات،</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الإشراف</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على</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سير</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العمل،</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توضيح</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الأهداف</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قبل</w:t>
      </w:r>
      <w:r w:rsidRPr="00670F00">
        <w:rPr>
          <w:rFonts w:ascii="Sakkal Majalla" w:eastAsia="Times New Roman" w:hAnsi="Sakkal Majalla"/>
          <w:kern w:val="2"/>
          <w:sz w:val="32"/>
          <w:szCs w:val="32"/>
          <w:rtl/>
        </w:rPr>
        <w:t xml:space="preserve"> </w:t>
      </w:r>
      <w:r w:rsidRPr="00670F00">
        <w:rPr>
          <w:rFonts w:ascii="Sakkal Majalla" w:eastAsia="Times New Roman" w:hAnsi="Sakkal Majalla" w:hint="eastAsia"/>
          <w:kern w:val="2"/>
          <w:sz w:val="32"/>
          <w:szCs w:val="32"/>
          <w:rtl/>
        </w:rPr>
        <w:t>البدء</w:t>
      </w:r>
    </w:p>
    <w:p w14:paraId="6362B2F0" w14:textId="77777777" w:rsidR="00670F00" w:rsidRPr="00670F00" w:rsidRDefault="00670F00" w:rsidP="00670F00">
      <w:pPr>
        <w:spacing w:line="360" w:lineRule="auto"/>
        <w:jc w:val="left"/>
        <w:rPr>
          <w:rFonts w:ascii="Sakkal Majalla" w:eastAsia="Times New Roman" w:hAnsi="Sakkal Majalla"/>
          <w:b/>
          <w:bCs/>
          <w:color w:val="C00000"/>
          <w:sz w:val="32"/>
          <w:szCs w:val="32"/>
        </w:rPr>
      </w:pPr>
      <w:r w:rsidRPr="00670F00">
        <w:rPr>
          <w:rFonts w:ascii="Sakkal Majalla" w:eastAsia="Times New Roman" w:hAnsi="Sakkal Majalla" w:hint="eastAsia"/>
          <w:b/>
          <w:bCs/>
          <w:color w:val="C00000"/>
          <w:sz w:val="32"/>
          <w:szCs w:val="32"/>
          <w:rtl/>
        </w:rPr>
        <w:t>هناك</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عدة</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سياسات</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مقترحة</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يجب</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على</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صناع</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القرار</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وضعها</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لتنظيم</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استخدام</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الذكاء</w:t>
      </w:r>
      <w:r w:rsidRPr="00670F00">
        <w:rPr>
          <w:rFonts w:ascii="Sakkal Majalla" w:eastAsia="Times New Roman" w:hAnsi="Sakkal Majalla"/>
          <w:b/>
          <w:bCs/>
          <w:color w:val="C00000"/>
          <w:sz w:val="32"/>
          <w:szCs w:val="32"/>
          <w:rtl/>
        </w:rPr>
        <w:t xml:space="preserve"> </w:t>
      </w:r>
      <w:r w:rsidRPr="00670F00">
        <w:rPr>
          <w:rFonts w:ascii="Sakkal Majalla" w:eastAsia="Times New Roman" w:hAnsi="Sakkal Majalla" w:hint="eastAsia"/>
          <w:b/>
          <w:bCs/>
          <w:color w:val="C00000"/>
          <w:sz w:val="32"/>
          <w:szCs w:val="32"/>
          <w:rtl/>
        </w:rPr>
        <w:t>الاصطناعي</w:t>
      </w:r>
      <w:r w:rsidRPr="00670F00">
        <w:rPr>
          <w:rFonts w:ascii="Sakkal Majalla" w:eastAsia="Times New Roman" w:hAnsi="Sakkal Majalla"/>
          <w:b/>
          <w:bCs/>
          <w:color w:val="C00000"/>
          <w:sz w:val="32"/>
          <w:szCs w:val="32"/>
          <w:rtl/>
        </w:rPr>
        <w:t>:</w:t>
      </w:r>
    </w:p>
    <w:p w14:paraId="644DE72C" w14:textId="4BB45768" w:rsidR="00670F00" w:rsidRPr="00670F00" w:rsidRDefault="00670F00">
      <w:pPr>
        <w:pStyle w:val="a5"/>
        <w:numPr>
          <w:ilvl w:val="0"/>
          <w:numId w:val="9"/>
        </w:numPr>
        <w:spacing w:line="360" w:lineRule="auto"/>
        <w:jc w:val="both"/>
        <w:rPr>
          <w:rFonts w:ascii="Sakkal Majalla" w:eastAsia="Times New Roman" w:hAnsi="Sakkal Majalla" w:cs="Sakkal Majalla"/>
          <w:kern w:val="2"/>
          <w:sz w:val="32"/>
          <w:szCs w:val="32"/>
        </w:rPr>
      </w:pPr>
      <w:r w:rsidRPr="00670F00">
        <w:rPr>
          <w:rFonts w:ascii="Sakkal Majalla" w:eastAsia="Times New Roman" w:hAnsi="Sakkal Majalla" w:cs="Sakkal Majalla" w:hint="eastAsia"/>
          <w:kern w:val="2"/>
          <w:sz w:val="32"/>
          <w:szCs w:val="32"/>
          <w:rtl/>
        </w:rPr>
        <w:t>سياسات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حماية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البيانات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والخصوصية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لحماية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معلومات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الأفراد</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وبياناتهم</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الشخصية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عند</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استخدام</w:t>
      </w:r>
      <w:r w:rsidRPr="00670F00">
        <w:rPr>
          <w:rFonts w:ascii="Sakkal Majalla" w:eastAsia="Times New Roman" w:hAnsi="Sakkal Majalla" w:cs="Sakkal Majalla"/>
          <w:kern w:val="2"/>
          <w:sz w:val="32"/>
          <w:szCs w:val="32"/>
          <w:rtl/>
        </w:rPr>
        <w:t xml:space="preserve"> </w:t>
      </w:r>
      <w:hyperlink r:id="rId239" w:history="1">
        <w:r w:rsidR="00160089" w:rsidRPr="006D2F31">
          <w:rPr>
            <w:rStyle w:val="Hyperlink"/>
            <w:rFonts w:ascii="Sakkal Majalla" w:hAnsi="Sakkal Majalla" w:cs="Sakkal Majalla"/>
            <w:sz w:val="32"/>
            <w:szCs w:val="32"/>
            <w:rtl/>
          </w:rPr>
          <w:t>الذكاء الاصطناعي</w:t>
        </w:r>
      </w:hyperlink>
      <w:r w:rsidRPr="00670F00">
        <w:rPr>
          <w:rFonts w:ascii="Sakkal Majalla" w:eastAsia="Times New Roman" w:hAnsi="Sakkal Majalla" w:cs="Sakkal Majalla"/>
          <w:kern w:val="2"/>
          <w:sz w:val="32"/>
          <w:szCs w:val="32"/>
          <w:rtl/>
        </w:rPr>
        <w:t>.</w:t>
      </w:r>
    </w:p>
    <w:p w14:paraId="1BAA619F" w14:textId="3CE1F218" w:rsidR="00670F00" w:rsidRPr="00670F00" w:rsidRDefault="00670F00">
      <w:pPr>
        <w:pStyle w:val="a5"/>
        <w:numPr>
          <w:ilvl w:val="0"/>
          <w:numId w:val="9"/>
        </w:numPr>
        <w:spacing w:line="360" w:lineRule="auto"/>
        <w:jc w:val="both"/>
        <w:rPr>
          <w:rFonts w:ascii="Sakkal Majalla" w:eastAsia="Times New Roman" w:hAnsi="Sakkal Majalla" w:cs="Sakkal Majalla"/>
          <w:kern w:val="2"/>
          <w:sz w:val="32"/>
          <w:szCs w:val="32"/>
        </w:rPr>
      </w:pPr>
      <w:r w:rsidRPr="00670F00">
        <w:rPr>
          <w:rFonts w:ascii="Sakkal Majalla" w:eastAsia="Times New Roman" w:hAnsi="Sakkal Majalla" w:cs="Sakkal Majalla" w:hint="eastAsia"/>
          <w:kern w:val="2"/>
          <w:sz w:val="32"/>
          <w:szCs w:val="32"/>
          <w:rtl/>
        </w:rPr>
        <w:t>سياسات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ضمان</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الشفافية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والمصداقية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لضمان</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شرح</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آلية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عمل</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الأنظمة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واتخاذ</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قراراتها</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وكشف</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أي</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تحيز</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محتمل</w:t>
      </w:r>
      <w:r w:rsidRPr="00670F00">
        <w:rPr>
          <w:rFonts w:ascii="Sakkal Majalla" w:eastAsia="Times New Roman" w:hAnsi="Sakkal Majalla" w:cs="Sakkal Majalla"/>
          <w:kern w:val="2"/>
          <w:sz w:val="32"/>
          <w:szCs w:val="32"/>
          <w:rtl/>
        </w:rPr>
        <w:t xml:space="preserve">. </w:t>
      </w:r>
    </w:p>
    <w:p w14:paraId="726FD40B" w14:textId="114E9D61" w:rsidR="00670F00" w:rsidRPr="00670F00" w:rsidRDefault="00670F00">
      <w:pPr>
        <w:pStyle w:val="a5"/>
        <w:numPr>
          <w:ilvl w:val="0"/>
          <w:numId w:val="9"/>
        </w:numPr>
        <w:spacing w:line="360" w:lineRule="auto"/>
        <w:jc w:val="both"/>
        <w:rPr>
          <w:rFonts w:ascii="Sakkal Majalla" w:eastAsia="Times New Roman" w:hAnsi="Sakkal Majalla" w:cs="Sakkal Majalla"/>
          <w:kern w:val="2"/>
          <w:sz w:val="32"/>
          <w:szCs w:val="32"/>
        </w:rPr>
      </w:pPr>
      <w:r w:rsidRPr="00670F00">
        <w:rPr>
          <w:rFonts w:ascii="Sakkal Majalla" w:eastAsia="Times New Roman" w:hAnsi="Sakkal Majalla" w:cs="Sakkal Majalla" w:hint="eastAsia"/>
          <w:kern w:val="2"/>
          <w:sz w:val="32"/>
          <w:szCs w:val="32"/>
          <w:rtl/>
        </w:rPr>
        <w:t>سياسات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حوكمة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البيانات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والخوارزميات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لضبط</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جودة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البيانات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وعدم</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استخدامها</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في</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أغراض</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غير</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مصرح</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بها</w:t>
      </w:r>
      <w:r w:rsidRPr="00670F00">
        <w:rPr>
          <w:rFonts w:ascii="Sakkal Majalla" w:eastAsia="Times New Roman" w:hAnsi="Sakkal Majalla" w:cs="Sakkal Majalla"/>
          <w:kern w:val="2"/>
          <w:sz w:val="32"/>
          <w:szCs w:val="32"/>
          <w:rtl/>
        </w:rPr>
        <w:t>.</w:t>
      </w:r>
    </w:p>
    <w:p w14:paraId="4726AE8B" w14:textId="0CADD12B" w:rsidR="00670F00" w:rsidRPr="00670F00" w:rsidRDefault="00670F00">
      <w:pPr>
        <w:pStyle w:val="a5"/>
        <w:numPr>
          <w:ilvl w:val="0"/>
          <w:numId w:val="9"/>
        </w:numPr>
        <w:spacing w:line="360" w:lineRule="auto"/>
        <w:jc w:val="both"/>
        <w:rPr>
          <w:rFonts w:ascii="Sakkal Majalla" w:eastAsia="Times New Roman" w:hAnsi="Sakkal Majalla" w:cs="Sakkal Majalla"/>
          <w:kern w:val="2"/>
          <w:sz w:val="32"/>
          <w:szCs w:val="32"/>
        </w:rPr>
      </w:pPr>
      <w:r w:rsidRPr="00670F00">
        <w:rPr>
          <w:rFonts w:ascii="Sakkal Majalla" w:eastAsia="Times New Roman" w:hAnsi="Sakkal Majalla" w:cs="Sakkal Majalla" w:hint="eastAsia"/>
          <w:kern w:val="2"/>
          <w:sz w:val="32"/>
          <w:szCs w:val="32"/>
          <w:rtl/>
        </w:rPr>
        <w:t>سياسات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إدارية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للمسؤولية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والمحاسبة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لتحديد</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المسؤوليات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وآليات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المحاسبة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في</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حالات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الأخطاء</w:t>
      </w:r>
      <w:r w:rsidRPr="00670F00">
        <w:rPr>
          <w:rFonts w:ascii="Sakkal Majalla" w:eastAsia="Times New Roman" w:hAnsi="Sakkal Majalla" w:cs="Sakkal Majalla"/>
          <w:kern w:val="2"/>
          <w:sz w:val="32"/>
          <w:szCs w:val="32"/>
          <w:rtl/>
        </w:rPr>
        <w:t>.</w:t>
      </w:r>
    </w:p>
    <w:p w14:paraId="3202F0C6" w14:textId="033E18FF" w:rsidR="00670F00" w:rsidRPr="00670F00" w:rsidRDefault="001B33CA">
      <w:pPr>
        <w:pStyle w:val="a5"/>
        <w:numPr>
          <w:ilvl w:val="0"/>
          <w:numId w:val="9"/>
        </w:numPr>
        <w:spacing w:line="360" w:lineRule="auto"/>
        <w:jc w:val="both"/>
        <w:rPr>
          <w:rFonts w:ascii="Sakkal Majalla" w:eastAsia="Times New Roman" w:hAnsi="Sakkal Majalla" w:cs="Sakkal Majalla"/>
          <w:kern w:val="2"/>
          <w:sz w:val="32"/>
          <w:szCs w:val="32"/>
        </w:rPr>
      </w:pPr>
      <w:r>
        <w:rPr>
          <w:noProof/>
        </w:rPr>
        <w:drawing>
          <wp:anchor distT="0" distB="0" distL="114300" distR="114300" simplePos="0" relativeHeight="252808192" behindDoc="0" locked="0" layoutInCell="1" allowOverlap="1" wp14:anchorId="3CD68BAF" wp14:editId="490C04DC">
            <wp:simplePos x="0" y="0"/>
            <wp:positionH relativeFrom="column">
              <wp:posOffset>-182880</wp:posOffset>
            </wp:positionH>
            <wp:positionV relativeFrom="paragraph">
              <wp:posOffset>-139700</wp:posOffset>
            </wp:positionV>
            <wp:extent cx="922020" cy="922020"/>
            <wp:effectExtent l="0" t="0" r="0" b="0"/>
            <wp:wrapSquare wrapText="bothSides"/>
            <wp:docPr id="2074265398" name="Picture 2074265398"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24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922020" cy="922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70F00" w:rsidRPr="00670F00">
        <w:rPr>
          <w:rFonts w:ascii="Sakkal Majalla" w:eastAsia="Times New Roman" w:hAnsi="Sakkal Majalla" w:cs="Sakkal Majalla" w:hint="eastAsia"/>
          <w:kern w:val="2"/>
          <w:sz w:val="32"/>
          <w:szCs w:val="32"/>
          <w:rtl/>
        </w:rPr>
        <w:t>سياسات</w:t>
      </w:r>
      <w:r w:rsidR="00670F00" w:rsidRPr="00670F00">
        <w:rPr>
          <w:rFonts w:ascii="Sakkal Majalla" w:eastAsia="Times New Roman" w:hAnsi="Sakkal Majalla" w:cs="Sakkal Majalla"/>
          <w:kern w:val="2"/>
          <w:sz w:val="32"/>
          <w:szCs w:val="32"/>
          <w:rtl/>
        </w:rPr>
        <w:t xml:space="preserve"> </w:t>
      </w:r>
      <w:r w:rsidR="00670F00" w:rsidRPr="00670F00">
        <w:rPr>
          <w:rFonts w:ascii="Sakkal Majalla" w:eastAsia="Times New Roman" w:hAnsi="Sakkal Majalla" w:cs="Sakkal Majalla" w:hint="eastAsia"/>
          <w:kern w:val="2"/>
          <w:sz w:val="32"/>
          <w:szCs w:val="32"/>
          <w:rtl/>
        </w:rPr>
        <w:t>أمنية</w:t>
      </w:r>
      <w:r w:rsidR="00670F00" w:rsidRPr="00670F00">
        <w:rPr>
          <w:rFonts w:ascii="Sakkal Majalla" w:eastAsia="Times New Roman" w:hAnsi="Sakkal Majalla" w:cs="Sakkal Majalla"/>
          <w:kern w:val="2"/>
          <w:sz w:val="32"/>
          <w:szCs w:val="32"/>
          <w:rtl/>
        </w:rPr>
        <w:t xml:space="preserve"> </w:t>
      </w:r>
      <w:r w:rsidR="00670F00" w:rsidRPr="00670F00">
        <w:rPr>
          <w:rFonts w:ascii="Sakkal Majalla" w:eastAsia="Times New Roman" w:hAnsi="Sakkal Majalla" w:cs="Sakkal Majalla" w:hint="eastAsia"/>
          <w:kern w:val="2"/>
          <w:sz w:val="32"/>
          <w:szCs w:val="32"/>
          <w:rtl/>
        </w:rPr>
        <w:t>وسلامة</w:t>
      </w:r>
      <w:r w:rsidR="00670F00" w:rsidRPr="00670F00">
        <w:rPr>
          <w:rFonts w:ascii="Sakkal Majalla" w:eastAsia="Times New Roman" w:hAnsi="Sakkal Majalla" w:cs="Sakkal Majalla"/>
          <w:kern w:val="2"/>
          <w:sz w:val="32"/>
          <w:szCs w:val="32"/>
          <w:rtl/>
        </w:rPr>
        <w:t xml:space="preserve"> </w:t>
      </w:r>
      <w:r w:rsidR="00670F00" w:rsidRPr="00670F00">
        <w:rPr>
          <w:rFonts w:ascii="Sakkal Majalla" w:eastAsia="Times New Roman" w:hAnsi="Sakkal Majalla" w:cs="Sakkal Majalla" w:hint="eastAsia"/>
          <w:kern w:val="2"/>
          <w:sz w:val="32"/>
          <w:szCs w:val="32"/>
          <w:rtl/>
        </w:rPr>
        <w:t>البيانات</w:t>
      </w:r>
      <w:r w:rsidR="00670F00" w:rsidRPr="00670F00">
        <w:rPr>
          <w:rFonts w:ascii="Sakkal Majalla" w:eastAsia="Times New Roman" w:hAnsi="Sakkal Majalla" w:cs="Sakkal Majalla"/>
          <w:kern w:val="2"/>
          <w:sz w:val="32"/>
          <w:szCs w:val="32"/>
          <w:rtl/>
        </w:rPr>
        <w:t xml:space="preserve">: </w:t>
      </w:r>
      <w:r w:rsidR="00670F00" w:rsidRPr="00670F00">
        <w:rPr>
          <w:rFonts w:ascii="Sakkal Majalla" w:eastAsia="Times New Roman" w:hAnsi="Sakkal Majalla" w:cs="Sakkal Majalla" w:hint="eastAsia"/>
          <w:kern w:val="2"/>
          <w:sz w:val="32"/>
          <w:szCs w:val="32"/>
          <w:rtl/>
        </w:rPr>
        <w:t>لحماية</w:t>
      </w:r>
      <w:r w:rsidR="00670F00" w:rsidRPr="00670F00">
        <w:rPr>
          <w:rFonts w:ascii="Sakkal Majalla" w:eastAsia="Times New Roman" w:hAnsi="Sakkal Majalla" w:cs="Sakkal Majalla"/>
          <w:kern w:val="2"/>
          <w:sz w:val="32"/>
          <w:szCs w:val="32"/>
          <w:rtl/>
        </w:rPr>
        <w:t xml:space="preserve"> </w:t>
      </w:r>
      <w:r w:rsidR="00670F00" w:rsidRPr="00670F00">
        <w:rPr>
          <w:rFonts w:ascii="Sakkal Majalla" w:eastAsia="Times New Roman" w:hAnsi="Sakkal Majalla" w:cs="Sakkal Majalla" w:hint="eastAsia"/>
          <w:kern w:val="2"/>
          <w:sz w:val="32"/>
          <w:szCs w:val="32"/>
          <w:rtl/>
        </w:rPr>
        <w:t>البيانات</w:t>
      </w:r>
      <w:r w:rsidR="00670F00" w:rsidRPr="00670F00">
        <w:rPr>
          <w:rFonts w:ascii="Sakkal Majalla" w:eastAsia="Times New Roman" w:hAnsi="Sakkal Majalla" w:cs="Sakkal Majalla"/>
          <w:kern w:val="2"/>
          <w:sz w:val="32"/>
          <w:szCs w:val="32"/>
          <w:rtl/>
        </w:rPr>
        <w:t xml:space="preserve"> </w:t>
      </w:r>
      <w:r w:rsidR="00670F00" w:rsidRPr="00670F00">
        <w:rPr>
          <w:rFonts w:ascii="Sakkal Majalla" w:eastAsia="Times New Roman" w:hAnsi="Sakkal Majalla" w:cs="Sakkal Majalla" w:hint="eastAsia"/>
          <w:kern w:val="2"/>
          <w:sz w:val="32"/>
          <w:szCs w:val="32"/>
          <w:rtl/>
        </w:rPr>
        <w:t>والنظم</w:t>
      </w:r>
      <w:r w:rsidR="00670F00" w:rsidRPr="00670F00">
        <w:rPr>
          <w:rFonts w:ascii="Sakkal Majalla" w:eastAsia="Times New Roman" w:hAnsi="Sakkal Majalla" w:cs="Sakkal Majalla"/>
          <w:kern w:val="2"/>
          <w:sz w:val="32"/>
          <w:szCs w:val="32"/>
          <w:rtl/>
        </w:rPr>
        <w:t xml:space="preserve"> </w:t>
      </w:r>
      <w:r w:rsidR="00670F00" w:rsidRPr="00670F00">
        <w:rPr>
          <w:rFonts w:ascii="Sakkal Majalla" w:eastAsia="Times New Roman" w:hAnsi="Sakkal Majalla" w:cs="Sakkal Majalla" w:hint="eastAsia"/>
          <w:kern w:val="2"/>
          <w:sz w:val="32"/>
          <w:szCs w:val="32"/>
          <w:rtl/>
        </w:rPr>
        <w:t>من</w:t>
      </w:r>
      <w:r w:rsidR="00670F00" w:rsidRPr="00670F00">
        <w:rPr>
          <w:rFonts w:ascii="Sakkal Majalla" w:eastAsia="Times New Roman" w:hAnsi="Sakkal Majalla" w:cs="Sakkal Majalla"/>
          <w:kern w:val="2"/>
          <w:sz w:val="32"/>
          <w:szCs w:val="32"/>
          <w:rtl/>
        </w:rPr>
        <w:t xml:space="preserve"> </w:t>
      </w:r>
      <w:r w:rsidR="00670F00" w:rsidRPr="00670F00">
        <w:rPr>
          <w:rFonts w:ascii="Sakkal Majalla" w:eastAsia="Times New Roman" w:hAnsi="Sakkal Majalla" w:cs="Sakkal Majalla" w:hint="eastAsia"/>
          <w:kern w:val="2"/>
          <w:sz w:val="32"/>
          <w:szCs w:val="32"/>
          <w:rtl/>
        </w:rPr>
        <w:t>الاختراقات</w:t>
      </w:r>
      <w:r w:rsidR="00670F00" w:rsidRPr="00670F00">
        <w:rPr>
          <w:rFonts w:ascii="Sakkal Majalla" w:eastAsia="Times New Roman" w:hAnsi="Sakkal Majalla" w:cs="Sakkal Majalla"/>
          <w:kern w:val="2"/>
          <w:sz w:val="32"/>
          <w:szCs w:val="32"/>
          <w:rtl/>
        </w:rPr>
        <w:t xml:space="preserve"> </w:t>
      </w:r>
      <w:r w:rsidR="00670F00" w:rsidRPr="00670F00">
        <w:rPr>
          <w:rFonts w:ascii="Sakkal Majalla" w:eastAsia="Times New Roman" w:hAnsi="Sakkal Majalla" w:cs="Sakkal Majalla" w:hint="eastAsia"/>
          <w:kern w:val="2"/>
          <w:sz w:val="32"/>
          <w:szCs w:val="32"/>
          <w:rtl/>
        </w:rPr>
        <w:t>والقرصنة</w:t>
      </w:r>
      <w:r w:rsidR="00670F00" w:rsidRPr="00670F00">
        <w:rPr>
          <w:rFonts w:ascii="Sakkal Majalla" w:eastAsia="Times New Roman" w:hAnsi="Sakkal Majalla" w:cs="Sakkal Majalla"/>
          <w:kern w:val="2"/>
          <w:sz w:val="32"/>
          <w:szCs w:val="32"/>
          <w:rtl/>
        </w:rPr>
        <w:t>.</w:t>
      </w:r>
    </w:p>
    <w:p w14:paraId="243B20B5" w14:textId="3B134848" w:rsidR="00675E6B" w:rsidRPr="001B33CA" w:rsidRDefault="00670F00">
      <w:pPr>
        <w:pStyle w:val="a5"/>
        <w:numPr>
          <w:ilvl w:val="0"/>
          <w:numId w:val="9"/>
        </w:numPr>
        <w:spacing w:line="360" w:lineRule="auto"/>
        <w:jc w:val="both"/>
        <w:rPr>
          <w:rFonts w:ascii="Sakkal Majalla" w:eastAsia="Times New Roman" w:hAnsi="Sakkal Majalla" w:cs="Sakkal Majalla"/>
          <w:kern w:val="2"/>
          <w:sz w:val="32"/>
          <w:szCs w:val="32"/>
        </w:rPr>
      </w:pPr>
      <w:r w:rsidRPr="00670F00">
        <w:rPr>
          <w:rFonts w:ascii="Sakkal Majalla" w:eastAsia="Times New Roman" w:hAnsi="Sakkal Majalla" w:cs="Sakkal Majalla" w:hint="eastAsia"/>
          <w:kern w:val="2"/>
          <w:sz w:val="32"/>
          <w:szCs w:val="32"/>
          <w:rtl/>
        </w:rPr>
        <w:t>سياسات</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تنافسية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لتشجيع</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المنافسة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الإيجابية</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في</w:t>
      </w:r>
      <w:r w:rsidRPr="00670F00">
        <w:rPr>
          <w:rFonts w:ascii="Sakkal Majalla" w:eastAsia="Times New Roman" w:hAnsi="Sakkal Majalla" w:cs="Sakkal Majalla"/>
          <w:kern w:val="2"/>
          <w:sz w:val="32"/>
          <w:szCs w:val="32"/>
          <w:rtl/>
        </w:rPr>
        <w:t xml:space="preserve"> </w:t>
      </w:r>
      <w:r w:rsidRPr="00670F00">
        <w:rPr>
          <w:rFonts w:ascii="Sakkal Majalla" w:eastAsia="Times New Roman" w:hAnsi="Sakkal Majalla" w:cs="Sakkal Majalla" w:hint="eastAsia"/>
          <w:kern w:val="2"/>
          <w:sz w:val="32"/>
          <w:szCs w:val="32"/>
          <w:rtl/>
        </w:rPr>
        <w:t>مجال</w:t>
      </w:r>
      <w:r w:rsidRPr="00670F00">
        <w:rPr>
          <w:rFonts w:ascii="Sakkal Majalla" w:eastAsia="Times New Roman" w:hAnsi="Sakkal Majalla" w:cs="Sakkal Majalla"/>
          <w:kern w:val="2"/>
          <w:sz w:val="32"/>
          <w:szCs w:val="32"/>
          <w:rtl/>
        </w:rPr>
        <w:t xml:space="preserve"> </w:t>
      </w:r>
      <w:bookmarkEnd w:id="6"/>
      <w:bookmarkEnd w:id="7"/>
      <w:r w:rsidR="00160089">
        <w:rPr>
          <w:rFonts w:ascii="Sakkal Majalla" w:hAnsi="Sakkal Majalla" w:cs="Sakkal Majalla"/>
          <w:sz w:val="32"/>
          <w:szCs w:val="32"/>
          <w:rtl/>
        </w:rPr>
        <w:fldChar w:fldCharType="begin"/>
      </w:r>
      <w:r w:rsidR="00160089">
        <w:rPr>
          <w:rFonts w:ascii="Sakkal Majalla" w:hAnsi="Sakkal Majalla" w:cs="Sakkal Majalla"/>
          <w:sz w:val="32"/>
          <w:szCs w:val="32"/>
        </w:rPr>
        <w:instrText>HYPERLINK</w:instrText>
      </w:r>
      <w:r w:rsidR="00160089">
        <w:rPr>
          <w:rFonts w:ascii="Sakkal Majalla" w:hAnsi="Sakkal Majalla" w:cs="Sakkal Majalla"/>
          <w:sz w:val="32"/>
          <w:szCs w:val="32"/>
          <w:rtl/>
        </w:rPr>
        <w:instrText xml:space="preserve"> "</w:instrText>
      </w:r>
      <w:r w:rsidR="00160089">
        <w:rPr>
          <w:rFonts w:ascii="Sakkal Majalla" w:hAnsi="Sakkal Majalla" w:cs="Sakkal Majalla"/>
          <w:sz w:val="32"/>
          <w:szCs w:val="32"/>
        </w:rPr>
        <w:instrText>http://www.dawliatraining.com</w:instrText>
      </w:r>
      <w:r w:rsidR="00160089">
        <w:rPr>
          <w:rFonts w:ascii="Sakkal Majalla" w:hAnsi="Sakkal Majalla" w:cs="Sakkal Majalla"/>
          <w:sz w:val="32"/>
          <w:szCs w:val="32"/>
          <w:rtl/>
        </w:rPr>
        <w:instrText>"</w:instrText>
      </w:r>
      <w:r w:rsidR="00160089">
        <w:rPr>
          <w:rFonts w:ascii="Sakkal Majalla" w:hAnsi="Sakkal Majalla" w:cs="Sakkal Majalla"/>
          <w:sz w:val="32"/>
          <w:szCs w:val="32"/>
          <w:rtl/>
        </w:rPr>
      </w:r>
      <w:r w:rsidR="00160089">
        <w:rPr>
          <w:rFonts w:ascii="Sakkal Majalla" w:hAnsi="Sakkal Majalla" w:cs="Sakkal Majalla"/>
          <w:sz w:val="32"/>
          <w:szCs w:val="32"/>
          <w:rtl/>
        </w:rPr>
        <w:fldChar w:fldCharType="separate"/>
      </w:r>
      <w:r w:rsidR="00160089" w:rsidRPr="006D2F31">
        <w:rPr>
          <w:rStyle w:val="Hyperlink"/>
          <w:rFonts w:ascii="Sakkal Majalla" w:hAnsi="Sakkal Majalla" w:cs="Sakkal Majalla"/>
          <w:sz w:val="32"/>
          <w:szCs w:val="32"/>
          <w:rtl/>
        </w:rPr>
        <w:t>الذكاء الاصطناعي</w:t>
      </w:r>
      <w:r w:rsidR="00160089">
        <w:rPr>
          <w:rFonts w:ascii="Sakkal Majalla" w:hAnsi="Sakkal Majalla" w:cs="Sakkal Majalla"/>
          <w:sz w:val="32"/>
          <w:szCs w:val="32"/>
          <w:rtl/>
        </w:rPr>
        <w:fldChar w:fldCharType="end"/>
      </w:r>
      <w:r w:rsidR="00160089">
        <w:rPr>
          <w:rFonts w:ascii="Sakkal Majalla" w:hAnsi="Sakkal Majalla" w:cs="Sakkal Majalla" w:hint="cs"/>
          <w:sz w:val="32"/>
          <w:szCs w:val="32"/>
          <w:rtl/>
        </w:rPr>
        <w:t>.</w:t>
      </w:r>
    </w:p>
    <w:p w14:paraId="36A690FD" w14:textId="4DB11CF9" w:rsidR="00670F00" w:rsidRDefault="00670F00" w:rsidP="00670F00">
      <w:pPr>
        <w:rPr>
          <w:rFonts w:ascii="Adobe Arabic" w:hAnsi="Adobe Arabic" w:cs="Adobe Arabic"/>
          <w:b/>
          <w:bCs/>
          <w:color w:val="2B5474"/>
          <w:kern w:val="24"/>
          <w:sz w:val="56"/>
          <w:szCs w:val="56"/>
          <w:rtl/>
          <w:lang w:bidi="ar-SY"/>
        </w:rPr>
      </w:pPr>
      <w:bookmarkStart w:id="8" w:name="_Hlk174799871"/>
      <w:r>
        <w:rPr>
          <w:rFonts w:asciiTheme="minorHAnsi" w:hAnsiTheme="minorHAnsi" w:cstheme="minorBidi"/>
          <w:noProof/>
          <w:color w:val="auto"/>
          <w:kern w:val="2"/>
          <w:sz w:val="22"/>
          <w:szCs w:val="22"/>
        </w:rPr>
        <w:lastRenderedPageBreak/>
        <mc:AlternateContent>
          <mc:Choice Requires="wpg">
            <w:drawing>
              <wp:inline distT="0" distB="0" distL="0" distR="0" wp14:anchorId="7AA3DC99" wp14:editId="4AAF99EE">
                <wp:extent cx="5633720" cy="593090"/>
                <wp:effectExtent l="0" t="4445" r="0" b="2540"/>
                <wp:docPr id="41695739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65297491"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2618824"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6236651"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F1375" w14:textId="77777777" w:rsidR="00670F00" w:rsidRDefault="00670F00" w:rsidP="00670F0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w14:anchorId="7AA3DC99" id="_x0000_s171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">
                <v:rect id="Rectangle 2074265687" o:spid="_x0000_s171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" fillcolor="#f2f2f2 [3052]" stroked="f" strokeweight="1pt"/>
                <v:rect id="Rectangle 2074265688" o:spid="_x0000_s171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" fillcolor="#168489" stroked="f" strokeweight="1pt"/>
                <v:shape id="TextBox 7" o:spid="_x0000_s171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" filled="f" stroked="f">
                  <v:textbox>
                    <w:txbxContent>
                      <w:p w14:paraId="360F1375" w14:textId="77777777" w:rsidR="00670F00" w:rsidRDefault="00670F00" w:rsidP="00670F0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2F1503DE" w14:textId="77777777" w:rsidR="00670F00" w:rsidRDefault="00670F00" w:rsidP="00670F00">
      <w:pPr>
        <w:pStyle w:val="af"/>
        <w:rPr>
          <w:color w:val="168489"/>
        </w:rPr>
      </w:pPr>
      <w:bookmarkStart w:id="9" w:name="_Hlk172220237"/>
      <w:r w:rsidRPr="00A84A2A">
        <w:rPr>
          <w:color w:val="168489"/>
          <w:rtl/>
        </w:rPr>
        <w:t>تم في هذه الجلسة مناقشة المواضيع والأفكار الآتية:</w:t>
      </w:r>
    </w:p>
    <w:p w14:paraId="3CFE6C8F" w14:textId="4BAB62C8" w:rsidR="00670F00" w:rsidRPr="00670F00" w:rsidRDefault="00670F00">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670F00">
        <w:rPr>
          <w:rFonts w:ascii="Sakkal Majalla" w:eastAsia="Times New Roman" w:hAnsi="Sakkal Majalla" w:cs="Sakkal Majalla"/>
          <w:kern w:val="2"/>
          <w:sz w:val="32"/>
          <w:szCs w:val="32"/>
          <w:rtl/>
        </w:rPr>
        <w:t xml:space="preserve">تعريف </w:t>
      </w:r>
      <w:hyperlink r:id="rId241"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670F00">
        <w:rPr>
          <w:rFonts w:ascii="Sakkal Majalla" w:eastAsia="Times New Roman" w:hAnsi="Sakkal Majalla" w:cs="Sakkal Majalla"/>
          <w:kern w:val="2"/>
          <w:sz w:val="32"/>
          <w:szCs w:val="32"/>
          <w:rtl/>
        </w:rPr>
        <w:t>وأنواعه</w:t>
      </w:r>
      <w:r w:rsidRPr="00670F00">
        <w:rPr>
          <w:rFonts w:ascii="Sakkal Majalla" w:eastAsia="Times New Roman" w:hAnsi="Sakkal Majalla" w:cs="Sakkal Majalla" w:hint="cs"/>
          <w:kern w:val="2"/>
          <w:sz w:val="32"/>
          <w:szCs w:val="32"/>
          <w:rtl/>
        </w:rPr>
        <w:t>.</w:t>
      </w:r>
    </w:p>
    <w:p w14:paraId="07977661" w14:textId="6517468C" w:rsidR="00670F00" w:rsidRPr="00670F00" w:rsidRDefault="00670F00">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670F00">
        <w:rPr>
          <w:rFonts w:ascii="Sakkal Majalla" w:eastAsia="Times New Roman" w:hAnsi="Sakkal Majalla" w:cs="Sakkal Majalla"/>
          <w:kern w:val="2"/>
          <w:sz w:val="32"/>
          <w:szCs w:val="32"/>
          <w:rtl/>
        </w:rPr>
        <w:t xml:space="preserve">أهمية </w:t>
      </w:r>
      <w:hyperlink r:id="rId242"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670F00">
        <w:rPr>
          <w:rFonts w:ascii="Sakkal Majalla" w:eastAsia="Times New Roman" w:hAnsi="Sakkal Majalla" w:cs="Sakkal Majalla"/>
          <w:kern w:val="2"/>
          <w:sz w:val="32"/>
          <w:szCs w:val="32"/>
          <w:rtl/>
        </w:rPr>
        <w:t>في العمل الحكومي</w:t>
      </w:r>
      <w:r w:rsidRPr="00670F00">
        <w:rPr>
          <w:rFonts w:ascii="Sakkal Majalla" w:eastAsia="Times New Roman" w:hAnsi="Sakkal Majalla" w:cs="Sakkal Majalla" w:hint="cs"/>
          <w:kern w:val="2"/>
          <w:sz w:val="32"/>
          <w:szCs w:val="32"/>
          <w:rtl/>
        </w:rPr>
        <w:t>.</w:t>
      </w:r>
    </w:p>
    <w:p w14:paraId="58A52534" w14:textId="45A98A02" w:rsidR="00670F00" w:rsidRPr="00670F00" w:rsidRDefault="00670F00">
      <w:pPr>
        <w:pStyle w:val="a5"/>
        <w:numPr>
          <w:ilvl w:val="0"/>
          <w:numId w:val="10"/>
        </w:numPr>
        <w:spacing w:before="240" w:after="240" w:line="360" w:lineRule="auto"/>
        <w:jc w:val="both"/>
        <w:rPr>
          <w:rFonts w:ascii="Sakkal Majalla" w:eastAsia="Times New Roman" w:hAnsi="Sakkal Majalla" w:cs="Sakkal Majalla"/>
          <w:kern w:val="2"/>
          <w:sz w:val="32"/>
          <w:szCs w:val="32"/>
        </w:rPr>
      </w:pPr>
      <w:r w:rsidRPr="00670F00">
        <w:rPr>
          <w:rFonts w:ascii="Sakkal Majalla" w:eastAsia="Times New Roman" w:hAnsi="Sakkal Majalla" w:cs="Sakkal Majalla"/>
          <w:kern w:val="2"/>
          <w:sz w:val="32"/>
          <w:szCs w:val="32"/>
          <w:rtl/>
        </w:rPr>
        <w:t xml:space="preserve">فرص </w:t>
      </w:r>
      <w:r w:rsidRPr="00670F00">
        <w:rPr>
          <w:rFonts w:ascii="Sakkal Majalla" w:eastAsia="Times New Roman" w:hAnsi="Sakkal Majalla" w:cs="Sakkal Majalla" w:hint="cs"/>
          <w:kern w:val="2"/>
          <w:sz w:val="32"/>
          <w:szCs w:val="32"/>
          <w:rtl/>
        </w:rPr>
        <w:t>ومعوّقات</w:t>
      </w:r>
      <w:r w:rsidRPr="00670F00">
        <w:rPr>
          <w:rFonts w:ascii="Sakkal Majalla" w:eastAsia="Times New Roman" w:hAnsi="Sakkal Majalla" w:cs="Sakkal Majalla"/>
          <w:kern w:val="2"/>
          <w:sz w:val="32"/>
          <w:szCs w:val="32"/>
          <w:rtl/>
        </w:rPr>
        <w:t xml:space="preserve"> تطبيق </w:t>
      </w:r>
      <w:hyperlink r:id="rId243"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670F00">
        <w:rPr>
          <w:rFonts w:ascii="Sakkal Majalla" w:eastAsia="Times New Roman" w:hAnsi="Sakkal Majalla" w:cs="Sakkal Majalla"/>
          <w:kern w:val="2"/>
          <w:sz w:val="32"/>
          <w:szCs w:val="32"/>
          <w:rtl/>
        </w:rPr>
        <w:t>في العمل الحكومي</w:t>
      </w:r>
      <w:r w:rsidRPr="00670F00">
        <w:rPr>
          <w:rFonts w:ascii="Sakkal Majalla" w:eastAsia="Times New Roman" w:hAnsi="Sakkal Majalla" w:cs="Sakkal Majalla" w:hint="cs"/>
          <w:kern w:val="2"/>
          <w:sz w:val="32"/>
          <w:szCs w:val="32"/>
          <w:rtl/>
        </w:rPr>
        <w:t>.</w:t>
      </w:r>
    </w:p>
    <w:p w14:paraId="52911E0C" w14:textId="3467818A" w:rsidR="00670F00" w:rsidRPr="00670F00" w:rsidRDefault="00670F00">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670F00">
        <w:rPr>
          <w:rFonts w:ascii="Sakkal Majalla" w:eastAsia="Times New Roman" w:hAnsi="Sakkal Majalla" w:cs="Sakkal Majalla"/>
          <w:kern w:val="2"/>
          <w:sz w:val="32"/>
          <w:szCs w:val="32"/>
          <w:rtl/>
        </w:rPr>
        <w:t xml:space="preserve">التحديات الأخلاقية والتنظيمية في استخدام </w:t>
      </w:r>
      <w:hyperlink r:id="rId244" w:history="1">
        <w:r w:rsidR="00160089" w:rsidRPr="006D2F31">
          <w:rPr>
            <w:rStyle w:val="Hyperlink"/>
            <w:rFonts w:ascii="Sakkal Majalla" w:hAnsi="Sakkal Majalla" w:cs="Sakkal Majalla"/>
            <w:sz w:val="32"/>
            <w:szCs w:val="32"/>
            <w:rtl/>
          </w:rPr>
          <w:t>الذكاء الاصطناعي</w:t>
        </w:r>
      </w:hyperlink>
      <w:r w:rsidRPr="00670F00">
        <w:rPr>
          <w:rFonts w:ascii="Sakkal Majalla" w:eastAsia="Times New Roman" w:hAnsi="Sakkal Majalla" w:cs="Sakkal Majalla" w:hint="cs"/>
          <w:kern w:val="2"/>
          <w:sz w:val="32"/>
          <w:szCs w:val="32"/>
          <w:rtl/>
        </w:rPr>
        <w:t>.</w:t>
      </w:r>
    </w:p>
    <w:p w14:paraId="6693F026" w14:textId="3E9AF9C0" w:rsidR="00670F00" w:rsidRPr="00670F00" w:rsidRDefault="00670F00">
      <w:pPr>
        <w:pStyle w:val="a5"/>
        <w:numPr>
          <w:ilvl w:val="0"/>
          <w:numId w:val="10"/>
        </w:numPr>
        <w:spacing w:before="240" w:after="240" w:line="360" w:lineRule="auto"/>
        <w:jc w:val="both"/>
        <w:rPr>
          <w:rFonts w:ascii="Sakkal Majalla" w:eastAsia="Times New Roman" w:hAnsi="Sakkal Majalla" w:cs="Sakkal Majalla"/>
          <w:kern w:val="2"/>
          <w:sz w:val="32"/>
          <w:szCs w:val="32"/>
        </w:rPr>
      </w:pPr>
      <w:r w:rsidRPr="00670F00">
        <w:rPr>
          <w:rFonts w:ascii="Sakkal Majalla" w:eastAsia="Times New Roman" w:hAnsi="Sakkal Majalla" w:cs="Sakkal Majalla"/>
          <w:kern w:val="2"/>
          <w:sz w:val="32"/>
          <w:szCs w:val="32"/>
          <w:rtl/>
        </w:rPr>
        <w:t xml:space="preserve">أمثلة لتطبيقات </w:t>
      </w:r>
      <w:hyperlink r:id="rId245"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670F00">
        <w:rPr>
          <w:rFonts w:ascii="Sakkal Majalla" w:eastAsia="Times New Roman" w:hAnsi="Sakkal Majalla" w:cs="Sakkal Majalla"/>
          <w:kern w:val="2"/>
          <w:sz w:val="32"/>
          <w:szCs w:val="32"/>
          <w:rtl/>
        </w:rPr>
        <w:t>في الحكومات العالمية</w:t>
      </w:r>
      <w:r w:rsidRPr="00670F00">
        <w:rPr>
          <w:rFonts w:ascii="Sakkal Majalla" w:eastAsia="Times New Roman" w:hAnsi="Sakkal Majalla" w:cs="Sakkal Majalla" w:hint="cs"/>
          <w:kern w:val="2"/>
          <w:sz w:val="32"/>
          <w:szCs w:val="32"/>
          <w:rtl/>
        </w:rPr>
        <w:t>.</w:t>
      </w:r>
    </w:p>
    <w:bookmarkEnd w:id="9"/>
    <w:p w14:paraId="544219D7" w14:textId="77777777" w:rsidR="00670F00" w:rsidRPr="00403819" w:rsidRDefault="00670F00" w:rsidP="00670F00"/>
    <w:p w14:paraId="06E61DCF" w14:textId="77777777" w:rsidR="00670F00" w:rsidRDefault="00670F00" w:rsidP="00670F00">
      <w:pPr>
        <w:tabs>
          <w:tab w:val="left" w:pos="8192"/>
        </w:tabs>
        <w:jc w:val="center"/>
        <w:rPr>
          <w:rFonts w:ascii="Adobe Arabic" w:hAnsi="Adobe Arabic" w:cs="Adobe Arabic"/>
          <w:b/>
          <w:bCs/>
          <w:color w:val="2B5474"/>
          <w:kern w:val="24"/>
          <w:sz w:val="56"/>
          <w:szCs w:val="56"/>
          <w:lang w:bidi="ar-SY"/>
        </w:rPr>
      </w:pPr>
      <w:r w:rsidRPr="00504A7D">
        <w:rPr>
          <w:noProof/>
        </w:rPr>
        <w:drawing>
          <wp:inline distT="0" distB="0" distL="0" distR="0" wp14:anchorId="4512335D" wp14:editId="66495438">
            <wp:extent cx="1219200" cy="1219200"/>
            <wp:effectExtent l="0" t="0" r="0" b="0"/>
            <wp:docPr id="2074267471" name="Picture 2074267471" descr="Contract ">
              <a:extLst xmlns:a="http://schemas.openxmlformats.org/drawingml/2006/main">
                <a:ext uri="{FF2B5EF4-FFF2-40B4-BE49-F238E27FC236}">
                  <a16:creationId xmlns:a16="http://schemas.microsoft.com/office/drawing/2014/main"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id="{00BCBFD7-8602-055E-4AD1-9266C033021D}"/>
                        </a:ext>
                      </a:extLst>
                    </pic:cNvPr>
                    <pic:cNvPicPr>
                      <a:picLocks noChangeAspect="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bookmarkEnd w:id="8"/>
    <w:p w14:paraId="34196760" w14:textId="150ACF35" w:rsidR="00675E6B" w:rsidRPr="00675E6B" w:rsidRDefault="00675E6B" w:rsidP="00675E6B">
      <w:pPr>
        <w:rPr>
          <w:rFonts w:ascii="Sakkal Majalla" w:hAnsi="Sakkal Majalla"/>
          <w:sz w:val="34"/>
          <w:rtl/>
        </w:rPr>
        <w:sectPr w:rsidR="00675E6B" w:rsidRPr="00675E6B" w:rsidSect="00FA1FE9">
          <w:headerReference w:type="first" r:id="rId247"/>
          <w:footerReference w:type="first" r:id="rId248"/>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A1F3D91"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69EE682C"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087A593" w14:textId="77777777" w:rsidTr="00F01FA2">
        <w:tc>
          <w:tcPr>
            <w:tcW w:w="2612" w:type="pct"/>
            <w:tcBorders>
              <w:left w:val="single" w:sz="4" w:space="0" w:color="168489"/>
              <w:right w:val="single" w:sz="4" w:space="0" w:color="168489"/>
            </w:tcBorders>
            <w:shd w:val="clear" w:color="auto" w:fill="auto"/>
          </w:tcPr>
          <w:p w14:paraId="1B89DEDC" w14:textId="77777777" w:rsidR="00F01FA2" w:rsidRDefault="00F01FA2" w:rsidP="00F01FA2">
            <w:pPr>
              <w:pStyle w:val="bold"/>
              <w:jc w:val="center"/>
              <w:rPr>
                <w:color w:val="168489"/>
                <w:sz w:val="40"/>
                <w:szCs w:val="40"/>
                <w:rtl/>
                <w:lang w:bidi="ar-EG"/>
              </w:rPr>
            </w:pPr>
            <w:r>
              <w:rPr>
                <w:noProof/>
              </w:rPr>
              <w:drawing>
                <wp:inline distT="0" distB="0" distL="0" distR="0" wp14:anchorId="287E71FA" wp14:editId="15E74FA7">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8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3376914"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FC6DEDC" w14:textId="77777777" w:rsidR="00F01FA2" w:rsidRDefault="00F01FA2" w:rsidP="00F01FA2">
            <w:pPr>
              <w:pStyle w:val="bold"/>
              <w:jc w:val="center"/>
              <w:rPr>
                <w:color w:val="168489"/>
                <w:sz w:val="40"/>
                <w:szCs w:val="40"/>
                <w:rtl/>
                <w:lang w:bidi="ar-EG"/>
              </w:rPr>
            </w:pPr>
            <w:r>
              <w:rPr>
                <w:noProof/>
              </w:rPr>
              <w:drawing>
                <wp:inline distT="0" distB="0" distL="0" distR="0" wp14:anchorId="65E76640" wp14:editId="794A820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8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B607969"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5F1E82AA" w14:textId="202B02DB"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347E3CC7" wp14:editId="266F8AC2">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8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70867AF" w14:textId="77777777" w:rsidTr="00F01FA2">
        <w:tc>
          <w:tcPr>
            <w:tcW w:w="2612" w:type="pct"/>
            <w:tcBorders>
              <w:left w:val="single" w:sz="4" w:space="0" w:color="168489"/>
              <w:right w:val="single" w:sz="4" w:space="0" w:color="168489"/>
            </w:tcBorders>
            <w:vAlign w:val="center"/>
          </w:tcPr>
          <w:p w14:paraId="5EE7CEDE" w14:textId="5613670D" w:rsidR="00F01FA2"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color w:val="0D0D0D" w:themeColor="text1" w:themeTint="F2"/>
                <w:sz w:val="28"/>
                <w:szCs w:val="28"/>
                <w:rtl/>
                <w:lang w:bidi="ar-EG"/>
              </w:rPr>
              <w:t xml:space="preserve">الذكاء الاصطناعي في تحسين الخدمات الحكومية </w:t>
            </w:r>
            <w:r w:rsidR="00F01FA2" w:rsidRPr="00544B25">
              <w:rPr>
                <w:rFonts w:ascii="Adobe Arabic" w:eastAsia="Calibri" w:hAnsi="Adobe Arabic" w:cs="Adobe Arabic"/>
                <w:color w:val="0D0D0D" w:themeColor="text1" w:themeTint="F2"/>
                <w:sz w:val="28"/>
                <w:szCs w:val="28"/>
                <w:rtl/>
                <w:lang w:bidi="ar-EG"/>
              </w:rPr>
              <w:t>.</w:t>
            </w:r>
          </w:p>
          <w:p w14:paraId="7DF80C03" w14:textId="47A236E9" w:rsidR="00F01FA2"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color w:val="0D0D0D" w:themeColor="text1" w:themeTint="F2"/>
                <w:sz w:val="28"/>
                <w:szCs w:val="28"/>
                <w:rtl/>
                <w:lang w:bidi="ar-EG"/>
              </w:rPr>
              <w:t xml:space="preserve">تحسين اتخاذ القرارات في القطاع الحكومي </w:t>
            </w:r>
            <w:r w:rsidR="00F01FA2" w:rsidRPr="00544B25">
              <w:rPr>
                <w:rFonts w:ascii="Adobe Arabic" w:eastAsia="Calibri" w:hAnsi="Adobe Arabic" w:cs="Adobe Arabic"/>
                <w:color w:val="0D0D0D" w:themeColor="text1" w:themeTint="F2"/>
                <w:sz w:val="28"/>
                <w:szCs w:val="28"/>
                <w:rtl/>
                <w:lang w:bidi="ar-EG"/>
              </w:rPr>
              <w:t>.</w:t>
            </w:r>
          </w:p>
          <w:p w14:paraId="2FF1C87A" w14:textId="6C689A39" w:rsidR="00F01FA2"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color w:val="0D0D0D" w:themeColor="text1" w:themeTint="F2"/>
                <w:sz w:val="28"/>
                <w:szCs w:val="28"/>
                <w:rtl/>
                <w:lang w:bidi="ar-EG"/>
              </w:rPr>
              <w:t xml:space="preserve">الأتمتة في العمل الحكومي </w:t>
            </w:r>
            <w:r w:rsidR="00F01FA2" w:rsidRPr="00544B25">
              <w:rPr>
                <w:rFonts w:ascii="Adobe Arabic" w:eastAsia="Calibri" w:hAnsi="Adobe Arabic" w:cs="Adobe Arabic"/>
                <w:color w:val="0D0D0D" w:themeColor="text1" w:themeTint="F2"/>
                <w:sz w:val="28"/>
                <w:szCs w:val="28"/>
                <w:rtl/>
                <w:lang w:bidi="ar-EG"/>
              </w:rPr>
              <w:t>.</w:t>
            </w:r>
          </w:p>
          <w:p w14:paraId="69A4ADAF" w14:textId="07BB56C5" w:rsidR="00F01FA2"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color w:val="0D0D0D" w:themeColor="text1" w:themeTint="F2"/>
                <w:sz w:val="28"/>
                <w:szCs w:val="28"/>
                <w:rtl/>
                <w:lang w:bidi="ar-EG"/>
              </w:rPr>
              <w:t xml:space="preserve">دور الذكاء الاصطناعي في الأمن وإدارة الكوارث </w:t>
            </w:r>
            <w:r w:rsidR="00F01FA2" w:rsidRPr="00544B25">
              <w:rPr>
                <w:rFonts w:ascii="Adobe Arabic" w:eastAsia="Calibri" w:hAnsi="Adobe Arabic" w:cs="Adobe Arabic"/>
                <w:color w:val="0D0D0D" w:themeColor="text1" w:themeTint="F2"/>
                <w:sz w:val="28"/>
                <w:szCs w:val="28"/>
                <w:rtl/>
                <w:lang w:bidi="ar-EG"/>
              </w:rPr>
              <w:t>.</w:t>
            </w:r>
          </w:p>
          <w:p w14:paraId="6DA809B5" w14:textId="2A2E3BF7" w:rsidR="00F01FA2" w:rsidRPr="00544B25" w:rsidRDefault="00544B25">
            <w:pPr>
              <w:pStyle w:val="a5"/>
              <w:numPr>
                <w:ilvl w:val="0"/>
                <w:numId w:val="3"/>
              </w:numPr>
              <w:spacing w:after="0" w:line="276" w:lineRule="auto"/>
              <w:jc w:val="lowKashida"/>
              <w:rPr>
                <w:rFonts w:ascii="Adobe Arabic" w:eastAsia="Calibri" w:hAnsi="Adobe Arabic" w:cs="Adobe Arabic"/>
                <w:b/>
                <w:bCs/>
                <w:color w:val="0D0D0D" w:themeColor="text1" w:themeTint="F2"/>
                <w:sz w:val="28"/>
                <w:szCs w:val="28"/>
                <w:rtl/>
                <w:lang w:bidi="ar-EG"/>
              </w:rPr>
            </w:pPr>
            <w:r w:rsidRPr="00544B25">
              <w:rPr>
                <w:rFonts w:ascii="Adobe Arabic" w:eastAsia="Calibri" w:hAnsi="Adobe Arabic" w:cs="Adobe Arabic"/>
                <w:color w:val="0D0D0D" w:themeColor="text1" w:themeTint="F2"/>
                <w:sz w:val="28"/>
                <w:szCs w:val="28"/>
                <w:rtl/>
                <w:lang w:bidi="ar-EG"/>
              </w:rPr>
              <w:t xml:space="preserve">التأثير المستقبلي للذكاء الاصطناعي على الوظائف الحكومية </w:t>
            </w:r>
            <w:r w:rsidR="00F01FA2" w:rsidRPr="00544B25">
              <w:rPr>
                <w:rFonts w:ascii="Adobe Arabic" w:eastAsia="Calibri" w:hAnsi="Adobe Arabic" w:cs="Adobe Arabic"/>
                <w:color w:val="0D0D0D" w:themeColor="text1" w:themeTint="F2"/>
                <w:sz w:val="28"/>
                <w:szCs w:val="28"/>
                <w:rtl/>
                <w:lang w:bidi="ar-EG"/>
              </w:rPr>
              <w:t>.</w:t>
            </w:r>
          </w:p>
        </w:tc>
        <w:tc>
          <w:tcPr>
            <w:tcW w:w="1809" w:type="pct"/>
            <w:tcBorders>
              <w:left w:val="single" w:sz="4" w:space="0" w:color="168489"/>
              <w:right w:val="single" w:sz="4" w:space="0" w:color="168489"/>
            </w:tcBorders>
            <w:vAlign w:val="center"/>
          </w:tcPr>
          <w:p w14:paraId="1DDD8C93" w14:textId="77777777" w:rsidR="00544B25"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hint="cs"/>
                <w:color w:val="0D0D0D" w:themeColor="text1" w:themeTint="F2"/>
                <w:sz w:val="28"/>
                <w:szCs w:val="28"/>
                <w:rtl/>
                <w:lang w:bidi="ar-EG"/>
              </w:rPr>
              <w:t>استخدام فيديوهات تدريبية.</w:t>
            </w:r>
          </w:p>
          <w:p w14:paraId="576692D5" w14:textId="77777777" w:rsidR="00544B25"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hint="cs"/>
                <w:color w:val="0D0D0D" w:themeColor="text1" w:themeTint="F2"/>
                <w:sz w:val="28"/>
                <w:szCs w:val="28"/>
                <w:rtl/>
                <w:lang w:bidi="ar-EG"/>
              </w:rPr>
              <w:t xml:space="preserve">تطبيق </w:t>
            </w:r>
            <w:r w:rsidRPr="00544B25">
              <w:rPr>
                <w:rFonts w:ascii="Adobe Arabic" w:eastAsia="Calibri" w:hAnsi="Adobe Arabic" w:cs="Adobe Arabic"/>
                <w:color w:val="0D0D0D" w:themeColor="text1" w:themeTint="F2"/>
                <w:sz w:val="28"/>
                <w:szCs w:val="28"/>
                <w:rtl/>
                <w:lang w:bidi="ar-EG"/>
              </w:rPr>
              <w:t>العصف الذهني.</w:t>
            </w:r>
          </w:p>
          <w:p w14:paraId="151BCE66" w14:textId="77777777" w:rsidR="00544B25"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544B25">
              <w:rPr>
                <w:rFonts w:ascii="Adobe Arabic" w:eastAsia="Calibri" w:hAnsi="Adobe Arabic" w:cs="Adobe Arabic" w:hint="cs"/>
                <w:color w:val="0D0D0D" w:themeColor="text1" w:themeTint="F2"/>
                <w:sz w:val="28"/>
                <w:szCs w:val="28"/>
                <w:rtl/>
                <w:lang w:bidi="ar-EG"/>
              </w:rPr>
              <w:t>محاكاة مواقف تدريبية.</w:t>
            </w:r>
          </w:p>
          <w:p w14:paraId="66C9CA70" w14:textId="77777777" w:rsidR="00544B25"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544B25">
              <w:rPr>
                <w:rFonts w:ascii="Adobe Arabic" w:eastAsia="Calibri" w:hAnsi="Adobe Arabic" w:cs="Adobe Arabic" w:hint="cs"/>
                <w:color w:val="0D0D0D" w:themeColor="text1" w:themeTint="F2"/>
                <w:sz w:val="28"/>
                <w:szCs w:val="28"/>
                <w:rtl/>
                <w:lang w:bidi="ar-EG"/>
              </w:rPr>
              <w:t>التوجيه والتدريب الشخصي.</w:t>
            </w:r>
          </w:p>
          <w:p w14:paraId="66680B0B" w14:textId="77777777" w:rsidR="00544B25"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544B25">
              <w:rPr>
                <w:rFonts w:ascii="Adobe Arabic" w:eastAsia="Calibri" w:hAnsi="Adobe Arabic" w:cs="Adobe Arabic" w:hint="cs"/>
                <w:color w:val="0D0D0D" w:themeColor="text1" w:themeTint="F2"/>
                <w:sz w:val="28"/>
                <w:szCs w:val="28"/>
                <w:rtl/>
                <w:lang w:bidi="ar-EG"/>
              </w:rPr>
              <w:t>تنظيم نقا</w:t>
            </w:r>
            <w:r w:rsidRPr="00544B25">
              <w:rPr>
                <w:rFonts w:ascii="Adobe Arabic" w:eastAsia="Calibri" w:hAnsi="Adobe Arabic" w:cs="Adobe Arabic"/>
                <w:color w:val="0D0D0D" w:themeColor="text1" w:themeTint="F2"/>
                <w:sz w:val="28"/>
                <w:szCs w:val="28"/>
                <w:rtl/>
                <w:lang w:bidi="ar-EG"/>
              </w:rPr>
              <w:t>شات جماعية.</w:t>
            </w:r>
          </w:p>
          <w:p w14:paraId="64F82BC2" w14:textId="096CE685" w:rsidR="00F01FA2" w:rsidRPr="00544B25" w:rsidRDefault="00544B25">
            <w:pPr>
              <w:pStyle w:val="a5"/>
              <w:numPr>
                <w:ilvl w:val="0"/>
                <w:numId w:val="3"/>
              </w:numPr>
              <w:spacing w:after="0" w:line="276" w:lineRule="auto"/>
              <w:jc w:val="lowKashida"/>
              <w:rPr>
                <w:rFonts w:ascii="Adobe Arabic" w:eastAsia="Calibri" w:hAnsi="Adobe Arabic" w:cs="Adobe Arabic"/>
                <w:color w:val="0D0D0D" w:themeColor="text1" w:themeTint="F2"/>
                <w:sz w:val="32"/>
                <w:szCs w:val="32"/>
                <w:rtl/>
                <w:lang w:bidi="ar-EG"/>
              </w:rPr>
            </w:pPr>
            <w:r w:rsidRPr="00544B25">
              <w:rPr>
                <w:rFonts w:ascii="Adobe Arabic" w:eastAsia="Calibri" w:hAnsi="Adobe Arabic" w:cs="Adobe Arabic" w:hint="cs"/>
                <w:color w:val="0D0D0D" w:themeColor="text1" w:themeTint="F2"/>
                <w:sz w:val="28"/>
                <w:szCs w:val="28"/>
                <w:rtl/>
                <w:lang w:bidi="ar-EG"/>
              </w:rPr>
              <w:t xml:space="preserve">تنفيذ </w:t>
            </w:r>
            <w:r w:rsidRPr="00544B25">
              <w:rPr>
                <w:rFonts w:ascii="Adobe Arabic" w:eastAsia="Calibri" w:hAnsi="Adobe Arabic" w:cs="Adobe Arabic"/>
                <w:color w:val="0D0D0D" w:themeColor="text1" w:themeTint="F2"/>
                <w:sz w:val="28"/>
                <w:szCs w:val="28"/>
                <w:rtl/>
                <w:lang w:bidi="ar-EG"/>
              </w:rPr>
              <w:t>أنشطة تعاونيّة.</w:t>
            </w:r>
          </w:p>
        </w:tc>
        <w:tc>
          <w:tcPr>
            <w:tcW w:w="579" w:type="pct"/>
            <w:tcBorders>
              <w:left w:val="single" w:sz="4" w:space="0" w:color="168489"/>
              <w:right w:val="single" w:sz="4" w:space="0" w:color="168489"/>
            </w:tcBorders>
            <w:vAlign w:val="center"/>
          </w:tcPr>
          <w:p w14:paraId="1FB39283"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3153628" w14:textId="7FD85B29"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7FCB6DAD" wp14:editId="7D79EF8D">
                <wp:simplePos x="0" y="0"/>
                <wp:positionH relativeFrom="column">
                  <wp:posOffset>47625</wp:posOffset>
                </wp:positionH>
                <wp:positionV relativeFrom="paragraph">
                  <wp:posOffset>-466725</wp:posOffset>
                </wp:positionV>
                <wp:extent cx="6148650" cy="6918960"/>
                <wp:effectExtent l="0" t="0" r="5080" b="0"/>
                <wp:wrapNone/>
                <wp:docPr id="175" name="Group 175"/>
                <wp:cNvGraphicFramePr/>
                <a:graphic xmlns:a="http://schemas.openxmlformats.org/drawingml/2006/main">
                  <a:graphicData uri="http://schemas.microsoft.com/office/word/2010/wordprocessingGroup">
                    <wpg:wgp>
                      <wpg:cNvGrpSpPr/>
                      <wpg:grpSpPr>
                        <a:xfrm>
                          <a:off x="0" y="0"/>
                          <a:ext cx="6148650" cy="6918960"/>
                          <a:chOff x="-76200" y="0"/>
                          <a:chExt cx="6148650" cy="6918960"/>
                        </a:xfrm>
                      </wpg:grpSpPr>
                      <wpg:grpSp>
                        <wpg:cNvPr id="176" name="Group 176"/>
                        <wpg:cNvGrpSpPr/>
                        <wpg:grpSpPr>
                          <a:xfrm>
                            <a:off x="-76200" y="2571750"/>
                            <a:ext cx="5662594" cy="4347210"/>
                            <a:chOff x="-238130" y="0"/>
                            <a:chExt cx="5662669" cy="4347519"/>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64" cstate="print">
                                  <a:lum bright="70000" contrast="-70000"/>
                                  <a:extLst>
                                    <a:ext uri="{BEBA8EAE-BF5A-486C-A8C5-ECC9F3942E4B}">
                                      <a14:imgProps xmlns:a14="http://schemas.microsoft.com/office/drawing/2010/main">
                                        <a14:imgLayer r:embed="rId6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07F8834B" w14:textId="097CACCC" w:rsidR="00F01FA2" w:rsidRPr="00BC6FB1" w:rsidRDefault="00160089" w:rsidP="00160089">
                                  <w:pPr>
                                    <w:jc w:val="center"/>
                                    <w:rPr>
                                      <w:rFonts w:ascii="Adobe Arabic" w:eastAsia="GE Dinar One" w:hAnsi="Adobe Arabic" w:cs="Adobe Arabic"/>
                                      <w:b/>
                                      <w:bCs/>
                                      <w:color w:val="000000"/>
                                      <w:kern w:val="24"/>
                                      <w:sz w:val="44"/>
                                      <w:szCs w:val="44"/>
                                      <w:lang w:bidi="ar-SY"/>
                                    </w:rPr>
                                  </w:pPr>
                                  <w:hyperlink r:id="rId249" w:history="1">
                                    <w:r w:rsidR="00F01FA2" w:rsidRPr="00160089">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63D19A87" w14:textId="58670657" w:rsidR="00F01FA2" w:rsidRPr="00BC6FB1" w:rsidRDefault="00160089" w:rsidP="00160089">
                                  <w:pPr>
                                    <w:jc w:val="center"/>
                                    <w:rPr>
                                      <w:rFonts w:ascii="Adobe Arabic" w:eastAsia="GE Dinar One" w:hAnsi="Adobe Arabic" w:cs="Adobe Arabic" w:hint="cs"/>
                                      <w:b/>
                                      <w:bCs/>
                                      <w:color w:val="000000"/>
                                      <w:kern w:val="24"/>
                                      <w:sz w:val="44"/>
                                      <w:szCs w:val="44"/>
                                      <w:lang w:bidi="ar-JO"/>
                                    </w:rPr>
                                  </w:pPr>
                                  <w:hyperlink r:id="rId250" w:history="1">
                                    <w:r w:rsidR="00F01FA2" w:rsidRPr="00160089">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68" cstate="print">
                                <a:lum bright="70000" contrast="-70000"/>
                                <a:extLst>
                                  <a:ext uri="{BEBA8EAE-BF5A-486C-A8C5-ECC9F3942E4B}">
                                    <a14:imgProps xmlns:a14="http://schemas.microsoft.com/office/drawing/2010/main">
                                      <a14:imgLayer r:embed="rId6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672748" y="588900"/>
                              <a:ext cx="2751791" cy="3705275"/>
                            </a:xfrm>
                            <a:prstGeom prst="rect">
                              <a:avLst/>
                            </a:prstGeom>
                            <a:noFill/>
                            <a:ln w="6350">
                              <a:noFill/>
                            </a:ln>
                          </wps:spPr>
                          <wps:txbx>
                            <w:txbxContent>
                              <w:p w14:paraId="4C7223F8" w14:textId="31679951" w:rsidR="00544B25" w:rsidRPr="00544B25" w:rsidRDefault="00160089" w:rsidP="00160089">
                                <w:pPr>
                                  <w:jc w:val="left"/>
                                  <w:rPr>
                                    <w:rFonts w:ascii="Adobe Arabic" w:eastAsia="GE Dinar One" w:hAnsi="Adobe Arabic" w:cs="Adobe Arabic"/>
                                    <w:color w:val="000000"/>
                                    <w:kern w:val="24"/>
                                    <w:sz w:val="32"/>
                                    <w:szCs w:val="32"/>
                                    <w:rtl/>
                                    <w:lang w:bidi="ar-SY"/>
                                  </w:rPr>
                                </w:pPr>
                                <w:hyperlink r:id="rId251" w:history="1">
                                  <w:r w:rsidR="00544B25" w:rsidRPr="00160089">
                                    <w:rPr>
                                      <w:rStyle w:val="Hyperlink"/>
                                      <w:rFonts w:ascii="Adobe Arabic" w:eastAsia="GE Dinar One" w:hAnsi="Adobe Arabic" w:cs="Adobe Arabic" w:hint="cs"/>
                                      <w:kern w:val="24"/>
                                      <w:sz w:val="32"/>
                                      <w:szCs w:val="32"/>
                                      <w:rtl/>
                                      <w:lang w:bidi="ar-SY"/>
                                    </w:rPr>
                                    <w:t>عند الانتهاء من تنفيذ أنشطة هذه الجلسة التدريبية، سيتمكّن المشاركون من</w:t>
                                  </w:r>
                                </w:hyperlink>
                                <w:r w:rsidR="00544B25" w:rsidRPr="00544B25">
                                  <w:rPr>
                                    <w:rFonts w:ascii="Adobe Arabic" w:eastAsia="GE Dinar One" w:hAnsi="Adobe Arabic" w:cs="Adobe Arabic" w:hint="cs"/>
                                    <w:color w:val="000000"/>
                                    <w:kern w:val="24"/>
                                    <w:sz w:val="32"/>
                                    <w:szCs w:val="32"/>
                                    <w:rtl/>
                                    <w:lang w:bidi="ar-SY"/>
                                  </w:rPr>
                                  <w:t>:</w:t>
                                </w:r>
                              </w:p>
                              <w:p w14:paraId="51DAC0A0"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lang w:bidi="ar-SY"/>
                                  </w:rPr>
                                </w:pPr>
                                <w:r w:rsidRPr="00544B25">
                                  <w:rPr>
                                    <w:rFonts w:ascii="Adobe Arabic" w:eastAsia="GE Dinar One" w:hAnsi="Adobe Arabic" w:cs="Adobe Arabic" w:hint="cs"/>
                                    <w:color w:val="000000"/>
                                    <w:kern w:val="24"/>
                                    <w:sz w:val="32"/>
                                    <w:szCs w:val="32"/>
                                    <w:rtl/>
                                    <w:lang w:bidi="ar-SY"/>
                                  </w:rPr>
                                  <w:t xml:space="preserve">توضيح دور </w:t>
                                </w:r>
                                <w:r w:rsidRPr="00544B25">
                                  <w:rPr>
                                    <w:rFonts w:ascii="Adobe Arabic" w:eastAsia="GE Dinar One" w:hAnsi="Adobe Arabic" w:cs="Adobe Arabic"/>
                                    <w:color w:val="000000"/>
                                    <w:kern w:val="24"/>
                                    <w:sz w:val="32"/>
                                    <w:szCs w:val="32"/>
                                    <w:rtl/>
                                    <w:lang w:bidi="ar-SY"/>
                                  </w:rPr>
                                  <w:t>الذكاء الاصطناعي في تحسين الخدمات الحكومية</w:t>
                                </w:r>
                                <w:r w:rsidRPr="00544B25">
                                  <w:rPr>
                                    <w:rFonts w:ascii="Adobe Arabic" w:eastAsia="GE Dinar One" w:hAnsi="Adobe Arabic" w:cs="Adobe Arabic" w:hint="cs"/>
                                    <w:color w:val="000000"/>
                                    <w:kern w:val="24"/>
                                    <w:sz w:val="32"/>
                                    <w:szCs w:val="32"/>
                                    <w:rtl/>
                                    <w:lang w:bidi="ar-SY"/>
                                  </w:rPr>
                                  <w:t>.</w:t>
                                </w:r>
                              </w:p>
                              <w:p w14:paraId="501CAAAB"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مناقشة كيفية </w:t>
                                </w:r>
                                <w:r w:rsidRPr="00544B25">
                                  <w:rPr>
                                    <w:rFonts w:ascii="Adobe Arabic" w:eastAsia="GE Dinar One" w:hAnsi="Adobe Arabic" w:cs="Adobe Arabic"/>
                                    <w:color w:val="000000"/>
                                    <w:kern w:val="24"/>
                                    <w:sz w:val="32"/>
                                    <w:szCs w:val="32"/>
                                    <w:rtl/>
                                    <w:lang w:bidi="ar-SY"/>
                                  </w:rPr>
                                  <w:t>تحسين اتخاذ القرارات في القطاع الحكومي</w:t>
                                </w:r>
                                <w:r w:rsidRPr="00544B25">
                                  <w:rPr>
                                    <w:rFonts w:ascii="Adobe Arabic" w:eastAsia="GE Dinar One" w:hAnsi="Adobe Arabic" w:cs="Adobe Arabic" w:hint="cs"/>
                                    <w:color w:val="000000"/>
                                    <w:kern w:val="24"/>
                                    <w:sz w:val="32"/>
                                    <w:szCs w:val="32"/>
                                    <w:rtl/>
                                    <w:lang w:bidi="ar-SY"/>
                                  </w:rPr>
                                  <w:t xml:space="preserve"> باستخدام الذكاء الاصطناعي.</w:t>
                                </w:r>
                              </w:p>
                              <w:p w14:paraId="76CC3537"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توضيح </w:t>
                                </w:r>
                                <w:r w:rsidRPr="00544B25">
                                  <w:rPr>
                                    <w:rFonts w:ascii="Adobe Arabic" w:eastAsia="GE Dinar One" w:hAnsi="Adobe Arabic" w:cs="Adobe Arabic"/>
                                    <w:color w:val="000000"/>
                                    <w:kern w:val="24"/>
                                    <w:sz w:val="32"/>
                                    <w:szCs w:val="32"/>
                                    <w:rtl/>
                                    <w:lang w:bidi="ar-SY"/>
                                  </w:rPr>
                                  <w:t>أبرز مجالات الأتمتة في العمل الحكومي وكيفية الاستفادة منها</w:t>
                                </w:r>
                                <w:r w:rsidRPr="00544B25">
                                  <w:rPr>
                                    <w:rFonts w:ascii="Adobe Arabic" w:eastAsia="GE Dinar One" w:hAnsi="Adobe Arabic" w:cs="Adobe Arabic" w:hint="cs"/>
                                    <w:color w:val="000000"/>
                                    <w:kern w:val="24"/>
                                    <w:sz w:val="32"/>
                                    <w:szCs w:val="32"/>
                                    <w:rtl/>
                                    <w:lang w:bidi="ar-SY"/>
                                  </w:rPr>
                                  <w:t>.</w:t>
                                </w:r>
                              </w:p>
                              <w:p w14:paraId="132269AE"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مناقشة </w:t>
                                </w:r>
                                <w:r w:rsidRPr="00544B25">
                                  <w:rPr>
                                    <w:rFonts w:ascii="Adobe Arabic" w:eastAsia="GE Dinar One" w:hAnsi="Adobe Arabic" w:cs="Adobe Arabic"/>
                                    <w:color w:val="000000"/>
                                    <w:kern w:val="24"/>
                                    <w:sz w:val="32"/>
                                    <w:szCs w:val="32"/>
                                    <w:rtl/>
                                    <w:lang w:bidi="ar-SY"/>
                                  </w:rPr>
                                  <w:t>دور الذكاء الاصطناعي في الأمن وإدارة الكوارث</w:t>
                                </w:r>
                                <w:r w:rsidRPr="00544B25">
                                  <w:rPr>
                                    <w:rFonts w:ascii="Adobe Arabic" w:eastAsia="GE Dinar One" w:hAnsi="Adobe Arabic" w:cs="Adobe Arabic" w:hint="cs"/>
                                    <w:color w:val="000000"/>
                                    <w:kern w:val="24"/>
                                    <w:sz w:val="32"/>
                                    <w:szCs w:val="32"/>
                                    <w:rtl/>
                                    <w:lang w:bidi="ar-SY"/>
                                  </w:rPr>
                                  <w:t>.</w:t>
                                </w:r>
                              </w:p>
                              <w:p w14:paraId="2A3D04DD"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تحليل </w:t>
                                </w:r>
                                <w:r w:rsidRPr="00544B25">
                                  <w:rPr>
                                    <w:rFonts w:ascii="Adobe Arabic" w:eastAsia="GE Dinar One" w:hAnsi="Adobe Arabic" w:cs="Adobe Arabic"/>
                                    <w:color w:val="000000"/>
                                    <w:kern w:val="24"/>
                                    <w:sz w:val="32"/>
                                    <w:szCs w:val="32"/>
                                    <w:rtl/>
                                    <w:lang w:bidi="ar-SY"/>
                                  </w:rPr>
                                  <w:t>التأثير المستقبلي للذكاء الاصطناعي على الوظائف الحكومية</w:t>
                                </w:r>
                                <w:r w:rsidRPr="00544B25">
                                  <w:rPr>
                                    <w:rFonts w:ascii="Adobe Arabic" w:eastAsia="GE Dinar One" w:hAnsi="Adobe Arabic" w:cs="Adobe Arabic" w:hint="cs"/>
                                    <w:color w:val="000000"/>
                                    <w:kern w:val="24"/>
                                    <w:sz w:val="32"/>
                                    <w:szCs w:val="32"/>
                                    <w:rtl/>
                                    <w:lang w:bidi="ar-SY"/>
                                  </w:rPr>
                                  <w:t>.</w:t>
                                </w:r>
                              </w:p>
                              <w:p w14:paraId="1752B55B" w14:textId="7A3E8B47" w:rsidR="00F01FA2" w:rsidRPr="00544B25" w:rsidRDefault="00F01FA2" w:rsidP="00544B25">
                                <w:pPr>
                                  <w:pStyle w:val="a5"/>
                                  <w:spacing w:line="276"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38130" y="706972"/>
                              <a:ext cx="2493442" cy="3640547"/>
                            </a:xfrm>
                            <a:prstGeom prst="rect">
                              <a:avLst/>
                            </a:prstGeom>
                            <a:noFill/>
                            <a:ln w="6350">
                              <a:noFill/>
                            </a:ln>
                          </wps:spPr>
                          <wps:txbx>
                            <w:txbxContent>
                              <w:p w14:paraId="01967FBB"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مشاهدة فيديو تدريبي.</w:t>
                                </w:r>
                              </w:p>
                              <w:p w14:paraId="05AEDD63"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الذكاء الاصطناعي في تحسين الخدمات الحكومية</w:t>
                                </w:r>
                                <w:r w:rsidRPr="00544B25">
                                  <w:rPr>
                                    <w:rFonts w:ascii="Adobe Arabic" w:eastAsia="GE Dinar One" w:hAnsi="Adobe Arabic" w:cs="Adobe Arabic" w:hint="cs"/>
                                    <w:color w:val="000000"/>
                                    <w:kern w:val="24"/>
                                    <w:sz w:val="32"/>
                                    <w:szCs w:val="32"/>
                                    <w:rtl/>
                                    <w:lang w:bidi="ar-SY"/>
                                  </w:rPr>
                                  <w:t>.</w:t>
                                </w:r>
                              </w:p>
                              <w:p w14:paraId="206FD823"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تحسين اتخاذ القرارات في القطاع الحكومي</w:t>
                                </w:r>
                                <w:r w:rsidRPr="00544B25">
                                  <w:rPr>
                                    <w:rFonts w:ascii="Adobe Arabic" w:eastAsia="GE Dinar One" w:hAnsi="Adobe Arabic" w:cs="Adobe Arabic" w:hint="cs"/>
                                    <w:color w:val="000000"/>
                                    <w:kern w:val="24"/>
                                    <w:sz w:val="32"/>
                                    <w:szCs w:val="32"/>
                                    <w:rtl/>
                                    <w:lang w:bidi="ar-SY"/>
                                  </w:rPr>
                                  <w:t>.</w:t>
                                </w:r>
                              </w:p>
                              <w:p w14:paraId="7DC38C63"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تمرين.</w:t>
                                </w:r>
                              </w:p>
                              <w:p w14:paraId="51EDB26E"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الأتمتة في العمل الحكومي</w:t>
                                </w:r>
                                <w:r w:rsidRPr="00544B25">
                                  <w:rPr>
                                    <w:rFonts w:ascii="Adobe Arabic" w:eastAsia="GE Dinar One" w:hAnsi="Adobe Arabic" w:cs="Adobe Arabic" w:hint="cs"/>
                                    <w:color w:val="000000"/>
                                    <w:kern w:val="24"/>
                                    <w:sz w:val="32"/>
                                    <w:szCs w:val="32"/>
                                    <w:rtl/>
                                    <w:lang w:bidi="ar-SY"/>
                                  </w:rPr>
                                  <w:t>.</w:t>
                                </w:r>
                              </w:p>
                              <w:p w14:paraId="26E2FCF4"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دور الذكاء الاصطناعي في الأمن وإدارة الكوارث</w:t>
                                </w:r>
                                <w:r w:rsidRPr="00544B25">
                                  <w:rPr>
                                    <w:rFonts w:ascii="Adobe Arabic" w:eastAsia="GE Dinar One" w:hAnsi="Adobe Arabic" w:cs="Adobe Arabic" w:hint="cs"/>
                                    <w:color w:val="000000"/>
                                    <w:kern w:val="24"/>
                                    <w:sz w:val="32"/>
                                    <w:szCs w:val="32"/>
                                    <w:rtl/>
                                    <w:lang w:bidi="ar-SY"/>
                                  </w:rPr>
                                  <w:t>.</w:t>
                                </w:r>
                              </w:p>
                              <w:p w14:paraId="6D0EF20E"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التأثير المستقبلي للذكاء الاصطناعي على الوظائف الحكومية</w:t>
                                </w:r>
                                <w:r w:rsidRPr="00544B25">
                                  <w:rPr>
                                    <w:rFonts w:ascii="Adobe Arabic" w:eastAsia="GE Dinar One" w:hAnsi="Adobe Arabic" w:cs="Adobe Arabic" w:hint="cs"/>
                                    <w:color w:val="000000"/>
                                    <w:kern w:val="24"/>
                                    <w:sz w:val="32"/>
                                    <w:szCs w:val="32"/>
                                    <w:rtl/>
                                    <w:lang w:bidi="ar-SY"/>
                                  </w:rPr>
                                  <w:t>.</w:t>
                                </w:r>
                              </w:p>
                              <w:p w14:paraId="7598D554" w14:textId="2F13A791" w:rsidR="00F01FA2" w:rsidRPr="00544B25" w:rsidRDefault="00544B25">
                                <w:pPr>
                                  <w:pStyle w:val="a5"/>
                                  <w:numPr>
                                    <w:ilvl w:val="0"/>
                                    <w:numId w:val="2"/>
                                  </w:numPr>
                                  <w:spacing w:line="276" w:lineRule="auto"/>
                                  <w:rPr>
                                    <w:rFonts w:ascii="Adobe Arabic" w:eastAsia="GE Dinar One" w:hAnsi="Adobe Arabic" w:cs="Adobe Arabic"/>
                                    <w:color w:val="000000"/>
                                    <w:kern w:val="24"/>
                                    <w:sz w:val="32"/>
                                    <w:szCs w:val="32"/>
                                    <w:lang w:bidi="ar-SY"/>
                                  </w:rPr>
                                </w:pPr>
                                <w:r w:rsidRPr="00544B25">
                                  <w:rPr>
                                    <w:rFonts w:ascii="Adobe Arabic" w:eastAsia="GE Dinar One" w:hAnsi="Adobe Arabic" w:cs="Adobe Arabic" w:hint="cs"/>
                                    <w:color w:val="000000"/>
                                    <w:kern w:val="24"/>
                                    <w:sz w:val="32"/>
                                    <w:szCs w:val="32"/>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072450" cy="2053916"/>
                            <a:chOff x="0" y="0"/>
                            <a:chExt cx="6072450" cy="2053916"/>
                          </a:xfrm>
                        </wpg:grpSpPr>
                        <pic:pic xmlns:pic="http://schemas.openxmlformats.org/drawingml/2006/picture">
                          <pic:nvPicPr>
                            <pic:cNvPr id="1451488582" name="Picture 1451488582" descr="Calendar "/>
                            <pic:cNvPicPr>
                              <a:picLocks noChangeAspect="1"/>
                            </pic:cNvPicPr>
                          </pic:nvPicPr>
                          <pic:blipFill>
                            <a:blip r:embed="rId71" cstate="print">
                              <a:lum bright="70000" contrast="-70000"/>
                              <a:extLst>
                                <a:ext uri="{BEBA8EAE-BF5A-486C-A8C5-ECC9F3942E4B}">
                                  <a14:imgProps xmlns:a14="http://schemas.microsoft.com/office/drawing/2010/main">
                                    <a14:imgLayer r:embed="rId7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4" name="TextBox 34"/>
                          <wps:cNvSpPr txBox="1"/>
                          <wps:spPr>
                            <a:xfrm>
                              <a:off x="2494620" y="19867"/>
                              <a:ext cx="2430145" cy="536575"/>
                            </a:xfrm>
                            <a:prstGeom prst="rect">
                              <a:avLst/>
                            </a:prstGeom>
                            <a:noFill/>
                          </wps:spPr>
                          <wps:txbx>
                            <w:txbxContent>
                              <w:p w14:paraId="54CD0174" w14:textId="4ECDDB3B" w:rsidR="00F01FA2" w:rsidRPr="00F01FA2" w:rsidRDefault="00F01FA2" w:rsidP="0016008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072306"/>
                              <a:ext cx="4566920" cy="981610"/>
                            </a:xfrm>
                            <a:prstGeom prst="rect">
                              <a:avLst/>
                            </a:prstGeom>
                            <a:noFill/>
                          </wps:spPr>
                          <wps:txbx>
                            <w:txbxContent>
                              <w:p w14:paraId="542DC0E4" w14:textId="06CE7D0D" w:rsidR="00544B25" w:rsidRPr="00544B25" w:rsidRDefault="00544B25" w:rsidP="00160089">
                                <w:pPr>
                                  <w:jc w:val="center"/>
                                  <w:rPr>
                                    <w:rFonts w:ascii="Adobe Arabic" w:eastAsia="GE Dinar One" w:hAnsi="Adobe Arabic" w:cs="Adobe Arabic"/>
                                    <w:b/>
                                    <w:bCs/>
                                    <w:kern w:val="24"/>
                                    <w:sz w:val="56"/>
                                    <w:szCs w:val="56"/>
                                    <w:rtl/>
                                    <w:lang w:bidi="ar-SY"/>
                                  </w:rPr>
                                </w:pPr>
                                <w:r w:rsidRPr="00544B25">
                                  <w:rPr>
                                    <w:rFonts w:ascii="Adobe Arabic" w:eastAsia="GE Dinar One" w:hAnsi="Adobe Arabic" w:cs="Adobe Arabic"/>
                                    <w:b/>
                                    <w:bCs/>
                                    <w:kern w:val="24"/>
                                    <w:sz w:val="56"/>
                                    <w:szCs w:val="56"/>
                                    <w:rtl/>
                                    <w:lang w:bidi="ar-SY"/>
                                  </w:rPr>
                                  <w:t xml:space="preserve">استخدامات </w:t>
                                </w:r>
                                <w:hyperlink r:id="rId252" w:history="1">
                                  <w:r w:rsidRPr="00160089">
                                    <w:rPr>
                                      <w:rStyle w:val="Hyperlink"/>
                                      <w:rFonts w:ascii="Adobe Arabic" w:eastAsia="GE Dinar One" w:hAnsi="Adobe Arabic" w:cs="Adobe Arabic"/>
                                      <w:b/>
                                      <w:bCs/>
                                      <w:kern w:val="24"/>
                                      <w:sz w:val="56"/>
                                      <w:szCs w:val="56"/>
                                      <w:rtl/>
                                      <w:lang w:bidi="ar-SY"/>
                                    </w:rPr>
                                    <w:t>الذكاء الاصطناعي</w:t>
                                  </w:r>
                                </w:hyperlink>
                                <w:r w:rsidRPr="00544B25">
                                  <w:rPr>
                                    <w:rFonts w:ascii="Adobe Arabic" w:eastAsia="GE Dinar One" w:hAnsi="Adobe Arabic" w:cs="Adobe Arabic"/>
                                    <w:b/>
                                    <w:bCs/>
                                    <w:kern w:val="24"/>
                                    <w:sz w:val="56"/>
                                    <w:szCs w:val="56"/>
                                    <w:rtl/>
                                    <w:lang w:bidi="ar-SY"/>
                                  </w:rPr>
                                  <w:t xml:space="preserve"> في الخدمات الحكومية</w:t>
                                </w:r>
                              </w:p>
                              <w:p w14:paraId="57BDAFFC" w14:textId="39D8FB4E" w:rsidR="00F01FA2" w:rsidRPr="00F01FA2" w:rsidRDefault="00F01FA2" w:rsidP="00F01FA2">
                                <w:pPr>
                                  <w:bidi w:val="0"/>
                                  <w:jc w:val="center"/>
                                  <w:rPr>
                                    <w:rFonts w:ascii="Adobe Arabic" w:eastAsia="GE Dinar One" w:hAnsi="Adobe Arabic" w:cs="Adobe Arabic"/>
                                    <w:b/>
                                    <w:bCs/>
                                    <w:kern w:val="24"/>
                                    <w:sz w:val="56"/>
                                    <w:szCs w:val="56"/>
                                    <w:lang w:bidi="ar-SY"/>
                                  </w:rPr>
                                </w:pP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7FCB6DAD" id="Group 175" o:spid="_x0000_s1714" style="position:absolute;left:0;text-align:left;margin-left:3.75pt;margin-top:-36.75pt;width:484.15pt;height:544.8pt;z-index:252773376;mso-position-horizontal-relative:text;mso-position-vertical-relative:text;mso-width-relative:margin;mso-height-relative:margin" coordorigin="-762" coordsize="61486,6918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7OzuNBR0gAA&#10;AP90Uk5T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">
                <v:group id="Group 176" o:spid="_x0000_s1715" style="position:absolute;left:-762;top:25717;width:56625;height:43472" coordorigin="-2381" coordsize="56626,4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_x0000_s1716"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71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71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71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74" o:title="Target " gain="19661f" blacklevel="22938f"/>
                      </v:shape>
                    </v:group>
                    <v:shape id="TextBox 34" o:spid="_x0000_s1720"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07F8834B" w14:textId="097CACCC" w:rsidR="00F01FA2" w:rsidRPr="00BC6FB1" w:rsidRDefault="00160089" w:rsidP="00160089">
                            <w:pPr>
                              <w:jc w:val="center"/>
                              <w:rPr>
                                <w:rFonts w:ascii="Adobe Arabic" w:eastAsia="GE Dinar One" w:hAnsi="Adobe Arabic" w:cs="Adobe Arabic"/>
                                <w:b/>
                                <w:bCs/>
                                <w:color w:val="000000"/>
                                <w:kern w:val="24"/>
                                <w:sz w:val="44"/>
                                <w:szCs w:val="44"/>
                                <w:lang w:bidi="ar-SY"/>
                              </w:rPr>
                            </w:pPr>
                            <w:hyperlink r:id="rId253" w:history="1">
                              <w:r w:rsidR="00F01FA2" w:rsidRPr="00160089">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72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72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723"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63D19A87" w14:textId="58670657" w:rsidR="00F01FA2" w:rsidRPr="00BC6FB1" w:rsidRDefault="00160089" w:rsidP="00160089">
                            <w:pPr>
                              <w:jc w:val="center"/>
                              <w:rPr>
                                <w:rFonts w:ascii="Adobe Arabic" w:eastAsia="GE Dinar One" w:hAnsi="Adobe Arabic" w:cs="Adobe Arabic" w:hint="cs"/>
                                <w:b/>
                                <w:bCs/>
                                <w:color w:val="000000"/>
                                <w:kern w:val="24"/>
                                <w:sz w:val="44"/>
                                <w:szCs w:val="44"/>
                                <w:lang w:bidi="ar-JO"/>
                              </w:rPr>
                            </w:pPr>
                            <w:hyperlink r:id="rId254" w:history="1">
                              <w:r w:rsidR="00F01FA2" w:rsidRPr="00160089">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72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77" o:title="Note " gain="19661f" blacklevel="22938f"/>
                    </v:shape>
                  </v:group>
                  <v:shape id="Text Box 1451488579" o:spid="_x0000_s1725" type="#_x0000_t202" style="position:absolute;left:26727;top:5889;width:27518;height:37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4C7223F8" w14:textId="31679951" w:rsidR="00544B25" w:rsidRPr="00544B25" w:rsidRDefault="00160089" w:rsidP="00160089">
                          <w:pPr>
                            <w:jc w:val="left"/>
                            <w:rPr>
                              <w:rFonts w:ascii="Adobe Arabic" w:eastAsia="GE Dinar One" w:hAnsi="Adobe Arabic" w:cs="Adobe Arabic"/>
                              <w:color w:val="000000"/>
                              <w:kern w:val="24"/>
                              <w:sz w:val="32"/>
                              <w:szCs w:val="32"/>
                              <w:rtl/>
                              <w:lang w:bidi="ar-SY"/>
                            </w:rPr>
                          </w:pPr>
                          <w:hyperlink r:id="rId255" w:history="1">
                            <w:r w:rsidR="00544B25" w:rsidRPr="00160089">
                              <w:rPr>
                                <w:rStyle w:val="Hyperlink"/>
                                <w:rFonts w:ascii="Adobe Arabic" w:eastAsia="GE Dinar One" w:hAnsi="Adobe Arabic" w:cs="Adobe Arabic" w:hint="cs"/>
                                <w:kern w:val="24"/>
                                <w:sz w:val="32"/>
                                <w:szCs w:val="32"/>
                                <w:rtl/>
                                <w:lang w:bidi="ar-SY"/>
                              </w:rPr>
                              <w:t>عند الانتهاء من تنفيذ أنشطة هذه الجلسة التدريبية، سيتمكّن المشاركون من</w:t>
                            </w:r>
                          </w:hyperlink>
                          <w:r w:rsidR="00544B25" w:rsidRPr="00544B25">
                            <w:rPr>
                              <w:rFonts w:ascii="Adobe Arabic" w:eastAsia="GE Dinar One" w:hAnsi="Adobe Arabic" w:cs="Adobe Arabic" w:hint="cs"/>
                              <w:color w:val="000000"/>
                              <w:kern w:val="24"/>
                              <w:sz w:val="32"/>
                              <w:szCs w:val="32"/>
                              <w:rtl/>
                              <w:lang w:bidi="ar-SY"/>
                            </w:rPr>
                            <w:t>:</w:t>
                          </w:r>
                        </w:p>
                        <w:p w14:paraId="51DAC0A0"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lang w:bidi="ar-SY"/>
                            </w:rPr>
                          </w:pPr>
                          <w:r w:rsidRPr="00544B25">
                            <w:rPr>
                              <w:rFonts w:ascii="Adobe Arabic" w:eastAsia="GE Dinar One" w:hAnsi="Adobe Arabic" w:cs="Adobe Arabic" w:hint="cs"/>
                              <w:color w:val="000000"/>
                              <w:kern w:val="24"/>
                              <w:sz w:val="32"/>
                              <w:szCs w:val="32"/>
                              <w:rtl/>
                              <w:lang w:bidi="ar-SY"/>
                            </w:rPr>
                            <w:t xml:space="preserve">توضيح دور </w:t>
                          </w:r>
                          <w:r w:rsidRPr="00544B25">
                            <w:rPr>
                              <w:rFonts w:ascii="Adobe Arabic" w:eastAsia="GE Dinar One" w:hAnsi="Adobe Arabic" w:cs="Adobe Arabic"/>
                              <w:color w:val="000000"/>
                              <w:kern w:val="24"/>
                              <w:sz w:val="32"/>
                              <w:szCs w:val="32"/>
                              <w:rtl/>
                              <w:lang w:bidi="ar-SY"/>
                            </w:rPr>
                            <w:t>الذكاء الاصطناعي في تحسين الخدمات الحكومية</w:t>
                          </w:r>
                          <w:r w:rsidRPr="00544B25">
                            <w:rPr>
                              <w:rFonts w:ascii="Adobe Arabic" w:eastAsia="GE Dinar One" w:hAnsi="Adobe Arabic" w:cs="Adobe Arabic" w:hint="cs"/>
                              <w:color w:val="000000"/>
                              <w:kern w:val="24"/>
                              <w:sz w:val="32"/>
                              <w:szCs w:val="32"/>
                              <w:rtl/>
                              <w:lang w:bidi="ar-SY"/>
                            </w:rPr>
                            <w:t>.</w:t>
                          </w:r>
                        </w:p>
                        <w:p w14:paraId="501CAAAB"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مناقشة كيفية </w:t>
                          </w:r>
                          <w:r w:rsidRPr="00544B25">
                            <w:rPr>
                              <w:rFonts w:ascii="Adobe Arabic" w:eastAsia="GE Dinar One" w:hAnsi="Adobe Arabic" w:cs="Adobe Arabic"/>
                              <w:color w:val="000000"/>
                              <w:kern w:val="24"/>
                              <w:sz w:val="32"/>
                              <w:szCs w:val="32"/>
                              <w:rtl/>
                              <w:lang w:bidi="ar-SY"/>
                            </w:rPr>
                            <w:t>تحسين اتخاذ القرارات في القطاع الحكومي</w:t>
                          </w:r>
                          <w:r w:rsidRPr="00544B25">
                            <w:rPr>
                              <w:rFonts w:ascii="Adobe Arabic" w:eastAsia="GE Dinar One" w:hAnsi="Adobe Arabic" w:cs="Adobe Arabic" w:hint="cs"/>
                              <w:color w:val="000000"/>
                              <w:kern w:val="24"/>
                              <w:sz w:val="32"/>
                              <w:szCs w:val="32"/>
                              <w:rtl/>
                              <w:lang w:bidi="ar-SY"/>
                            </w:rPr>
                            <w:t xml:space="preserve"> باستخدام الذكاء الاصطناعي.</w:t>
                          </w:r>
                        </w:p>
                        <w:p w14:paraId="76CC3537"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توضيح </w:t>
                          </w:r>
                          <w:r w:rsidRPr="00544B25">
                            <w:rPr>
                              <w:rFonts w:ascii="Adobe Arabic" w:eastAsia="GE Dinar One" w:hAnsi="Adobe Arabic" w:cs="Adobe Arabic"/>
                              <w:color w:val="000000"/>
                              <w:kern w:val="24"/>
                              <w:sz w:val="32"/>
                              <w:szCs w:val="32"/>
                              <w:rtl/>
                              <w:lang w:bidi="ar-SY"/>
                            </w:rPr>
                            <w:t>أبرز مجالات الأتمتة في العمل الحكومي وكيفية الاستفادة منها</w:t>
                          </w:r>
                          <w:r w:rsidRPr="00544B25">
                            <w:rPr>
                              <w:rFonts w:ascii="Adobe Arabic" w:eastAsia="GE Dinar One" w:hAnsi="Adobe Arabic" w:cs="Adobe Arabic" w:hint="cs"/>
                              <w:color w:val="000000"/>
                              <w:kern w:val="24"/>
                              <w:sz w:val="32"/>
                              <w:szCs w:val="32"/>
                              <w:rtl/>
                              <w:lang w:bidi="ar-SY"/>
                            </w:rPr>
                            <w:t>.</w:t>
                          </w:r>
                        </w:p>
                        <w:p w14:paraId="132269AE"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مناقشة </w:t>
                          </w:r>
                          <w:r w:rsidRPr="00544B25">
                            <w:rPr>
                              <w:rFonts w:ascii="Adobe Arabic" w:eastAsia="GE Dinar One" w:hAnsi="Adobe Arabic" w:cs="Adobe Arabic"/>
                              <w:color w:val="000000"/>
                              <w:kern w:val="24"/>
                              <w:sz w:val="32"/>
                              <w:szCs w:val="32"/>
                              <w:rtl/>
                              <w:lang w:bidi="ar-SY"/>
                            </w:rPr>
                            <w:t>دور الذكاء الاصطناعي في الأمن وإدارة الكوارث</w:t>
                          </w:r>
                          <w:r w:rsidRPr="00544B25">
                            <w:rPr>
                              <w:rFonts w:ascii="Adobe Arabic" w:eastAsia="GE Dinar One" w:hAnsi="Adobe Arabic" w:cs="Adobe Arabic" w:hint="cs"/>
                              <w:color w:val="000000"/>
                              <w:kern w:val="24"/>
                              <w:sz w:val="32"/>
                              <w:szCs w:val="32"/>
                              <w:rtl/>
                              <w:lang w:bidi="ar-SY"/>
                            </w:rPr>
                            <w:t>.</w:t>
                          </w:r>
                        </w:p>
                        <w:p w14:paraId="2A3D04DD"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 xml:space="preserve">تحليل </w:t>
                          </w:r>
                          <w:r w:rsidRPr="00544B25">
                            <w:rPr>
                              <w:rFonts w:ascii="Adobe Arabic" w:eastAsia="GE Dinar One" w:hAnsi="Adobe Arabic" w:cs="Adobe Arabic"/>
                              <w:color w:val="000000"/>
                              <w:kern w:val="24"/>
                              <w:sz w:val="32"/>
                              <w:szCs w:val="32"/>
                              <w:rtl/>
                              <w:lang w:bidi="ar-SY"/>
                            </w:rPr>
                            <w:t>التأثير المستقبلي للذكاء الاصطناعي على الوظائف الحكومية</w:t>
                          </w:r>
                          <w:r w:rsidRPr="00544B25">
                            <w:rPr>
                              <w:rFonts w:ascii="Adobe Arabic" w:eastAsia="GE Dinar One" w:hAnsi="Adobe Arabic" w:cs="Adobe Arabic" w:hint="cs"/>
                              <w:color w:val="000000"/>
                              <w:kern w:val="24"/>
                              <w:sz w:val="32"/>
                              <w:szCs w:val="32"/>
                              <w:rtl/>
                              <w:lang w:bidi="ar-SY"/>
                            </w:rPr>
                            <w:t>.</w:t>
                          </w:r>
                        </w:p>
                        <w:p w14:paraId="1752B55B" w14:textId="7A3E8B47" w:rsidR="00F01FA2" w:rsidRPr="00544B25" w:rsidRDefault="00F01FA2" w:rsidP="00544B25">
                          <w:pPr>
                            <w:pStyle w:val="a5"/>
                            <w:spacing w:line="276" w:lineRule="auto"/>
                            <w:ind w:left="576"/>
                            <w:rPr>
                              <w:rFonts w:ascii="Adobe Arabic" w:eastAsia="GE Dinar One" w:hAnsi="Adobe Arabic" w:cs="Adobe Arabic"/>
                              <w:color w:val="000000"/>
                              <w:kern w:val="24"/>
                              <w:sz w:val="32"/>
                              <w:szCs w:val="32"/>
                              <w:lang w:bidi="ar-SY"/>
                            </w:rPr>
                          </w:pPr>
                        </w:p>
                      </w:txbxContent>
                    </v:textbox>
                  </v:shape>
                  <v:shape id="Text Box 1451488580" o:spid="_x0000_s1726" type="#_x0000_t202" style="position:absolute;left:-2381;top:7069;width:24934;height:36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01967FBB"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مشاهدة فيديو تدريبي.</w:t>
                          </w:r>
                        </w:p>
                        <w:p w14:paraId="05AEDD63"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الذكاء الاصطناعي في تحسين الخدمات الحكومية</w:t>
                          </w:r>
                          <w:r w:rsidRPr="00544B25">
                            <w:rPr>
                              <w:rFonts w:ascii="Adobe Arabic" w:eastAsia="GE Dinar One" w:hAnsi="Adobe Arabic" w:cs="Adobe Arabic" w:hint="cs"/>
                              <w:color w:val="000000"/>
                              <w:kern w:val="24"/>
                              <w:sz w:val="32"/>
                              <w:szCs w:val="32"/>
                              <w:rtl/>
                              <w:lang w:bidi="ar-SY"/>
                            </w:rPr>
                            <w:t>.</w:t>
                          </w:r>
                        </w:p>
                        <w:p w14:paraId="206FD823"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تحسين اتخاذ القرارات في القطاع الحكومي</w:t>
                          </w:r>
                          <w:r w:rsidRPr="00544B25">
                            <w:rPr>
                              <w:rFonts w:ascii="Adobe Arabic" w:eastAsia="GE Dinar One" w:hAnsi="Adobe Arabic" w:cs="Adobe Arabic" w:hint="cs"/>
                              <w:color w:val="000000"/>
                              <w:kern w:val="24"/>
                              <w:sz w:val="32"/>
                              <w:szCs w:val="32"/>
                              <w:rtl/>
                              <w:lang w:bidi="ar-SY"/>
                            </w:rPr>
                            <w:t>.</w:t>
                          </w:r>
                        </w:p>
                        <w:p w14:paraId="7DC38C63"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hint="cs"/>
                              <w:color w:val="000000"/>
                              <w:kern w:val="24"/>
                              <w:sz w:val="32"/>
                              <w:szCs w:val="32"/>
                              <w:rtl/>
                              <w:lang w:bidi="ar-SY"/>
                            </w:rPr>
                            <w:t>تمرين.</w:t>
                          </w:r>
                        </w:p>
                        <w:p w14:paraId="51EDB26E"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الأتمتة في العمل الحكومي</w:t>
                          </w:r>
                          <w:r w:rsidRPr="00544B25">
                            <w:rPr>
                              <w:rFonts w:ascii="Adobe Arabic" w:eastAsia="GE Dinar One" w:hAnsi="Adobe Arabic" w:cs="Adobe Arabic" w:hint="cs"/>
                              <w:color w:val="000000"/>
                              <w:kern w:val="24"/>
                              <w:sz w:val="32"/>
                              <w:szCs w:val="32"/>
                              <w:rtl/>
                              <w:lang w:bidi="ar-SY"/>
                            </w:rPr>
                            <w:t>.</w:t>
                          </w:r>
                        </w:p>
                        <w:p w14:paraId="26E2FCF4"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دور الذكاء الاصطناعي في الأمن وإدارة الكوارث</w:t>
                          </w:r>
                          <w:r w:rsidRPr="00544B25">
                            <w:rPr>
                              <w:rFonts w:ascii="Adobe Arabic" w:eastAsia="GE Dinar One" w:hAnsi="Adobe Arabic" w:cs="Adobe Arabic" w:hint="cs"/>
                              <w:color w:val="000000"/>
                              <w:kern w:val="24"/>
                              <w:sz w:val="32"/>
                              <w:szCs w:val="32"/>
                              <w:rtl/>
                              <w:lang w:bidi="ar-SY"/>
                            </w:rPr>
                            <w:t>.</w:t>
                          </w:r>
                        </w:p>
                        <w:p w14:paraId="6D0EF20E" w14:textId="77777777" w:rsidR="00544B25" w:rsidRPr="00544B25" w:rsidRDefault="00544B25">
                          <w:pPr>
                            <w:pStyle w:val="a5"/>
                            <w:numPr>
                              <w:ilvl w:val="0"/>
                              <w:numId w:val="2"/>
                            </w:numPr>
                            <w:spacing w:line="276" w:lineRule="auto"/>
                            <w:rPr>
                              <w:rFonts w:ascii="Adobe Arabic" w:eastAsia="GE Dinar One" w:hAnsi="Adobe Arabic" w:cs="Adobe Arabic"/>
                              <w:color w:val="000000"/>
                              <w:kern w:val="24"/>
                              <w:sz w:val="32"/>
                              <w:szCs w:val="32"/>
                              <w:rtl/>
                              <w:lang w:bidi="ar-SY"/>
                            </w:rPr>
                          </w:pPr>
                          <w:r w:rsidRPr="00544B25">
                            <w:rPr>
                              <w:rFonts w:ascii="Adobe Arabic" w:eastAsia="GE Dinar One" w:hAnsi="Adobe Arabic" w:cs="Adobe Arabic"/>
                              <w:color w:val="000000"/>
                              <w:kern w:val="24"/>
                              <w:sz w:val="32"/>
                              <w:szCs w:val="32"/>
                              <w:rtl/>
                              <w:lang w:bidi="ar-SY"/>
                            </w:rPr>
                            <w:t>التأثير المستقبلي للذكاء الاصطناعي على الوظائف الحكومية</w:t>
                          </w:r>
                          <w:r w:rsidRPr="00544B25">
                            <w:rPr>
                              <w:rFonts w:ascii="Adobe Arabic" w:eastAsia="GE Dinar One" w:hAnsi="Adobe Arabic" w:cs="Adobe Arabic" w:hint="cs"/>
                              <w:color w:val="000000"/>
                              <w:kern w:val="24"/>
                              <w:sz w:val="32"/>
                              <w:szCs w:val="32"/>
                              <w:rtl/>
                              <w:lang w:bidi="ar-SY"/>
                            </w:rPr>
                            <w:t>.</w:t>
                          </w:r>
                        </w:p>
                        <w:p w14:paraId="7598D554" w14:textId="2F13A791" w:rsidR="00F01FA2" w:rsidRPr="00544B25" w:rsidRDefault="00544B25">
                          <w:pPr>
                            <w:pStyle w:val="a5"/>
                            <w:numPr>
                              <w:ilvl w:val="0"/>
                              <w:numId w:val="2"/>
                            </w:numPr>
                            <w:spacing w:line="276" w:lineRule="auto"/>
                            <w:rPr>
                              <w:rFonts w:ascii="Adobe Arabic" w:eastAsia="GE Dinar One" w:hAnsi="Adobe Arabic" w:cs="Adobe Arabic"/>
                              <w:color w:val="000000"/>
                              <w:kern w:val="24"/>
                              <w:sz w:val="32"/>
                              <w:szCs w:val="32"/>
                              <w:lang w:bidi="ar-SY"/>
                            </w:rPr>
                          </w:pPr>
                          <w:r w:rsidRPr="00544B25">
                            <w:rPr>
                              <w:rFonts w:ascii="Adobe Arabic" w:eastAsia="GE Dinar One" w:hAnsi="Adobe Arabic" w:cs="Adobe Arabic" w:hint="cs"/>
                              <w:color w:val="000000"/>
                              <w:kern w:val="24"/>
                              <w:sz w:val="32"/>
                              <w:szCs w:val="32"/>
                              <w:rtl/>
                              <w:lang w:bidi="ar-SY"/>
                            </w:rPr>
                            <w:t>نشاط تدريبي.</w:t>
                          </w:r>
                        </w:p>
                      </w:txbxContent>
                    </v:textbox>
                  </v:shape>
                </v:group>
                <v:group id="Group 1451488581" o:spid="_x0000_s1727" style="position:absolute;width:60724;height:20539" coordsize="60724,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72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79" o:title="Calendar " gain="19661f" blacklevel="22938f"/>
                  </v:shape>
                  <v:shape id="TextBox 34" o:spid="_x0000_s1729"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54CD0174" w14:textId="4ECDDB3B" w:rsidR="00F01FA2" w:rsidRPr="00F01FA2" w:rsidRDefault="00F01FA2" w:rsidP="0016008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730" type="#_x0000_t202" style="position:absolute;top:10723;width:45669;height:9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" filled="f" stroked="f">
                    <v:textbox>
                      <w:txbxContent>
                        <w:p w14:paraId="542DC0E4" w14:textId="06CE7D0D" w:rsidR="00544B25" w:rsidRPr="00544B25" w:rsidRDefault="00544B25" w:rsidP="00160089">
                          <w:pPr>
                            <w:jc w:val="center"/>
                            <w:rPr>
                              <w:rFonts w:ascii="Adobe Arabic" w:eastAsia="GE Dinar One" w:hAnsi="Adobe Arabic" w:cs="Adobe Arabic"/>
                              <w:b/>
                              <w:bCs/>
                              <w:kern w:val="24"/>
                              <w:sz w:val="56"/>
                              <w:szCs w:val="56"/>
                              <w:rtl/>
                              <w:lang w:bidi="ar-SY"/>
                            </w:rPr>
                          </w:pPr>
                          <w:r w:rsidRPr="00544B25">
                            <w:rPr>
                              <w:rFonts w:ascii="Adobe Arabic" w:eastAsia="GE Dinar One" w:hAnsi="Adobe Arabic" w:cs="Adobe Arabic"/>
                              <w:b/>
                              <w:bCs/>
                              <w:kern w:val="24"/>
                              <w:sz w:val="56"/>
                              <w:szCs w:val="56"/>
                              <w:rtl/>
                              <w:lang w:bidi="ar-SY"/>
                            </w:rPr>
                            <w:t xml:space="preserve">استخدامات </w:t>
                          </w:r>
                          <w:hyperlink r:id="rId256" w:history="1">
                            <w:r w:rsidRPr="00160089">
                              <w:rPr>
                                <w:rStyle w:val="Hyperlink"/>
                                <w:rFonts w:ascii="Adobe Arabic" w:eastAsia="GE Dinar One" w:hAnsi="Adobe Arabic" w:cs="Adobe Arabic"/>
                                <w:b/>
                                <w:bCs/>
                                <w:kern w:val="24"/>
                                <w:sz w:val="56"/>
                                <w:szCs w:val="56"/>
                                <w:rtl/>
                                <w:lang w:bidi="ar-SY"/>
                              </w:rPr>
                              <w:t>الذكاء الاصطناعي</w:t>
                            </w:r>
                          </w:hyperlink>
                          <w:r w:rsidRPr="00544B25">
                            <w:rPr>
                              <w:rFonts w:ascii="Adobe Arabic" w:eastAsia="GE Dinar One" w:hAnsi="Adobe Arabic" w:cs="Adobe Arabic"/>
                              <w:b/>
                              <w:bCs/>
                              <w:kern w:val="24"/>
                              <w:sz w:val="56"/>
                              <w:szCs w:val="56"/>
                              <w:rtl/>
                              <w:lang w:bidi="ar-SY"/>
                            </w:rPr>
                            <w:t xml:space="preserve"> في الخدمات الحكومية</w:t>
                          </w:r>
                        </w:p>
                        <w:p w14:paraId="57BDAFFC" w14:textId="39D8FB4E" w:rsidR="00F01FA2" w:rsidRPr="00F01FA2" w:rsidRDefault="00F01FA2" w:rsidP="00F01FA2">
                          <w:pPr>
                            <w:bidi w:val="0"/>
                            <w:jc w:val="center"/>
                            <w:rPr>
                              <w:rFonts w:ascii="Adobe Arabic" w:eastAsia="GE Dinar One" w:hAnsi="Adobe Arabic" w:cs="Adobe Arabic"/>
                              <w:b/>
                              <w:bCs/>
                              <w:kern w:val="24"/>
                              <w:sz w:val="56"/>
                              <w:szCs w:val="56"/>
                              <w:lang w:bidi="ar-SY"/>
                            </w:rPr>
                          </w:pPr>
                        </w:p>
                      </w:txbxContent>
                    </v:textbox>
                  </v:shape>
                </v:group>
              </v:group>
            </w:pict>
          </mc:Fallback>
        </mc:AlternateContent>
      </w:r>
    </w:p>
    <w:p w14:paraId="386103B2" w14:textId="24C10148" w:rsidR="009E7CAF" w:rsidRPr="002023DE" w:rsidRDefault="009E7CAF" w:rsidP="000F1708">
      <w:pPr>
        <w:bidi w:val="0"/>
        <w:rPr>
          <w:rFonts w:ascii="Adobe Arabic" w:hAnsi="Adobe Arabic" w:cs="Adobe Arabic"/>
          <w:b/>
          <w:bCs/>
          <w:color w:val="002060"/>
          <w:sz w:val="48"/>
          <w:szCs w:val="36"/>
        </w:rPr>
      </w:pPr>
    </w:p>
    <w:p w14:paraId="7CD79748"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1CBF2C66" w14:textId="4C28B4C6" w:rsidR="009E7CAF" w:rsidRDefault="009E7CAF" w:rsidP="009E7CAF">
      <w:pPr>
        <w:pStyle w:val="a5"/>
        <w:spacing w:line="360" w:lineRule="auto"/>
        <w:rPr>
          <w:rFonts w:ascii="Adobe Arabic" w:hAnsi="Adobe Arabic" w:cs="Adobe Arabic"/>
          <w:b/>
          <w:bCs/>
          <w:color w:val="002060"/>
          <w:sz w:val="48"/>
          <w:szCs w:val="36"/>
          <w:rtl/>
          <w:lang w:bidi="ar-EG"/>
        </w:rPr>
      </w:pPr>
    </w:p>
    <w:p w14:paraId="24F30EF6" w14:textId="42812159" w:rsidR="003F41BB" w:rsidRDefault="003F41BB" w:rsidP="00D87FB1">
      <w:pPr>
        <w:rPr>
          <w:rtl/>
          <w:lang w:bidi="ar-SY"/>
        </w:rPr>
      </w:pPr>
    </w:p>
    <w:p w14:paraId="0F3948E5" w14:textId="5D15801B" w:rsidR="009E7CAF" w:rsidRPr="00BD4553" w:rsidRDefault="009E7CAF" w:rsidP="000F1708">
      <w:pPr>
        <w:bidi w:val="0"/>
        <w:rPr>
          <w:rFonts w:ascii="Adobe Arabic" w:hAnsi="Adobe Arabic" w:cs="Adobe Arabic"/>
          <w:b/>
          <w:bCs/>
          <w:color w:val="002060"/>
          <w:sz w:val="48"/>
          <w:szCs w:val="36"/>
        </w:rPr>
      </w:pPr>
    </w:p>
    <w:p w14:paraId="33A2BA53" w14:textId="77777777" w:rsidR="00C0289F" w:rsidRDefault="00C0289F" w:rsidP="00403E19">
      <w:pPr>
        <w:rPr>
          <w:rtl/>
        </w:rPr>
      </w:pPr>
    </w:p>
    <w:p w14:paraId="2E899AC3" w14:textId="77777777" w:rsidR="00C0289F" w:rsidRDefault="00C0289F" w:rsidP="00403E19">
      <w:pPr>
        <w:rPr>
          <w:rtl/>
        </w:rPr>
      </w:pPr>
    </w:p>
    <w:p w14:paraId="3CE04F84" w14:textId="77777777" w:rsidR="00C0289F" w:rsidRDefault="00C0289F" w:rsidP="00403E19">
      <w:pPr>
        <w:rPr>
          <w:rtl/>
        </w:rPr>
      </w:pPr>
    </w:p>
    <w:p w14:paraId="24264F63" w14:textId="77777777" w:rsidR="00C0289F" w:rsidRDefault="00C0289F" w:rsidP="00403E19">
      <w:pPr>
        <w:rPr>
          <w:rtl/>
        </w:rPr>
      </w:pPr>
    </w:p>
    <w:p w14:paraId="293FA5AB" w14:textId="77777777" w:rsidR="00C0289F" w:rsidRDefault="00C0289F" w:rsidP="00403E19">
      <w:pPr>
        <w:rPr>
          <w:rtl/>
        </w:rPr>
      </w:pPr>
    </w:p>
    <w:p w14:paraId="26504F0B" w14:textId="77777777" w:rsidR="00C0289F" w:rsidRDefault="00C0289F" w:rsidP="00403E19">
      <w:pPr>
        <w:rPr>
          <w:rtl/>
        </w:rPr>
      </w:pPr>
    </w:p>
    <w:p w14:paraId="6627D35C" w14:textId="77777777" w:rsidR="00C0289F" w:rsidRDefault="00C0289F" w:rsidP="00403E19">
      <w:pPr>
        <w:rPr>
          <w:rtl/>
        </w:rPr>
      </w:pPr>
    </w:p>
    <w:p w14:paraId="765A0073" w14:textId="77777777" w:rsidR="00C0289F" w:rsidRDefault="00C0289F" w:rsidP="00403E19">
      <w:pPr>
        <w:rPr>
          <w:rtl/>
        </w:rPr>
      </w:pPr>
    </w:p>
    <w:p w14:paraId="4FC52780" w14:textId="77777777" w:rsidR="00C0289F" w:rsidRDefault="00C0289F" w:rsidP="00403E19">
      <w:pPr>
        <w:rPr>
          <w:rtl/>
        </w:rPr>
      </w:pPr>
    </w:p>
    <w:p w14:paraId="00359A43" w14:textId="77777777" w:rsidR="00C0289F" w:rsidRDefault="00C0289F" w:rsidP="00403E19">
      <w:pPr>
        <w:rPr>
          <w:rtl/>
        </w:rPr>
      </w:pPr>
    </w:p>
    <w:p w14:paraId="7727A0DF" w14:textId="77777777" w:rsidR="00C0289F" w:rsidRDefault="00C0289F" w:rsidP="00403E19">
      <w:pPr>
        <w:rPr>
          <w:rtl/>
        </w:rPr>
      </w:pPr>
    </w:p>
    <w:p w14:paraId="0A227BFF" w14:textId="77777777" w:rsidR="00C0289F" w:rsidRDefault="00C0289F" w:rsidP="00403E19">
      <w:pPr>
        <w:rPr>
          <w:rtl/>
        </w:rPr>
      </w:pPr>
    </w:p>
    <w:p w14:paraId="38D7AE99" w14:textId="724BED91" w:rsidR="00C0289F" w:rsidRDefault="00FD1C94" w:rsidP="00377231">
      <w:pPr>
        <w:jc w:val="center"/>
        <w:rPr>
          <w:rtl/>
        </w:rPr>
      </w:pPr>
      <w:r>
        <w:rPr>
          <w:rFonts w:ascii="Sakkal Majalla" w:hAnsi="Sakkal Majalla"/>
          <w:noProof/>
          <w:color w:val="002060"/>
          <w:sz w:val="34"/>
          <w:lang w:bidi="ar-SY"/>
        </w:rPr>
        <mc:AlternateContent>
          <mc:Choice Requires="wpg">
            <w:drawing>
              <wp:inline distT="0" distB="0" distL="0" distR="0" wp14:anchorId="65E5BA53" wp14:editId="3929FCA9">
                <wp:extent cx="5266690" cy="1388110"/>
                <wp:effectExtent l="0" t="19050" r="19685" b="21590"/>
                <wp:docPr id="193444217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690" cy="1388110"/>
                          <a:chOff x="9439" y="0"/>
                          <a:chExt cx="56777" cy="13883"/>
                        </a:xfrm>
                      </wpg:grpSpPr>
                      <wps:wsp>
                        <wps:cNvPr id="2110599174"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14:paraId="04B6D22B" w14:textId="77777777" w:rsidR="00FD1C94" w:rsidRDefault="00FD1C94" w:rsidP="00FD1C94">
                              <w:pPr>
                                <w:jc w:val="center"/>
                              </w:pPr>
                            </w:p>
                            <w:p w14:paraId="74A97EB7" w14:textId="77777777" w:rsidR="00FD1C94" w:rsidRDefault="00FD1C94" w:rsidP="00FD1C94">
                              <w:pPr>
                                <w:jc w:val="center"/>
                              </w:pPr>
                            </w:p>
                            <w:p w14:paraId="256F38CB" w14:textId="77777777" w:rsidR="00FD1C94" w:rsidRPr="00277E38" w:rsidRDefault="00FD1C94" w:rsidP="00A15536">
                              <w:pPr>
                                <w:ind w:left="832"/>
                                <w:jc w:val="center"/>
                                <w:rPr>
                                  <w:rStyle w:val="Hyperlink"/>
                                  <w:rFonts w:ascii="Sakkal Majalla" w:eastAsia="Calibri" w:hAnsi="Sakkal Majalla"/>
                                  <w:b/>
                                  <w:bCs/>
                                  <w:kern w:val="24"/>
                                  <w:sz w:val="32"/>
                                  <w:szCs w:val="32"/>
                                </w:rPr>
                              </w:pPr>
                              <w:r w:rsidRPr="00277E38">
                                <w:rPr>
                                  <w:rtl/>
                                </w:rPr>
                                <w:t>امسح الرمز لمشاهدة الفيديو</w:t>
                              </w:r>
                            </w:p>
                            <w:p w14:paraId="36E27AD2" w14:textId="77777777" w:rsidR="00FD1C94" w:rsidRDefault="00FD1C94" w:rsidP="00FD1C94">
                              <w:pPr>
                                <w:jc w:val="center"/>
                              </w:pPr>
                            </w:p>
                          </w:txbxContent>
                        </wps:txbx>
                        <wps:bodyPr rot="0" vert="horz" wrap="square" lIns="91440" tIns="45720" rIns="91440" bIns="45720" anchor="ctr" anchorCtr="0" upright="1">
                          <a:noAutofit/>
                        </wps:bodyPr>
                      </wps:wsp>
                      <wps:wsp>
                        <wps:cNvPr id="1636976960"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E912C" w14:textId="77777777" w:rsidR="00FD1C94" w:rsidRPr="00162DA3" w:rsidRDefault="00FD1C94" w:rsidP="00FD1C9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lang w:val="ar-SY" w:bidi="ar-SY"/>
                                </w:rPr>
                                <w:drawing>
                                  <wp:inline distT="0" distB="0" distL="0" distR="0" wp14:anchorId="26F7F4F2" wp14:editId="57383478">
                                    <wp:extent cx="826135" cy="826135"/>
                                    <wp:effectExtent l="0" t="0" r="0" b="0"/>
                                    <wp:docPr id="2035128361" name="Picture 203512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28361" name="Picture 2035128361"/>
                                            <pic:cNvPicPr/>
                                          </pic:nvPicPr>
                                          <pic:blipFill>
                                            <a:blip r:embed="rId257">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14:paraId="5D641861" w14:textId="77777777" w:rsidR="00FD1C94" w:rsidRPr="00B43298" w:rsidRDefault="00FD1C94" w:rsidP="00FD1C94">
                              <w:pPr>
                                <w:jc w:val="center"/>
                                <w:rPr>
                                  <w:rFonts w:asciiTheme="minorBidi" w:eastAsia="Calibri" w:hAnsiTheme="minorBidi"/>
                                  <w:b/>
                                  <w:bCs/>
                                  <w:color w:val="168489"/>
                                  <w:kern w:val="24"/>
                                  <w:sz w:val="32"/>
                                  <w:szCs w:val="32"/>
                                  <w:rtl/>
                                  <w:lang w:bidi="ar-SY"/>
                                </w:rPr>
                              </w:pPr>
                            </w:p>
                            <w:p w14:paraId="64082172" w14:textId="77777777" w:rsidR="00FD1C94" w:rsidRPr="00162DA3" w:rsidRDefault="00FD1C94" w:rsidP="00FD1C9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509426871"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ED640" w14:textId="77777777" w:rsidR="00FD1C94" w:rsidRPr="00FD1C94" w:rsidRDefault="00FD1C94" w:rsidP="00FD1C94">
                              <w:pPr>
                                <w:spacing w:after="160" w:line="254" w:lineRule="auto"/>
                                <w:jc w:val="center"/>
                                <w:rPr>
                                  <w:rFonts w:ascii="Adobe Arabic" w:eastAsia="Calibri" w:hAnsi="Adobe Arabic" w:cs="Adobe Arabic"/>
                                  <w:b/>
                                  <w:bCs/>
                                  <w:color w:val="168489"/>
                                  <w:kern w:val="24"/>
                                  <w:sz w:val="32"/>
                                  <w:szCs w:val="32"/>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sidRPr="00FD1C94">
                                <w:rPr>
                                  <w:rFonts w:ascii="Adobe Arabic" w:eastAsia="Calibri" w:hAnsi="Adobe Arabic" w:cs="Adobe Arabic"/>
                                  <w:b/>
                                  <w:bCs/>
                                  <w:color w:val="168489"/>
                                  <w:kern w:val="24"/>
                                  <w:sz w:val="32"/>
                                  <w:szCs w:val="32"/>
                                  <w:rtl/>
                                  <w:lang w:bidi="ar-SY"/>
                                </w:rPr>
                                <w:t>هل ستحل الروبوتات مكان الإنسان؟</w:t>
                              </w:r>
                            </w:p>
                            <w:p w14:paraId="79500439" w14:textId="710E0C3F" w:rsidR="00FD1C94" w:rsidRPr="00FD1C94" w:rsidRDefault="00FD1C94" w:rsidP="00FD1C94">
                              <w:pPr>
                                <w:spacing w:after="160" w:line="256" w:lineRule="auto"/>
                                <w:jc w:val="center"/>
                                <w:rPr>
                                  <w:rFonts w:ascii="Adobe Arabic" w:eastAsia="Calibri" w:hAnsi="Adobe Arabic" w:cs="Adobe Arabic"/>
                                  <w:b/>
                                  <w:bCs/>
                                  <w:color w:val="168489"/>
                                  <w:kern w:val="24"/>
                                  <w:sz w:val="32"/>
                                  <w:szCs w:val="32"/>
                                  <w:lang w:bidi="ar-SY"/>
                                </w:rPr>
                              </w:pPr>
                            </w:p>
                            <w:p w14:paraId="0DBEF865" w14:textId="77777777" w:rsidR="00FD1C94" w:rsidRPr="00FD1C94" w:rsidRDefault="00FD1C94" w:rsidP="00FD1C94">
                              <w:pPr>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w:t>
                              </w:r>
                            </w:p>
                          </w:txbxContent>
                        </wps:txbx>
                        <wps:bodyPr rot="0" vert="horz" wrap="square" lIns="91440" tIns="45720" rIns="91440" bIns="45720" anchor="t" anchorCtr="0" upright="1">
                          <a:noAutofit/>
                        </wps:bodyPr>
                      </wps:wsp>
                    </wpg:wgp>
                  </a:graphicData>
                </a:graphic>
              </wp:inline>
            </w:drawing>
          </mc:Choice>
          <mc:Fallback>
            <w:pict>
              <v:group w14:anchorId="65E5BA53" id="_x0000_s1731" style="width:414.7pt;height:109.3pt;mso-position-horizontal-relative:char;mso-position-vertical-relative:line" coordorigin="9439" coordsize="56777,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">
                <v:rect id="Rectangle 164" o:spid="_x0000_s1732"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" fillcolor="#f2f2f2 [3052]" strokecolor="#168489" strokeweight="2.25pt">
                  <v:textbox>
                    <w:txbxContent>
                      <w:p w14:paraId="04B6D22B" w14:textId="77777777" w:rsidR="00FD1C94" w:rsidRDefault="00FD1C94" w:rsidP="00FD1C94">
                        <w:pPr>
                          <w:jc w:val="center"/>
                        </w:pPr>
                      </w:p>
                      <w:p w14:paraId="74A97EB7" w14:textId="77777777" w:rsidR="00FD1C94" w:rsidRDefault="00FD1C94" w:rsidP="00FD1C94">
                        <w:pPr>
                          <w:jc w:val="center"/>
                        </w:pPr>
                      </w:p>
                      <w:p w14:paraId="256F38CB" w14:textId="77777777" w:rsidR="00FD1C94" w:rsidRPr="00277E38" w:rsidRDefault="00FD1C94" w:rsidP="00A15536">
                        <w:pPr>
                          <w:ind w:left="832"/>
                          <w:jc w:val="center"/>
                          <w:rPr>
                            <w:rStyle w:val="Hyperlink"/>
                            <w:rFonts w:ascii="Sakkal Majalla" w:eastAsia="Calibri" w:hAnsi="Sakkal Majalla"/>
                            <w:b/>
                            <w:bCs/>
                            <w:kern w:val="24"/>
                            <w:sz w:val="32"/>
                            <w:szCs w:val="32"/>
                          </w:rPr>
                        </w:pPr>
                        <w:r w:rsidRPr="00277E38">
                          <w:rPr>
                            <w:rtl/>
                          </w:rPr>
                          <w:t>امسح الرمز لمشاهدة الفيديو</w:t>
                        </w:r>
                      </w:p>
                      <w:p w14:paraId="36E27AD2" w14:textId="77777777" w:rsidR="00FD1C94" w:rsidRDefault="00FD1C94" w:rsidP="00FD1C94">
                        <w:pPr>
                          <w:jc w:val="center"/>
                        </w:pPr>
                      </w:p>
                    </w:txbxContent>
                  </v:textbox>
                </v:rect>
                <v:shape id="TextBox 36" o:spid="_x0000_s1733" type="#_x0000_t202" style="position:absolute;left:54375;top:3161;width:9949;height:9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" filled="f" stroked="f">
                  <v:textbox>
                    <w:txbxContent>
                      <w:p w14:paraId="298E912C" w14:textId="77777777" w:rsidR="00FD1C94" w:rsidRPr="00162DA3" w:rsidRDefault="00FD1C94" w:rsidP="00FD1C9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lang w:val="ar-SY" w:bidi="ar-SY"/>
                          </w:rPr>
                          <w:drawing>
                            <wp:inline distT="0" distB="0" distL="0" distR="0" wp14:anchorId="26F7F4F2" wp14:editId="57383478">
                              <wp:extent cx="826135" cy="826135"/>
                              <wp:effectExtent l="0" t="0" r="0" b="0"/>
                              <wp:docPr id="2035128361" name="Picture 203512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28361" name="Picture 2035128361"/>
                                      <pic:cNvPicPr/>
                                    </pic:nvPicPr>
                                    <pic:blipFill>
                                      <a:blip r:embed="rId257">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14:paraId="5D641861" w14:textId="77777777" w:rsidR="00FD1C94" w:rsidRPr="00B43298" w:rsidRDefault="00FD1C94" w:rsidP="00FD1C94">
                        <w:pPr>
                          <w:jc w:val="center"/>
                          <w:rPr>
                            <w:rFonts w:asciiTheme="minorBidi" w:eastAsia="Calibri" w:hAnsiTheme="minorBidi"/>
                            <w:b/>
                            <w:bCs/>
                            <w:color w:val="168489"/>
                            <w:kern w:val="24"/>
                            <w:sz w:val="32"/>
                            <w:szCs w:val="32"/>
                            <w:rtl/>
                            <w:lang w:bidi="ar-SY"/>
                          </w:rPr>
                        </w:pPr>
                      </w:p>
                      <w:p w14:paraId="64082172" w14:textId="77777777" w:rsidR="00FD1C94" w:rsidRPr="00162DA3" w:rsidRDefault="00FD1C94" w:rsidP="00FD1C9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734" type="#_x0000_t202" style="position:absolute;left:9439;top:1619;width:48333;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" filled="f" stroked="f">
                  <v:textbox>
                    <w:txbxContent>
                      <w:p w14:paraId="231ED640" w14:textId="77777777" w:rsidR="00FD1C94" w:rsidRPr="00FD1C94" w:rsidRDefault="00FD1C94" w:rsidP="00FD1C94">
                        <w:pPr>
                          <w:spacing w:after="160" w:line="254" w:lineRule="auto"/>
                          <w:jc w:val="center"/>
                          <w:rPr>
                            <w:rFonts w:ascii="Adobe Arabic" w:eastAsia="Calibri" w:hAnsi="Adobe Arabic" w:cs="Adobe Arabic"/>
                            <w:b/>
                            <w:bCs/>
                            <w:color w:val="168489"/>
                            <w:kern w:val="24"/>
                            <w:sz w:val="32"/>
                            <w:szCs w:val="32"/>
                            <w:lang w:bidi="ar-SY"/>
                          </w:rPr>
                        </w:pPr>
                        <w:r w:rsidRPr="007E7438">
                          <w:rPr>
                            <w:rFonts w:ascii="Adobe Arabic" w:eastAsia="Calibri" w:hAnsi="Adobe Arabic" w:cs="Adobe Arabic"/>
                            <w:b/>
                            <w:bCs/>
                            <w:color w:val="168489"/>
                            <w:kern w:val="24"/>
                            <w:sz w:val="32"/>
                            <w:szCs w:val="32"/>
                            <w:rtl/>
                            <w:lang w:bidi="ar-SY"/>
                          </w:rPr>
                          <w:t xml:space="preserve">مقطع الفيديو الآتي يقدم معلومات </w:t>
                        </w:r>
                        <w:r w:rsidRPr="00FD1C94">
                          <w:rPr>
                            <w:rFonts w:ascii="Adobe Arabic" w:eastAsia="Calibri" w:hAnsi="Adobe Arabic" w:cs="Adobe Arabic"/>
                            <w:b/>
                            <w:bCs/>
                            <w:color w:val="168489"/>
                            <w:kern w:val="24"/>
                            <w:sz w:val="32"/>
                            <w:szCs w:val="32"/>
                            <w:rtl/>
                            <w:lang w:bidi="ar-SY"/>
                          </w:rPr>
                          <w:t>هل ستحل الروبوتات مكان الإنسان؟</w:t>
                        </w:r>
                      </w:p>
                      <w:p w14:paraId="79500439" w14:textId="710E0C3F" w:rsidR="00FD1C94" w:rsidRPr="00FD1C94" w:rsidRDefault="00FD1C94" w:rsidP="00FD1C94">
                        <w:pPr>
                          <w:spacing w:after="160" w:line="256" w:lineRule="auto"/>
                          <w:jc w:val="center"/>
                          <w:rPr>
                            <w:rFonts w:ascii="Adobe Arabic" w:eastAsia="Calibri" w:hAnsi="Adobe Arabic" w:cs="Adobe Arabic"/>
                            <w:b/>
                            <w:bCs/>
                            <w:color w:val="168489"/>
                            <w:kern w:val="24"/>
                            <w:sz w:val="32"/>
                            <w:szCs w:val="32"/>
                            <w:lang w:bidi="ar-SY"/>
                          </w:rPr>
                        </w:pPr>
                      </w:p>
                      <w:p w14:paraId="0DBEF865" w14:textId="77777777" w:rsidR="00FD1C94" w:rsidRPr="00FD1C94" w:rsidRDefault="00FD1C94" w:rsidP="00FD1C94">
                        <w:pPr>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w:t>
                        </w:r>
                      </w:p>
                    </w:txbxContent>
                  </v:textbox>
                </v:shape>
                <w10:anchorlock/>
              </v:group>
            </w:pict>
          </mc:Fallback>
        </mc:AlternateContent>
      </w:r>
    </w:p>
    <w:p w14:paraId="668B91C6" w14:textId="34ADB540" w:rsidR="00377231" w:rsidRDefault="00377231" w:rsidP="00377231">
      <w:pPr>
        <w:jc w:val="center"/>
        <w:rPr>
          <w:rtl/>
        </w:rPr>
      </w:pPr>
      <w:r w:rsidRPr="002A078C">
        <w:rPr>
          <w:rFonts w:ascii="Sakkal Majalla" w:hAnsi="Sakkal Majalla"/>
          <w:noProof/>
          <w:color w:val="002060"/>
          <w:sz w:val="34"/>
          <w:lang w:bidi="ar-SY"/>
        </w:rPr>
        <mc:AlternateContent>
          <mc:Choice Requires="wpg">
            <w:drawing>
              <wp:inline distT="0" distB="0" distL="0" distR="0" wp14:anchorId="070F17CB" wp14:editId="068D994E">
                <wp:extent cx="5731510" cy="895350"/>
                <wp:effectExtent l="0" t="0" r="21590" b="19050"/>
                <wp:docPr id="78954726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1881882"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19169800" name="مجموعة 39"/>
                        <wpg:cNvGrpSpPr/>
                        <wpg:grpSpPr>
                          <a:xfrm>
                            <a:off x="0" y="0"/>
                            <a:ext cx="5731510" cy="895350"/>
                            <a:chOff x="0" y="0"/>
                            <a:chExt cx="5878196" cy="918845"/>
                          </a:xfrm>
                        </wpg:grpSpPr>
                        <wpg:grpSp>
                          <wpg:cNvPr id="272386431" name="مجموعة 40"/>
                          <wpg:cNvGrpSpPr/>
                          <wpg:grpSpPr>
                            <a:xfrm>
                              <a:off x="0" y="0"/>
                              <a:ext cx="5878196" cy="918845"/>
                              <a:chOff x="0" y="0"/>
                              <a:chExt cx="6240348" cy="919070"/>
                            </a:xfrm>
                          </wpg:grpSpPr>
                          <wpg:grpSp>
                            <wpg:cNvPr id="1262310082" name="مجموعة 41"/>
                            <wpg:cNvGrpSpPr/>
                            <wpg:grpSpPr>
                              <a:xfrm>
                                <a:off x="0" y="169208"/>
                                <a:ext cx="5433072" cy="580613"/>
                                <a:chOff x="0" y="169208"/>
                                <a:chExt cx="5433072" cy="580613"/>
                              </a:xfrm>
                            </wpg:grpSpPr>
                            <wps:wsp>
                              <wps:cNvPr id="16675643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146046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73433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5097047" name="مربع نص 41"/>
                          <wps:cNvSpPr txBox="1"/>
                          <wps:spPr>
                            <a:xfrm>
                              <a:off x="204484" y="257055"/>
                              <a:ext cx="4616071" cy="387740"/>
                            </a:xfrm>
                            <a:prstGeom prst="rect">
                              <a:avLst/>
                            </a:prstGeom>
                            <a:noFill/>
                          </wps:spPr>
                          <wps:txbx>
                            <w:txbxContent>
                              <w:p w14:paraId="136446DA" w14:textId="4791463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الذكاء الاصطناعي في تحسين الخدمات الحكومية</w:t>
                                </w:r>
                              </w:p>
                            </w:txbxContent>
                          </wps:txbx>
                          <wps:bodyPr wrap="square" rtlCol="1">
                            <a:spAutoFit/>
                          </wps:bodyPr>
                        </wps:wsp>
                      </wpg:grpSp>
                    </wpg:wgp>
                  </a:graphicData>
                </a:graphic>
              </wp:inline>
            </w:drawing>
          </mc:Choice>
          <mc:Fallback>
            <w:pict>
              <v:group w14:anchorId="070F17CB" id="_x0000_s173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M3L9K8HAAC5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173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">
                  <v:imagedata r:id="rId89" o:title=""/>
                </v:shape>
                <v:group id="مجموعة 39" o:spid="_x0000_s17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">
                  <v:group id="مجموعة 40" o:spid="_x0000_s17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">
                    <v:group id="مجموعة 41" o:spid="_x0000_s17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">
                      <v:shape id="شكل حر 42" o:spid="_x0000_s17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" fillcolor="#168489" stroked="f" strokeweight="1pt">
                        <v:stroke joinstyle="miter"/>
                      </v:roundrect>
                    </v:group>
                    <v:oval id="شكل بيضاوي 44" o:spid="_x0000_s17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" filled="f" strokecolor="#a5a5a5 [2092]" strokeweight="1pt">
                      <v:stroke joinstyle="miter"/>
                    </v:oval>
                  </v:group>
                  <v:shape id="مربع نص 41" o:spid="_x0000_s174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" filled="f" stroked="f">
                    <v:textbox style="mso-fit-shape-to-text:t">
                      <w:txbxContent>
                        <w:p w14:paraId="136446DA" w14:textId="4791463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الذكاء الاصطناعي في تحسين الخدمات الحكومية</w:t>
                          </w:r>
                        </w:p>
                      </w:txbxContent>
                    </v:textbox>
                  </v:shape>
                </v:group>
                <w10:anchorlock/>
              </v:group>
            </w:pict>
          </mc:Fallback>
        </mc:AlternateContent>
      </w:r>
    </w:p>
    <w:p w14:paraId="7274F8A5" w14:textId="5F406352" w:rsidR="00377231" w:rsidRPr="00C20290" w:rsidRDefault="00377231">
      <w:pPr>
        <w:pStyle w:val="a5"/>
        <w:numPr>
          <w:ilvl w:val="0"/>
          <w:numId w:val="17"/>
        </w:numPr>
        <w:spacing w:line="360" w:lineRule="auto"/>
        <w:ind w:left="811" w:hanging="454"/>
        <w:jc w:val="both"/>
        <w:rPr>
          <w:rFonts w:ascii="Sakkal Majalla" w:hAnsi="Sakkal Majalla" w:cs="Sakkal Majalla"/>
          <w:color w:val="C00000"/>
          <w:sz w:val="32"/>
          <w:szCs w:val="32"/>
        </w:rPr>
      </w:pPr>
      <w:r w:rsidRPr="00DC5845">
        <w:rPr>
          <w:rFonts w:ascii="Sakkal Majalla" w:hAnsi="Sakkal Majalla" w:cs="Sakkal Majalla"/>
          <w:sz w:val="32"/>
          <w:szCs w:val="32"/>
          <w:rtl/>
        </w:rPr>
        <w:t xml:space="preserve">أصبح </w:t>
      </w:r>
      <w:hyperlink r:id="rId258"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Pr>
        <w:t xml:space="preserve">(AI) </w:t>
      </w:r>
      <w:r w:rsidRPr="00DC5845">
        <w:rPr>
          <w:rFonts w:ascii="Sakkal Majalla" w:hAnsi="Sakkal Majalla" w:cs="Sakkal Majalla"/>
          <w:sz w:val="32"/>
          <w:szCs w:val="32"/>
          <w:rtl/>
        </w:rPr>
        <w:t>أداة حيوية للمساعدة في تحسين الخدمات الحكومية من خلال تعزيز الكفاءة، تقديم خدمات أكثر تخصيصا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وتقليل التكاليف. استخدام تقنيات </w:t>
      </w:r>
      <w:hyperlink r:id="rId259"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 xml:space="preserve">يمكن أن يساهم في تحسين العديد من الجوانب في العمل الحكومي، مما يؤدي إلى تجربة أفضل للمواطنين والموظفين على حد سواء. </w:t>
      </w:r>
      <w:r w:rsidRPr="00C20290">
        <w:rPr>
          <w:rFonts w:ascii="Sakkal Majalla" w:hAnsi="Sakkal Majalla" w:cs="Sakkal Majalla"/>
          <w:color w:val="C00000"/>
          <w:sz w:val="32"/>
          <w:szCs w:val="32"/>
          <w:rtl/>
        </w:rPr>
        <w:t xml:space="preserve">فيما يلي وسائل استخدام </w:t>
      </w:r>
      <w:hyperlink r:id="rId260"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C20290">
        <w:rPr>
          <w:rFonts w:ascii="Sakkal Majalla" w:hAnsi="Sakkal Majalla" w:cs="Sakkal Majalla"/>
          <w:color w:val="C00000"/>
          <w:sz w:val="32"/>
          <w:szCs w:val="32"/>
          <w:rtl/>
        </w:rPr>
        <w:t>لتحسين الخدمات الحكومية</w:t>
      </w:r>
      <w:r w:rsidRPr="00C20290">
        <w:rPr>
          <w:rFonts w:ascii="Sakkal Majalla" w:hAnsi="Sakkal Majalla" w:cs="Sakkal Majalla"/>
          <w:color w:val="C00000"/>
          <w:sz w:val="32"/>
          <w:szCs w:val="32"/>
        </w:rPr>
        <w:t>:</w:t>
      </w:r>
    </w:p>
    <w:p w14:paraId="7E120406" w14:textId="59A5C3F6" w:rsidR="003E5F20" w:rsidRPr="003E5F20" w:rsidRDefault="003E5F20" w:rsidP="00A15536">
      <w:pPr>
        <w:spacing w:line="360" w:lineRule="auto"/>
        <w:ind w:left="-46"/>
        <w:jc w:val="center"/>
        <w:rPr>
          <w:rFonts w:ascii="Sakkal Majalla" w:hAnsi="Sakkal Majalla"/>
          <w:sz w:val="32"/>
          <w:szCs w:val="32"/>
        </w:rPr>
      </w:pPr>
      <w:r w:rsidRPr="003E5F20">
        <w:rPr>
          <w:rFonts w:ascii="Sakkal Majalla" w:hAnsi="Sakkal Majalla"/>
          <w:noProof/>
          <w:sz w:val="32"/>
          <w:szCs w:val="32"/>
        </w:rPr>
        <mc:AlternateContent>
          <mc:Choice Requires="wpg">
            <w:drawing>
              <wp:inline distT="0" distB="0" distL="0" distR="0" wp14:anchorId="6FB8BF2E" wp14:editId="62ED7BB1">
                <wp:extent cx="5482590" cy="3602390"/>
                <wp:effectExtent l="76200" t="76200" r="118110" b="93345"/>
                <wp:docPr id="92" name="Group 91">
                  <a:extLst xmlns:a="http://schemas.openxmlformats.org/drawingml/2006/main">
                    <a:ext uri="{FF2B5EF4-FFF2-40B4-BE49-F238E27FC236}">
                      <a16:creationId xmlns:a16="http://schemas.microsoft.com/office/drawing/2014/main" id="{650390CF-0AAA-F001-60F3-484A94D8233E}"/>
                    </a:ext>
                  </a:extLst>
                </wp:docPr>
                <wp:cNvGraphicFramePr/>
                <a:graphic xmlns:a="http://schemas.openxmlformats.org/drawingml/2006/main">
                  <a:graphicData uri="http://schemas.microsoft.com/office/word/2010/wordprocessingGroup">
                    <wpg:wgp>
                      <wpg:cNvGrpSpPr/>
                      <wpg:grpSpPr>
                        <a:xfrm>
                          <a:off x="0" y="0"/>
                          <a:ext cx="5482590" cy="3602390"/>
                          <a:chOff x="0" y="0"/>
                          <a:chExt cx="10343384" cy="6794858"/>
                        </a:xfrm>
                      </wpg:grpSpPr>
                      <wpg:grpSp>
                        <wpg:cNvPr id="2474537" name="Group 2474537">
                          <a:extLst>
                            <a:ext uri="{FF2B5EF4-FFF2-40B4-BE49-F238E27FC236}">
                              <a16:creationId xmlns:a16="http://schemas.microsoft.com/office/drawing/2014/main" id="{8762EB00-C1C2-0037-0030-6F18C4E518F7}"/>
                            </a:ext>
                          </a:extLst>
                        </wpg:cNvPr>
                        <wpg:cNvGrpSpPr/>
                        <wpg:grpSpPr>
                          <a:xfrm>
                            <a:off x="2565545" y="0"/>
                            <a:ext cx="2432182" cy="2328142"/>
                            <a:chOff x="2565545" y="0"/>
                            <a:chExt cx="2432182" cy="2328142"/>
                          </a:xfrm>
                        </wpg:grpSpPr>
                        <wps:wsp>
                          <wps:cNvPr id="1186425367" name="Oval 1186425367">
                            <a:extLst>
                              <a:ext uri="{FF2B5EF4-FFF2-40B4-BE49-F238E27FC236}">
                                <a16:creationId xmlns:a16="http://schemas.microsoft.com/office/drawing/2014/main" id="{C0324D42-19B3-A149-C85F-D88AE7D2FAF2}"/>
                              </a:ext>
                            </a:extLst>
                          </wps:cNvPr>
                          <wps:cNvSpPr/>
                          <wps:spPr>
                            <a:xfrm>
                              <a:off x="3157882" y="454272"/>
                              <a:ext cx="1739890" cy="1739890"/>
                            </a:xfrm>
                            <a:prstGeom prst="ellipse">
                              <a:avLst/>
                            </a:prstGeom>
                            <a:solidFill>
                              <a:srgbClr val="14757A"/>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3472956" name="Freeform: Shape 573472956">
                            <a:extLst>
                              <a:ext uri="{FF2B5EF4-FFF2-40B4-BE49-F238E27FC236}">
                                <a16:creationId xmlns:a16="http://schemas.microsoft.com/office/drawing/2014/main" id="{F0E04726-1FD0-A4FD-188F-EDBE28B4CBA2}"/>
                              </a:ext>
                            </a:extLst>
                          </wps:cNvPr>
                          <wps:cNvSpPr/>
                          <wps:spPr>
                            <a:xfrm>
                              <a:off x="2672828"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52098" name="TextBox 49">
                            <a:extLst>
                              <a:ext uri="{FF2B5EF4-FFF2-40B4-BE49-F238E27FC236}">
                                <a16:creationId xmlns:a16="http://schemas.microsoft.com/office/drawing/2014/main" id="{7E59412C-C35B-554B-9762-DE3E21593E2F}"/>
                              </a:ext>
                            </a:extLst>
                          </wps:cNvPr>
                          <wps:cNvSpPr txBox="1"/>
                          <wps:spPr>
                            <a:xfrm>
                              <a:off x="4151289" y="1408321"/>
                              <a:ext cx="650264" cy="676330"/>
                            </a:xfrm>
                            <a:prstGeom prst="rect">
                              <a:avLst/>
                            </a:prstGeom>
                            <a:noFill/>
                          </wps:spPr>
                          <wps:txbx>
                            <w:txbxContent>
                              <w:p w14:paraId="0F37A71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3</w:t>
                                </w:r>
                              </w:p>
                            </w:txbxContent>
                          </wps:txbx>
                          <wps:bodyPr wrap="square" lIns="108000" rIns="108000" rtlCol="0">
                            <a:noAutofit/>
                          </wps:bodyPr>
                        </wps:wsp>
                        <wps:wsp>
                          <wps:cNvPr id="1712923988" name="TextBox 50">
                            <a:extLst>
                              <a:ext uri="{FF2B5EF4-FFF2-40B4-BE49-F238E27FC236}">
                                <a16:creationId xmlns:a16="http://schemas.microsoft.com/office/drawing/2014/main" id="{922980E8-BCD4-F24C-BE59-4851C8A4BCF2}"/>
                              </a:ext>
                            </a:extLst>
                          </wps:cNvPr>
                          <wps:cNvSpPr txBox="1"/>
                          <wps:spPr>
                            <a:xfrm>
                              <a:off x="2565545" y="505135"/>
                              <a:ext cx="2410893" cy="1137489"/>
                            </a:xfrm>
                            <a:prstGeom prst="rect">
                              <a:avLst/>
                            </a:prstGeom>
                            <a:noFill/>
                          </wps:spPr>
                          <wps:txbx>
                            <w:txbxContent>
                              <w:p w14:paraId="59B2A48A" w14:textId="3989952F" w:rsidR="003E5F20" w:rsidRPr="003E5F20" w:rsidRDefault="003E5F20" w:rsidP="003E5F20">
                                <w:pPr>
                                  <w:bidi w:val="0"/>
                                  <w:jc w:val="center"/>
                                  <w:rPr>
                                    <w:rFonts w:eastAsia="Calibri" w:hAnsi="Adobe Arabic" w:cs="Adobe Arabic"/>
                                    <w:color w:val="000000"/>
                                    <w:kern w:val="24"/>
                                    <w:szCs w:val="28"/>
                                    <w:lang w:bidi="ar-EG"/>
                                  </w:rPr>
                                </w:pPr>
                                <w:r w:rsidRPr="003E5F20">
                                  <w:rPr>
                                    <w:rFonts w:eastAsia="Calibri" w:hAnsi="Adobe Arabic" w:cs="Adobe Arabic"/>
                                    <w:color w:val="000000"/>
                                    <w:kern w:val="24"/>
                                    <w:szCs w:val="28"/>
                                    <w:rtl/>
                                    <w:lang w:bidi="ar-EG"/>
                                  </w:rPr>
                                  <w:t xml:space="preserve">تحليل البيانات الضخمة لاتخاذ القرارات </w:t>
                                </w:r>
                              </w:p>
                            </w:txbxContent>
                          </wps:txbx>
                          <wps:bodyPr wrap="square">
                            <a:noAutofit/>
                          </wps:bodyPr>
                        </wps:wsp>
                      </wpg:grpSp>
                      <wpg:grpSp>
                        <wpg:cNvPr id="1579695135" name="Group 1579695135">
                          <a:extLst>
                            <a:ext uri="{FF2B5EF4-FFF2-40B4-BE49-F238E27FC236}">
                              <a16:creationId xmlns:a16="http://schemas.microsoft.com/office/drawing/2014/main" id="{7A1AD2C2-C011-17FF-58B8-3A0EB91924A2}"/>
                            </a:ext>
                          </a:extLst>
                        </wpg:cNvPr>
                        <wpg:cNvGrpSpPr/>
                        <wpg:grpSpPr>
                          <a:xfrm>
                            <a:off x="8018485" y="0"/>
                            <a:ext cx="2324899" cy="2328142"/>
                            <a:chOff x="8018485" y="0"/>
                            <a:chExt cx="2324899" cy="2328142"/>
                          </a:xfrm>
                        </wpg:grpSpPr>
                        <wps:wsp>
                          <wps:cNvPr id="1322673588" name="Oval 1322673588">
                            <a:extLst>
                              <a:ext uri="{FF2B5EF4-FFF2-40B4-BE49-F238E27FC236}">
                                <a16:creationId xmlns:a16="http://schemas.microsoft.com/office/drawing/2014/main" id="{5BEFF7ED-08FA-366C-7007-17D78D2A6AEF}"/>
                              </a:ext>
                            </a:extLst>
                          </wps:cNvPr>
                          <wps:cNvSpPr/>
                          <wps:spPr>
                            <a:xfrm>
                              <a:off x="8503539" y="454272"/>
                              <a:ext cx="1739890" cy="1739890"/>
                            </a:xfrm>
                            <a:prstGeom prst="ellipse">
                              <a:avLst/>
                            </a:prstGeom>
                            <a:solidFill>
                              <a:srgbClr val="50A3A7"/>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7173337" name="Freeform: Shape 1967173337">
                            <a:extLst>
                              <a:ext uri="{FF2B5EF4-FFF2-40B4-BE49-F238E27FC236}">
                                <a16:creationId xmlns:a16="http://schemas.microsoft.com/office/drawing/2014/main" id="{3AAFB44D-AB5E-7D1D-8CCB-4E869477B0D2}"/>
                              </a:ext>
                            </a:extLst>
                          </wps:cNvPr>
                          <wps:cNvSpPr/>
                          <wps:spPr>
                            <a:xfrm>
                              <a:off x="8018485"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1227513" name="TextBox 54">
                            <a:extLst>
                              <a:ext uri="{FF2B5EF4-FFF2-40B4-BE49-F238E27FC236}">
                                <a16:creationId xmlns:a16="http://schemas.microsoft.com/office/drawing/2014/main" id="{26032754-6F2F-9AA7-E91B-EC4066C964E0}"/>
                              </a:ext>
                            </a:extLst>
                          </wps:cNvPr>
                          <wps:cNvSpPr txBox="1"/>
                          <wps:spPr>
                            <a:xfrm>
                              <a:off x="9496627" y="1408321"/>
                              <a:ext cx="649537" cy="676330"/>
                            </a:xfrm>
                            <a:prstGeom prst="rect">
                              <a:avLst/>
                            </a:prstGeom>
                            <a:noFill/>
                          </wps:spPr>
                          <wps:txbx>
                            <w:txbxContent>
                              <w:p w14:paraId="1E7B9D37"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1</w:t>
                                </w:r>
                              </w:p>
                            </w:txbxContent>
                          </wps:txbx>
                          <wps:bodyPr wrap="square" lIns="108000" rIns="108000" rtlCol="0">
                            <a:noAutofit/>
                          </wps:bodyPr>
                        </wps:wsp>
                        <wps:wsp>
                          <wps:cNvPr id="1475532991" name="TextBox 55">
                            <a:extLst>
                              <a:ext uri="{FF2B5EF4-FFF2-40B4-BE49-F238E27FC236}">
                                <a16:creationId xmlns:a16="http://schemas.microsoft.com/office/drawing/2014/main" id="{93884143-7E22-F3CB-7D18-057D2CDEA315}"/>
                              </a:ext>
                            </a:extLst>
                          </wps:cNvPr>
                          <wps:cNvSpPr txBox="1"/>
                          <wps:spPr>
                            <a:xfrm>
                              <a:off x="8136870" y="505144"/>
                              <a:ext cx="1886454" cy="1074910"/>
                            </a:xfrm>
                            <a:prstGeom prst="rect">
                              <a:avLst/>
                            </a:prstGeom>
                            <a:noFill/>
                          </wps:spPr>
                          <wps:txbx>
                            <w:txbxContent>
                              <w:p w14:paraId="65068EB0"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أتمتة العمليات الروتينية</w:t>
                                </w:r>
                              </w:p>
                            </w:txbxContent>
                          </wps:txbx>
                          <wps:bodyPr wrap="square">
                            <a:noAutofit/>
                          </wps:bodyPr>
                        </wps:wsp>
                      </wpg:grpSp>
                      <wpg:grpSp>
                        <wpg:cNvPr id="224644939" name="Group 224644939">
                          <a:extLst>
                            <a:ext uri="{FF2B5EF4-FFF2-40B4-BE49-F238E27FC236}">
                              <a16:creationId xmlns:a16="http://schemas.microsoft.com/office/drawing/2014/main" id="{DDC17676-C499-B3F2-7FFF-29A2FCC24223}"/>
                            </a:ext>
                          </a:extLst>
                        </wpg:cNvPr>
                        <wpg:cNvGrpSpPr/>
                        <wpg:grpSpPr>
                          <a:xfrm>
                            <a:off x="5345041" y="0"/>
                            <a:ext cx="2325514" cy="2328142"/>
                            <a:chOff x="5345041" y="0"/>
                            <a:chExt cx="2325514" cy="2328142"/>
                          </a:xfrm>
                        </wpg:grpSpPr>
                        <wps:wsp>
                          <wps:cNvPr id="695384596" name="Oval 695384596">
                            <a:extLst>
                              <a:ext uri="{FF2B5EF4-FFF2-40B4-BE49-F238E27FC236}">
                                <a16:creationId xmlns:a16="http://schemas.microsoft.com/office/drawing/2014/main" id="{C512F72E-E118-DF87-8A39-9255C688FD00}"/>
                              </a:ext>
                            </a:extLst>
                          </wps:cNvPr>
                          <wps:cNvSpPr/>
                          <wps:spPr>
                            <a:xfrm>
                              <a:off x="5830710" y="454272"/>
                              <a:ext cx="1739890" cy="1739890"/>
                            </a:xfrm>
                            <a:prstGeom prst="ellipse">
                              <a:avLst/>
                            </a:prstGeom>
                            <a:solidFill>
                              <a:srgbClr val="FFCC5E"/>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5090646" name="Freeform: Shape 1335090646">
                            <a:extLst>
                              <a:ext uri="{FF2B5EF4-FFF2-40B4-BE49-F238E27FC236}">
                                <a16:creationId xmlns:a16="http://schemas.microsoft.com/office/drawing/2014/main" id="{97722981-82AD-D8CC-50DB-65A29D0B3A5D}"/>
                              </a:ext>
                            </a:extLst>
                          </wps:cNvPr>
                          <wps:cNvSpPr/>
                          <wps:spPr>
                            <a:xfrm>
                              <a:off x="5345656"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0586211" name="TextBox 59">
                            <a:extLst>
                              <a:ext uri="{FF2B5EF4-FFF2-40B4-BE49-F238E27FC236}">
                                <a16:creationId xmlns:a16="http://schemas.microsoft.com/office/drawing/2014/main" id="{F919012B-00FC-3F67-0ECA-3BD314BB24D3}"/>
                              </a:ext>
                            </a:extLst>
                          </wps:cNvPr>
                          <wps:cNvSpPr txBox="1"/>
                          <wps:spPr>
                            <a:xfrm>
                              <a:off x="6823958" y="1408321"/>
                              <a:ext cx="650264" cy="676330"/>
                            </a:xfrm>
                            <a:prstGeom prst="rect">
                              <a:avLst/>
                            </a:prstGeom>
                            <a:noFill/>
                          </wps:spPr>
                          <wps:txbx>
                            <w:txbxContent>
                              <w:p w14:paraId="68B5F61D"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2</w:t>
                                </w:r>
                              </w:p>
                            </w:txbxContent>
                          </wps:txbx>
                          <wps:bodyPr wrap="square" lIns="108000" rIns="108000" rtlCol="0">
                            <a:noAutofit/>
                          </wps:bodyPr>
                        </wps:wsp>
                        <wps:wsp>
                          <wps:cNvPr id="341001624" name="TextBox 60">
                            <a:extLst>
                              <a:ext uri="{FF2B5EF4-FFF2-40B4-BE49-F238E27FC236}">
                                <a16:creationId xmlns:a16="http://schemas.microsoft.com/office/drawing/2014/main" id="{BDAFFC7A-F7CD-C46A-C81F-FFA2A69CD58B}"/>
                              </a:ext>
                            </a:extLst>
                          </wps:cNvPr>
                          <wps:cNvSpPr txBox="1"/>
                          <wps:spPr>
                            <a:xfrm>
                              <a:off x="5345041" y="321956"/>
                              <a:ext cx="2224809" cy="1431562"/>
                            </a:xfrm>
                            <a:prstGeom prst="rect">
                              <a:avLst/>
                            </a:prstGeom>
                            <a:noFill/>
                          </wps:spPr>
                          <wps:txbx>
                            <w:txbxContent>
                              <w:p w14:paraId="194D55FE" w14:textId="77777777" w:rsidR="003E5F20" w:rsidRPr="003E5F20" w:rsidRDefault="003E5F20" w:rsidP="003E5F20">
                                <w:pPr>
                                  <w:bidi w:val="0"/>
                                  <w:jc w:val="center"/>
                                  <w:rPr>
                                    <w:rFonts w:eastAsia="Calibri" w:hAnsi="Adobe Arabic" w:cs="Adobe Arabic"/>
                                    <w:color w:val="000000"/>
                                    <w:kern w:val="24"/>
                                    <w:szCs w:val="28"/>
                                    <w:lang w:bidi="ar-EG"/>
                                  </w:rPr>
                                </w:pPr>
                                <w:r w:rsidRPr="003E5F20">
                                  <w:rPr>
                                    <w:rFonts w:eastAsia="Calibri" w:hAnsi="Adobe Arabic" w:cs="Adobe Arabic"/>
                                    <w:color w:val="000000"/>
                                    <w:kern w:val="24"/>
                                    <w:szCs w:val="28"/>
                                    <w:rtl/>
                                    <w:lang w:bidi="ar-EG"/>
                                  </w:rPr>
                                  <w:t xml:space="preserve">تحسين تجربة المواطن من خلال روبوتات المحادثة </w:t>
                                </w:r>
                              </w:p>
                            </w:txbxContent>
                          </wps:txbx>
                          <wps:bodyPr wrap="square">
                            <a:noAutofit/>
                          </wps:bodyPr>
                        </wps:wsp>
                      </wpg:grpSp>
                      <wpg:grpSp>
                        <wpg:cNvPr id="1383396592" name="Group 1383396592">
                          <a:extLst>
                            <a:ext uri="{FF2B5EF4-FFF2-40B4-BE49-F238E27FC236}">
                              <a16:creationId xmlns:a16="http://schemas.microsoft.com/office/drawing/2014/main" id="{B5032592-12D2-DD14-4D55-1994BFEF9222}"/>
                            </a:ext>
                          </a:extLst>
                        </wpg:cNvPr>
                        <wpg:cNvGrpSpPr/>
                        <wpg:grpSpPr>
                          <a:xfrm>
                            <a:off x="3999964" y="2279634"/>
                            <a:ext cx="2324899" cy="2328142"/>
                            <a:chOff x="3999964" y="2279634"/>
                            <a:chExt cx="2324899" cy="2328142"/>
                          </a:xfrm>
                        </wpg:grpSpPr>
                        <wps:wsp>
                          <wps:cNvPr id="1227105143" name="Oval 1227105143">
                            <a:extLst>
                              <a:ext uri="{FF2B5EF4-FFF2-40B4-BE49-F238E27FC236}">
                                <a16:creationId xmlns:a16="http://schemas.microsoft.com/office/drawing/2014/main" id="{0202DB77-285A-AFF9-F77D-41F2C8A430D5}"/>
                              </a:ext>
                            </a:extLst>
                          </wps:cNvPr>
                          <wps:cNvSpPr/>
                          <wps:spPr>
                            <a:xfrm>
                              <a:off x="4485018" y="2733906"/>
                              <a:ext cx="1739890" cy="1739890"/>
                            </a:xfrm>
                            <a:prstGeom prst="ellipse">
                              <a:avLst/>
                            </a:prstGeom>
                            <a:solidFill>
                              <a:srgbClr val="9FCFD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333341" name="Freeform: Shape 849333341">
                            <a:extLst>
                              <a:ext uri="{FF2B5EF4-FFF2-40B4-BE49-F238E27FC236}">
                                <a16:creationId xmlns:a16="http://schemas.microsoft.com/office/drawing/2014/main" id="{D9E8481B-6D56-0A07-1A51-2EF88A877A80}"/>
                              </a:ext>
                            </a:extLst>
                          </wps:cNvPr>
                          <wps:cNvSpPr/>
                          <wps:spPr>
                            <a:xfrm>
                              <a:off x="3999964" y="2279634"/>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691984" name="TextBox 64">
                            <a:extLst>
                              <a:ext uri="{FF2B5EF4-FFF2-40B4-BE49-F238E27FC236}">
                                <a16:creationId xmlns:a16="http://schemas.microsoft.com/office/drawing/2014/main" id="{11ABD3E3-1026-75FB-E826-BB5DCD1FBAFF}"/>
                              </a:ext>
                            </a:extLst>
                          </wps:cNvPr>
                          <wps:cNvSpPr txBox="1"/>
                          <wps:spPr>
                            <a:xfrm>
                              <a:off x="5478346" y="3687860"/>
                              <a:ext cx="650264" cy="676330"/>
                            </a:xfrm>
                            <a:prstGeom prst="rect">
                              <a:avLst/>
                            </a:prstGeom>
                            <a:noFill/>
                          </wps:spPr>
                          <wps:txbx>
                            <w:txbxContent>
                              <w:p w14:paraId="67D6D678"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6</w:t>
                                </w:r>
                              </w:p>
                            </w:txbxContent>
                          </wps:txbx>
                          <wps:bodyPr wrap="square" lIns="108000" rIns="108000" rtlCol="0">
                            <a:noAutofit/>
                          </wps:bodyPr>
                        </wps:wsp>
                        <wps:wsp>
                          <wps:cNvPr id="1764329288" name="TextBox 65">
                            <a:extLst>
                              <a:ext uri="{FF2B5EF4-FFF2-40B4-BE49-F238E27FC236}">
                                <a16:creationId xmlns:a16="http://schemas.microsoft.com/office/drawing/2014/main" id="{1E9588B8-57B1-178D-7DA3-3CA7FEEFD337}"/>
                              </a:ext>
                            </a:extLst>
                          </wps:cNvPr>
                          <wps:cNvSpPr txBox="1"/>
                          <wps:spPr>
                            <a:xfrm>
                              <a:off x="4046320" y="2858140"/>
                              <a:ext cx="1886454" cy="1057817"/>
                            </a:xfrm>
                            <a:prstGeom prst="rect">
                              <a:avLst/>
                            </a:prstGeom>
                            <a:noFill/>
                          </wps:spPr>
                          <wps:txbx>
                            <w:txbxContent>
                              <w:p w14:paraId="59F93432"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التنبؤ بالمشكلات المستقبلية</w:t>
                                </w:r>
                              </w:p>
                            </w:txbxContent>
                          </wps:txbx>
                          <wps:bodyPr wrap="square">
                            <a:noAutofit/>
                          </wps:bodyPr>
                        </wps:wsp>
                      </wpg:grpSp>
                      <wpg:grpSp>
                        <wpg:cNvPr id="1186284387" name="Group 1186284387">
                          <a:extLst>
                            <a:ext uri="{FF2B5EF4-FFF2-40B4-BE49-F238E27FC236}">
                              <a16:creationId xmlns:a16="http://schemas.microsoft.com/office/drawing/2014/main" id="{2EE56DA9-C423-11C8-F922-76D9498C8263}"/>
                            </a:ext>
                          </a:extLst>
                        </wpg:cNvPr>
                        <wpg:cNvGrpSpPr/>
                        <wpg:grpSpPr>
                          <a:xfrm>
                            <a:off x="0" y="0"/>
                            <a:ext cx="2324899" cy="2328142"/>
                            <a:chOff x="0" y="0"/>
                            <a:chExt cx="2324899" cy="2328142"/>
                          </a:xfrm>
                        </wpg:grpSpPr>
                        <wps:wsp>
                          <wps:cNvPr id="657066424" name="Oval 657066424">
                            <a:extLst>
                              <a:ext uri="{FF2B5EF4-FFF2-40B4-BE49-F238E27FC236}">
                                <a16:creationId xmlns:a16="http://schemas.microsoft.com/office/drawing/2014/main" id="{90797547-9539-276E-8851-1F4119C251F1}"/>
                              </a:ext>
                            </a:extLst>
                          </wps:cNvPr>
                          <wps:cNvSpPr/>
                          <wps:spPr>
                            <a:xfrm>
                              <a:off x="485054" y="454272"/>
                              <a:ext cx="1739890" cy="1739890"/>
                            </a:xfrm>
                            <a:prstGeom prst="ellipse">
                              <a:avLst/>
                            </a:prstGeom>
                            <a:solidFill>
                              <a:srgbClr val="50A3A7"/>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1950006" name="Freeform: Shape 1751950006">
                            <a:extLst>
                              <a:ext uri="{FF2B5EF4-FFF2-40B4-BE49-F238E27FC236}">
                                <a16:creationId xmlns:a16="http://schemas.microsoft.com/office/drawing/2014/main" id="{FAE89EF6-7EFC-969F-53B7-23D60EB28CF8}"/>
                              </a:ext>
                            </a:extLst>
                          </wps:cNvPr>
                          <wps:cNvSpPr/>
                          <wps:spPr>
                            <a:xfrm>
                              <a:off x="0" y="0"/>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6647325" name="TextBox 69">
                            <a:extLst>
                              <a:ext uri="{FF2B5EF4-FFF2-40B4-BE49-F238E27FC236}">
                                <a16:creationId xmlns:a16="http://schemas.microsoft.com/office/drawing/2014/main" id="{71F7DF1B-9B42-B1C1-7AF5-AEA1BD7BA730}"/>
                              </a:ext>
                            </a:extLst>
                          </wps:cNvPr>
                          <wps:cNvSpPr txBox="1"/>
                          <wps:spPr>
                            <a:xfrm>
                              <a:off x="1478622" y="1408321"/>
                              <a:ext cx="650264" cy="676330"/>
                            </a:xfrm>
                            <a:prstGeom prst="rect">
                              <a:avLst/>
                            </a:prstGeom>
                            <a:noFill/>
                          </wps:spPr>
                          <wps:txbx>
                            <w:txbxContent>
                              <w:p w14:paraId="66EFD199"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4</w:t>
                                </w:r>
                              </w:p>
                            </w:txbxContent>
                          </wps:txbx>
                          <wps:bodyPr wrap="square" lIns="108000" rIns="108000" rtlCol="0">
                            <a:noAutofit/>
                          </wps:bodyPr>
                        </wps:wsp>
                        <wps:wsp>
                          <wps:cNvPr id="1868445049" name="TextBox 70">
                            <a:extLst>
                              <a:ext uri="{FF2B5EF4-FFF2-40B4-BE49-F238E27FC236}">
                                <a16:creationId xmlns:a16="http://schemas.microsoft.com/office/drawing/2014/main" id="{4DCF4DA7-C1DD-5464-795E-39F72DFBBBF1}"/>
                              </a:ext>
                            </a:extLst>
                          </wps:cNvPr>
                          <wps:cNvSpPr txBox="1"/>
                          <wps:spPr>
                            <a:xfrm>
                              <a:off x="96177" y="505739"/>
                              <a:ext cx="2128763" cy="1314615"/>
                            </a:xfrm>
                            <a:prstGeom prst="rect">
                              <a:avLst/>
                            </a:prstGeom>
                            <a:noFill/>
                          </wps:spPr>
                          <wps:txbx>
                            <w:txbxContent>
                              <w:p w14:paraId="15C85EB4"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الخدمات الشخصية والتخصيص</w:t>
                                </w:r>
                              </w:p>
                            </w:txbxContent>
                          </wps:txbx>
                          <wps:bodyPr wrap="square">
                            <a:noAutofit/>
                          </wps:bodyPr>
                        </wps:wsp>
                      </wpg:grpSp>
                      <wpg:grpSp>
                        <wpg:cNvPr id="682580252" name="Group 682580252">
                          <a:extLst>
                            <a:ext uri="{FF2B5EF4-FFF2-40B4-BE49-F238E27FC236}">
                              <a16:creationId xmlns:a16="http://schemas.microsoft.com/office/drawing/2014/main" id="{648F9332-B095-7913-0AA9-B123E003E9A8}"/>
                            </a:ext>
                          </a:extLst>
                        </wpg:cNvPr>
                        <wpg:cNvGrpSpPr/>
                        <wpg:grpSpPr>
                          <a:xfrm>
                            <a:off x="5265375" y="4466716"/>
                            <a:ext cx="2324899" cy="2328142"/>
                            <a:chOff x="5265375" y="4466716"/>
                            <a:chExt cx="2324899" cy="2328142"/>
                          </a:xfrm>
                        </wpg:grpSpPr>
                        <wps:wsp>
                          <wps:cNvPr id="1135283268" name="Oval 1135283268">
                            <a:extLst>
                              <a:ext uri="{FF2B5EF4-FFF2-40B4-BE49-F238E27FC236}">
                                <a16:creationId xmlns:a16="http://schemas.microsoft.com/office/drawing/2014/main" id="{7681604F-6D05-D8DE-0904-50A378E05357}"/>
                              </a:ext>
                            </a:extLst>
                          </wps:cNvPr>
                          <wps:cNvSpPr/>
                          <wps:spPr>
                            <a:xfrm>
                              <a:off x="5750429" y="4920988"/>
                              <a:ext cx="1739890" cy="1739890"/>
                            </a:xfrm>
                            <a:prstGeom prst="ellipse">
                              <a:avLst/>
                            </a:prstGeom>
                            <a:solidFill>
                              <a:srgbClr val="FFD966"/>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4288107" name="Freeform: Shape 464288107">
                            <a:extLst>
                              <a:ext uri="{FF2B5EF4-FFF2-40B4-BE49-F238E27FC236}">
                                <a16:creationId xmlns:a16="http://schemas.microsoft.com/office/drawing/2014/main" id="{8DB9B9C3-EBAF-87E2-9667-294ADD724696}"/>
                              </a:ext>
                            </a:extLst>
                          </wps:cNvPr>
                          <wps:cNvSpPr/>
                          <wps:spPr>
                            <a:xfrm>
                              <a:off x="5265375" y="4466716"/>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3607769" name="TextBox 74">
                            <a:extLst>
                              <a:ext uri="{FF2B5EF4-FFF2-40B4-BE49-F238E27FC236}">
                                <a16:creationId xmlns:a16="http://schemas.microsoft.com/office/drawing/2014/main" id="{CB24D9FA-976B-1E6C-F69D-4628EB1BAFD5}"/>
                              </a:ext>
                            </a:extLst>
                          </wps:cNvPr>
                          <wps:cNvSpPr txBox="1"/>
                          <wps:spPr>
                            <a:xfrm>
                              <a:off x="6743682" y="5874852"/>
                              <a:ext cx="649537" cy="676330"/>
                            </a:xfrm>
                            <a:prstGeom prst="rect">
                              <a:avLst/>
                            </a:prstGeom>
                            <a:noFill/>
                          </wps:spPr>
                          <wps:txbx>
                            <w:txbxContent>
                              <w:p w14:paraId="04E02B7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8</w:t>
                                </w:r>
                              </w:p>
                            </w:txbxContent>
                          </wps:txbx>
                          <wps:bodyPr wrap="square" lIns="108000" rIns="108000" rtlCol="0">
                            <a:noAutofit/>
                          </wps:bodyPr>
                        </wps:wsp>
                        <wps:wsp>
                          <wps:cNvPr id="79858675" name="TextBox 75">
                            <a:extLst>
                              <a:ext uri="{FF2B5EF4-FFF2-40B4-BE49-F238E27FC236}">
                                <a16:creationId xmlns:a16="http://schemas.microsoft.com/office/drawing/2014/main" id="{9638D64A-C446-5A5E-2B7E-3D9D19D8C8B0}"/>
                              </a:ext>
                            </a:extLst>
                          </wps:cNvPr>
                          <wps:cNvSpPr txBox="1"/>
                          <wps:spPr>
                            <a:xfrm>
                              <a:off x="5311746" y="5211417"/>
                              <a:ext cx="1886454" cy="1074910"/>
                            </a:xfrm>
                            <a:prstGeom prst="rect">
                              <a:avLst/>
                            </a:prstGeom>
                            <a:noFill/>
                          </wps:spPr>
                          <wps:txbx>
                            <w:txbxContent>
                              <w:p w14:paraId="4ABED87F"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إدارة الأزمات والكوارث</w:t>
                                </w:r>
                              </w:p>
                            </w:txbxContent>
                          </wps:txbx>
                          <wps:bodyPr wrap="square">
                            <a:noAutofit/>
                          </wps:bodyPr>
                        </wps:wsp>
                      </wpg:grpSp>
                      <wpg:grpSp>
                        <wpg:cNvPr id="682375021" name="Group 682375021">
                          <a:extLst>
                            <a:ext uri="{FF2B5EF4-FFF2-40B4-BE49-F238E27FC236}">
                              <a16:creationId xmlns:a16="http://schemas.microsoft.com/office/drawing/2014/main" id="{51FDD380-DEF0-E07B-D532-9D3C173F51DB}"/>
                            </a:ext>
                          </a:extLst>
                        </wpg:cNvPr>
                        <wpg:cNvGrpSpPr/>
                        <wpg:grpSpPr>
                          <a:xfrm>
                            <a:off x="6539775" y="2279634"/>
                            <a:ext cx="2324899" cy="2328142"/>
                            <a:chOff x="6539775" y="2279634"/>
                            <a:chExt cx="2324899" cy="2328142"/>
                          </a:xfrm>
                        </wpg:grpSpPr>
                        <wps:wsp>
                          <wps:cNvPr id="168445958" name="Oval 168445958">
                            <a:extLst>
                              <a:ext uri="{FF2B5EF4-FFF2-40B4-BE49-F238E27FC236}">
                                <a16:creationId xmlns:a16="http://schemas.microsoft.com/office/drawing/2014/main" id="{3F59432D-1BB8-7B36-202C-EC71220FA01D}"/>
                              </a:ext>
                            </a:extLst>
                          </wps:cNvPr>
                          <wps:cNvSpPr/>
                          <wps:spPr>
                            <a:xfrm>
                              <a:off x="7024829" y="2733906"/>
                              <a:ext cx="1739890" cy="1739890"/>
                            </a:xfrm>
                            <a:prstGeom prst="ellipse">
                              <a:avLst/>
                            </a:prstGeom>
                            <a:solidFill>
                              <a:srgbClr val="14757A"/>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1019616" name="Freeform: Shape 471019616">
                            <a:extLst>
                              <a:ext uri="{FF2B5EF4-FFF2-40B4-BE49-F238E27FC236}">
                                <a16:creationId xmlns:a16="http://schemas.microsoft.com/office/drawing/2014/main" id="{A7E20297-1A9A-4C16-B8EC-479C7AD9A6E9}"/>
                              </a:ext>
                            </a:extLst>
                          </wps:cNvPr>
                          <wps:cNvSpPr/>
                          <wps:spPr>
                            <a:xfrm>
                              <a:off x="6539775" y="2279634"/>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4153679" name="TextBox 79">
                            <a:extLst>
                              <a:ext uri="{FF2B5EF4-FFF2-40B4-BE49-F238E27FC236}">
                                <a16:creationId xmlns:a16="http://schemas.microsoft.com/office/drawing/2014/main" id="{BC7D7A2D-5DCF-DDFA-9AB3-41A135D39554}"/>
                              </a:ext>
                            </a:extLst>
                          </wps:cNvPr>
                          <wps:cNvSpPr txBox="1"/>
                          <wps:spPr>
                            <a:xfrm>
                              <a:off x="8018005" y="3687860"/>
                              <a:ext cx="650264" cy="676330"/>
                            </a:xfrm>
                            <a:prstGeom prst="rect">
                              <a:avLst/>
                            </a:prstGeom>
                            <a:noFill/>
                          </wps:spPr>
                          <wps:txbx>
                            <w:txbxContent>
                              <w:p w14:paraId="7184BA9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5</w:t>
                                </w:r>
                              </w:p>
                            </w:txbxContent>
                          </wps:txbx>
                          <wps:bodyPr wrap="square" lIns="108000" rIns="108000" rtlCol="0">
                            <a:noAutofit/>
                          </wps:bodyPr>
                        </wps:wsp>
                        <wps:wsp>
                          <wps:cNvPr id="885240921" name="TextBox 80">
                            <a:extLst>
                              <a:ext uri="{FF2B5EF4-FFF2-40B4-BE49-F238E27FC236}">
                                <a16:creationId xmlns:a16="http://schemas.microsoft.com/office/drawing/2014/main" id="{78BEB4A8-9322-DCD8-FF88-021F3793B298}"/>
                              </a:ext>
                            </a:extLst>
                          </wps:cNvPr>
                          <wps:cNvSpPr txBox="1"/>
                          <wps:spPr>
                            <a:xfrm>
                              <a:off x="6685762" y="2718013"/>
                              <a:ext cx="1886454" cy="1114625"/>
                            </a:xfrm>
                            <a:prstGeom prst="rect">
                              <a:avLst/>
                            </a:prstGeom>
                            <a:noFill/>
                          </wps:spPr>
                          <wps:txbx>
                            <w:txbxContent>
                              <w:p w14:paraId="0898E44F"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الشفافية ومكافحة الفساد</w:t>
                                </w:r>
                              </w:p>
                            </w:txbxContent>
                          </wps:txbx>
                          <wps:bodyPr wrap="square">
                            <a:noAutofit/>
                          </wps:bodyPr>
                        </wps:wsp>
                      </wpg:grpSp>
                      <wpg:grpSp>
                        <wpg:cNvPr id="258329668" name="Group 258329668">
                          <a:extLst>
                            <a:ext uri="{FF2B5EF4-FFF2-40B4-BE49-F238E27FC236}">
                              <a16:creationId xmlns:a16="http://schemas.microsoft.com/office/drawing/2014/main" id="{AC6BE800-C5EE-7A9D-AD0C-2C34BC08DD6E}"/>
                            </a:ext>
                          </a:extLst>
                        </wpg:cNvPr>
                        <wpg:cNvGrpSpPr/>
                        <wpg:grpSpPr>
                          <a:xfrm>
                            <a:off x="1460153" y="2279634"/>
                            <a:ext cx="2324899" cy="2328142"/>
                            <a:chOff x="1460153" y="2279634"/>
                            <a:chExt cx="2324899" cy="2328142"/>
                          </a:xfrm>
                        </wpg:grpSpPr>
                        <wps:wsp>
                          <wps:cNvPr id="514725811" name="Oval 514725811">
                            <a:extLst>
                              <a:ext uri="{FF2B5EF4-FFF2-40B4-BE49-F238E27FC236}">
                                <a16:creationId xmlns:a16="http://schemas.microsoft.com/office/drawing/2014/main" id="{AB9374BF-623C-9FF6-F150-B31B9F02B0DD}"/>
                              </a:ext>
                            </a:extLst>
                          </wps:cNvPr>
                          <wps:cNvSpPr/>
                          <wps:spPr>
                            <a:xfrm>
                              <a:off x="1945207" y="2733906"/>
                              <a:ext cx="1739890" cy="1739890"/>
                            </a:xfrm>
                            <a:prstGeom prst="ellipse">
                              <a:avLst/>
                            </a:prstGeom>
                            <a:solidFill>
                              <a:srgbClr val="FFD966"/>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08311" name="Freeform: Shape 2021508311">
                            <a:extLst>
                              <a:ext uri="{FF2B5EF4-FFF2-40B4-BE49-F238E27FC236}">
                                <a16:creationId xmlns:a16="http://schemas.microsoft.com/office/drawing/2014/main" id="{B3F4210C-7F90-6CA4-F106-F1E9985E2A5C}"/>
                              </a:ext>
                            </a:extLst>
                          </wps:cNvPr>
                          <wps:cNvSpPr/>
                          <wps:spPr>
                            <a:xfrm>
                              <a:off x="1460153" y="2279634"/>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3874926" name="TextBox 84">
                            <a:extLst>
                              <a:ext uri="{FF2B5EF4-FFF2-40B4-BE49-F238E27FC236}">
                                <a16:creationId xmlns:a16="http://schemas.microsoft.com/office/drawing/2014/main" id="{C4109A97-4C11-FD46-6144-9AF63ACA1F5E}"/>
                              </a:ext>
                            </a:extLst>
                          </wps:cNvPr>
                          <wps:cNvSpPr txBox="1"/>
                          <wps:spPr>
                            <a:xfrm>
                              <a:off x="2938688" y="3687860"/>
                              <a:ext cx="649537" cy="676330"/>
                            </a:xfrm>
                            <a:prstGeom prst="rect">
                              <a:avLst/>
                            </a:prstGeom>
                            <a:noFill/>
                          </wps:spPr>
                          <wps:txbx>
                            <w:txbxContent>
                              <w:p w14:paraId="5403D414"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7</w:t>
                                </w:r>
                              </w:p>
                            </w:txbxContent>
                          </wps:txbx>
                          <wps:bodyPr wrap="square" lIns="108000" rIns="108000" rtlCol="0">
                            <a:noAutofit/>
                          </wps:bodyPr>
                        </wps:wsp>
                        <wps:wsp>
                          <wps:cNvPr id="1651524643" name="TextBox 85">
                            <a:extLst>
                              <a:ext uri="{FF2B5EF4-FFF2-40B4-BE49-F238E27FC236}">
                                <a16:creationId xmlns:a16="http://schemas.microsoft.com/office/drawing/2014/main" id="{C7CFDA57-C7AC-6FB5-939E-ED7AC6617CAB}"/>
                              </a:ext>
                            </a:extLst>
                          </wps:cNvPr>
                          <wps:cNvSpPr txBox="1"/>
                          <wps:spPr>
                            <a:xfrm>
                              <a:off x="1507102" y="2858148"/>
                              <a:ext cx="1886454" cy="974639"/>
                            </a:xfrm>
                            <a:prstGeom prst="rect">
                              <a:avLst/>
                            </a:prstGeom>
                            <a:noFill/>
                          </wps:spPr>
                          <wps:txbx>
                            <w:txbxContent>
                              <w:p w14:paraId="42BBCD64"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قطاع الصحة العامة</w:t>
                                </w:r>
                              </w:p>
                            </w:txbxContent>
                          </wps:txbx>
                          <wps:bodyPr wrap="square">
                            <a:noAutofit/>
                          </wps:bodyPr>
                        </wps:wsp>
                      </wpg:grpSp>
                      <wpg:grpSp>
                        <wpg:cNvPr id="1478586333" name="Group 1478586333">
                          <a:extLst>
                            <a:ext uri="{FF2B5EF4-FFF2-40B4-BE49-F238E27FC236}">
                              <a16:creationId xmlns:a16="http://schemas.microsoft.com/office/drawing/2014/main" id="{4775C245-DE17-FD10-D206-0F376FE43DF5}"/>
                            </a:ext>
                          </a:extLst>
                        </wpg:cNvPr>
                        <wpg:cNvGrpSpPr/>
                        <wpg:grpSpPr>
                          <a:xfrm>
                            <a:off x="2565695" y="4466716"/>
                            <a:ext cx="2324899" cy="2328142"/>
                            <a:chOff x="2565695" y="4466716"/>
                            <a:chExt cx="2324899" cy="2328142"/>
                          </a:xfrm>
                        </wpg:grpSpPr>
                        <wps:wsp>
                          <wps:cNvPr id="1879197731" name="Oval 1879197731">
                            <a:extLst>
                              <a:ext uri="{FF2B5EF4-FFF2-40B4-BE49-F238E27FC236}">
                                <a16:creationId xmlns:a16="http://schemas.microsoft.com/office/drawing/2014/main" id="{6DB3B4C2-440B-30D1-E7CB-FA97FC0377EB}"/>
                              </a:ext>
                            </a:extLst>
                          </wps:cNvPr>
                          <wps:cNvSpPr/>
                          <wps:spPr>
                            <a:xfrm>
                              <a:off x="3050749" y="4920988"/>
                              <a:ext cx="1739890" cy="1739890"/>
                            </a:xfrm>
                            <a:prstGeom prst="ellipse">
                              <a:avLst/>
                            </a:prstGeom>
                            <a:solidFill>
                              <a:srgbClr val="14757A"/>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0434488" name="Freeform: Shape 1690434488">
                            <a:extLst>
                              <a:ext uri="{FF2B5EF4-FFF2-40B4-BE49-F238E27FC236}">
                                <a16:creationId xmlns:a16="http://schemas.microsoft.com/office/drawing/2014/main" id="{13764DD1-EA19-AB67-2FED-B7E502A58C7D}"/>
                              </a:ext>
                            </a:extLst>
                          </wps:cNvPr>
                          <wps:cNvSpPr/>
                          <wps:spPr>
                            <a:xfrm>
                              <a:off x="2565695" y="4466716"/>
                              <a:ext cx="2324899" cy="2328142"/>
                            </a:xfrm>
                            <a:custGeom>
                              <a:avLst/>
                              <a:gdLst>
                                <a:gd name="connsiteX0" fmla="*/ 1164071 w 2324899"/>
                                <a:gd name="connsiteY0" fmla="*/ 0 h 2328142"/>
                                <a:gd name="connsiteX1" fmla="*/ 2322132 w 2324899"/>
                                <a:gd name="connsiteY1" fmla="*/ 1045052 h 2328142"/>
                                <a:gd name="connsiteX2" fmla="*/ 2324899 w 2324899"/>
                                <a:gd name="connsiteY2" fmla="*/ 1099850 h 2328142"/>
                                <a:gd name="connsiteX3" fmla="*/ 2260722 w 2324899"/>
                                <a:gd name="connsiteY3" fmla="*/ 1103091 h 2328142"/>
                                <a:gd name="connsiteX4" fmla="*/ 1215670 w 2324899"/>
                                <a:gd name="connsiteY4" fmla="*/ 2261152 h 2328142"/>
                                <a:gd name="connsiteX5" fmla="*/ 1218854 w 2324899"/>
                                <a:gd name="connsiteY5" fmla="*/ 2324201 h 2328142"/>
                                <a:gd name="connsiteX6" fmla="*/ 1164071 w 2324899"/>
                                <a:gd name="connsiteY6" fmla="*/ 2328142 h 2328142"/>
                                <a:gd name="connsiteX7" fmla="*/ 0 w 2324899"/>
                                <a:gd name="connsiteY7" fmla="*/ 1164071 h 2328142"/>
                                <a:gd name="connsiteX8" fmla="*/ 1164071 w 2324899"/>
                                <a:gd name="connsiteY8" fmla="*/ 0 h 23281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324899" h="2328142">
                                  <a:moveTo>
                                    <a:pt x="1164071" y="0"/>
                                  </a:moveTo>
                                  <a:cubicBezTo>
                                    <a:pt x="1766789" y="0"/>
                                    <a:pt x="2262520" y="458062"/>
                                    <a:pt x="2322132" y="1045052"/>
                                  </a:cubicBezTo>
                                  <a:lnTo>
                                    <a:pt x="2324899" y="1099850"/>
                                  </a:lnTo>
                                  <a:lnTo>
                                    <a:pt x="2260722" y="1103091"/>
                                  </a:lnTo>
                                  <a:cubicBezTo>
                                    <a:pt x="1673732" y="1162703"/>
                                    <a:pt x="1215670" y="1658434"/>
                                    <a:pt x="1215670" y="2261152"/>
                                  </a:cubicBezTo>
                                  <a:lnTo>
                                    <a:pt x="1218854" y="2324201"/>
                                  </a:lnTo>
                                  <a:lnTo>
                                    <a:pt x="1164071" y="2328142"/>
                                  </a:lnTo>
                                  <a:cubicBezTo>
                                    <a:pt x="521172" y="2328142"/>
                                    <a:pt x="0" y="1806970"/>
                                    <a:pt x="0" y="1164071"/>
                                  </a:cubicBezTo>
                                  <a:cubicBezTo>
                                    <a:pt x="0" y="521172"/>
                                    <a:pt x="521172" y="0"/>
                                    <a:pt x="1164071" y="0"/>
                                  </a:cubicBezTo>
                                  <a:close/>
                                </a:path>
                              </a:pathLst>
                            </a:custGeom>
                            <a:gradFill flip="none" rotWithShape="1">
                              <a:gsLst>
                                <a:gs pos="0">
                                  <a:schemeClr val="bg1">
                                    <a:lumMod val="87000"/>
                                  </a:schemeClr>
                                </a:gs>
                                <a:gs pos="100000">
                                  <a:schemeClr val="bg1"/>
                                </a:gs>
                              </a:gsLst>
                              <a:lin ang="8100000" scaled="1"/>
                              <a:tileRect/>
                            </a:gradFill>
                            <a:ln w="6350">
                              <a:solidFill>
                                <a:schemeClr val="bg1"/>
                              </a:solid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03270316" name="TextBox 89">
                            <a:extLst>
                              <a:ext uri="{FF2B5EF4-FFF2-40B4-BE49-F238E27FC236}">
                                <a16:creationId xmlns:a16="http://schemas.microsoft.com/office/drawing/2014/main" id="{8B7FE5E3-9709-9B54-CB27-25AF1360E145}"/>
                              </a:ext>
                            </a:extLst>
                          </wps:cNvPr>
                          <wps:cNvSpPr txBox="1"/>
                          <wps:spPr>
                            <a:xfrm>
                              <a:off x="4044163" y="5874852"/>
                              <a:ext cx="649537" cy="676330"/>
                            </a:xfrm>
                            <a:prstGeom prst="rect">
                              <a:avLst/>
                            </a:prstGeom>
                            <a:noFill/>
                          </wps:spPr>
                          <wps:txbx>
                            <w:txbxContent>
                              <w:p w14:paraId="159B6C78"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9</w:t>
                                </w:r>
                              </w:p>
                            </w:txbxContent>
                          </wps:txbx>
                          <wps:bodyPr wrap="square" lIns="108000" rIns="108000" rtlCol="0">
                            <a:noAutofit/>
                          </wps:bodyPr>
                        </wps:wsp>
                        <wps:wsp>
                          <wps:cNvPr id="1998448522" name="TextBox 90">
                            <a:extLst>
                              <a:ext uri="{FF2B5EF4-FFF2-40B4-BE49-F238E27FC236}">
                                <a16:creationId xmlns:a16="http://schemas.microsoft.com/office/drawing/2014/main" id="{13997978-17C5-DF04-D333-F2AFA65BDFC8}"/>
                              </a:ext>
                            </a:extLst>
                          </wps:cNvPr>
                          <wps:cNvSpPr txBox="1"/>
                          <wps:spPr>
                            <a:xfrm>
                              <a:off x="2612541" y="5211417"/>
                              <a:ext cx="1886454" cy="1074910"/>
                            </a:xfrm>
                            <a:prstGeom prst="rect">
                              <a:avLst/>
                            </a:prstGeom>
                            <a:noFill/>
                          </wps:spPr>
                          <wps:txbx>
                            <w:txbxContent>
                              <w:p w14:paraId="4BF02EDA"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قطاع التعليم</w:t>
                                </w:r>
                              </w:p>
                            </w:txbxContent>
                          </wps:txbx>
                          <wps:bodyPr wrap="square">
                            <a:noAutofit/>
                          </wps:bodyPr>
                        </wps:wsp>
                      </wpg:grpSp>
                    </wpg:wgp>
                  </a:graphicData>
                </a:graphic>
              </wp:inline>
            </w:drawing>
          </mc:Choice>
          <mc:Fallback>
            <w:pict>
              <v:group w14:anchorId="6FB8BF2E" id="Group 91" o:spid="_x0000_s1744" style="width:431.7pt;height:283.65pt;mso-position-horizontal-relative:char;mso-position-vertical-relative:line" coordsize="103433,67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">
                <v:group id="Group 2474537" o:spid="_x0000_s1745" style="position:absolute;left:25655;width:24322;height:23281" coordorigin="25655" coordsize="24321,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">
                  <v:oval id="Oval 1186425367" o:spid="_x0000_s1746" style="position:absolute;left:31578;top:4542;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" fillcolor="#14757a" stroked="f" strokeweight="1pt">
                    <v:stroke joinstyle="miter"/>
                    <v:shadow on="t" type="perspective" color="black" opacity="26214f" offset="0,0" matrix="66847f,,,66847f"/>
                  </v:oval>
                  <v:shape id="Freeform: Shape 573472956" o:spid="_x0000_s1747" style="position:absolute;left:26728;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49" o:spid="_x0000_s1748" type="#_x0000_t202" style="position:absolute;left:41512;top:14083;width:6503;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" filled="f" stroked="f">
                    <v:textbox inset="3mm,,3mm">
                      <w:txbxContent>
                        <w:p w14:paraId="0F37A71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3</w:t>
                          </w:r>
                        </w:p>
                      </w:txbxContent>
                    </v:textbox>
                  </v:shape>
                  <v:shape id="TextBox 50" o:spid="_x0000_s1749" type="#_x0000_t202" style="position:absolute;left:25655;top:5051;width:24109;height:1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" filled="f" stroked="f">
                    <v:textbox>
                      <w:txbxContent>
                        <w:p w14:paraId="59B2A48A" w14:textId="3989952F" w:rsidR="003E5F20" w:rsidRPr="003E5F20" w:rsidRDefault="003E5F20" w:rsidP="003E5F20">
                          <w:pPr>
                            <w:bidi w:val="0"/>
                            <w:jc w:val="center"/>
                            <w:rPr>
                              <w:rFonts w:eastAsia="Calibri" w:hAnsi="Adobe Arabic" w:cs="Adobe Arabic"/>
                              <w:color w:val="000000"/>
                              <w:kern w:val="24"/>
                              <w:szCs w:val="28"/>
                              <w:lang w:bidi="ar-EG"/>
                            </w:rPr>
                          </w:pPr>
                          <w:r w:rsidRPr="003E5F20">
                            <w:rPr>
                              <w:rFonts w:eastAsia="Calibri" w:hAnsi="Adobe Arabic" w:cs="Adobe Arabic"/>
                              <w:color w:val="000000"/>
                              <w:kern w:val="24"/>
                              <w:szCs w:val="28"/>
                              <w:rtl/>
                              <w:lang w:bidi="ar-EG"/>
                            </w:rPr>
                            <w:t xml:space="preserve">تحليل البيانات الضخمة لاتخاذ القرارات </w:t>
                          </w:r>
                        </w:p>
                      </w:txbxContent>
                    </v:textbox>
                  </v:shape>
                </v:group>
                <v:group id="Group 1579695135" o:spid="_x0000_s1750" style="position:absolute;left:80184;width:23249;height:23281" coordorigin="80184"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">
                  <v:oval id="Oval 1322673588" o:spid="_x0000_s1751" style="position:absolute;left:85035;top:4542;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" fillcolor="#50a3a7" stroked="f" strokeweight="1pt">
                    <v:stroke joinstyle="miter"/>
                    <v:shadow on="t" type="perspective" color="black" opacity="26214f" offset="0,0" matrix="66847f,,,66847f"/>
                  </v:oval>
                  <v:shape id="Freeform: Shape 1967173337" o:spid="_x0000_s1752" style="position:absolute;left:80184;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54" o:spid="_x0000_s1753" type="#_x0000_t202" style="position:absolute;left:94966;top:14083;width:6495;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" filled="f" stroked="f">
                    <v:textbox inset="3mm,,3mm">
                      <w:txbxContent>
                        <w:p w14:paraId="1E7B9D37"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1</w:t>
                          </w:r>
                        </w:p>
                      </w:txbxContent>
                    </v:textbox>
                  </v:shape>
                  <v:shape id="TextBox 55" o:spid="_x0000_s1754" type="#_x0000_t202" style="position:absolute;left:81368;top:5051;width:18865;height:10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" filled="f" stroked="f">
                    <v:textbox>
                      <w:txbxContent>
                        <w:p w14:paraId="65068EB0"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أتمتة العمليات الروتينية</w:t>
                          </w:r>
                        </w:p>
                      </w:txbxContent>
                    </v:textbox>
                  </v:shape>
                </v:group>
                <v:group id="Group 224644939" o:spid="_x0000_s1755" style="position:absolute;left:53450;width:23255;height:23281" coordorigin="53450" coordsize="23255,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">
                  <v:oval id="Oval 695384596" o:spid="_x0000_s1756" style="position:absolute;left:58307;top:4542;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" fillcolor="#ffcc5e" stroked="f" strokeweight="1pt">
                    <v:stroke joinstyle="miter"/>
                    <v:shadow on="t" type="perspective" color="black" opacity="26214f" offset="0,0" matrix="66847f,,,66847f"/>
                  </v:oval>
                  <v:shape id="Freeform: Shape 1335090646" o:spid="_x0000_s1757" style="position:absolute;left:53456;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59" o:spid="_x0000_s1758" type="#_x0000_t202" style="position:absolute;left:68239;top:14083;width:6503;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" filled="f" stroked="f">
                    <v:textbox inset="3mm,,3mm">
                      <w:txbxContent>
                        <w:p w14:paraId="68B5F61D"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2</w:t>
                          </w:r>
                        </w:p>
                      </w:txbxContent>
                    </v:textbox>
                  </v:shape>
                  <v:shape id="TextBox 60" o:spid="_x0000_s1759" type="#_x0000_t202" style="position:absolute;left:53450;top:3219;width:22248;height:14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" filled="f" stroked="f">
                    <v:textbox>
                      <w:txbxContent>
                        <w:p w14:paraId="194D55FE" w14:textId="77777777" w:rsidR="003E5F20" w:rsidRPr="003E5F20" w:rsidRDefault="003E5F20" w:rsidP="003E5F20">
                          <w:pPr>
                            <w:bidi w:val="0"/>
                            <w:jc w:val="center"/>
                            <w:rPr>
                              <w:rFonts w:eastAsia="Calibri" w:hAnsi="Adobe Arabic" w:cs="Adobe Arabic"/>
                              <w:color w:val="000000"/>
                              <w:kern w:val="24"/>
                              <w:szCs w:val="28"/>
                              <w:lang w:bidi="ar-EG"/>
                            </w:rPr>
                          </w:pPr>
                          <w:r w:rsidRPr="003E5F20">
                            <w:rPr>
                              <w:rFonts w:eastAsia="Calibri" w:hAnsi="Adobe Arabic" w:cs="Adobe Arabic"/>
                              <w:color w:val="000000"/>
                              <w:kern w:val="24"/>
                              <w:szCs w:val="28"/>
                              <w:rtl/>
                              <w:lang w:bidi="ar-EG"/>
                            </w:rPr>
                            <w:t xml:space="preserve">تحسين تجربة المواطن من خلال روبوتات المحادثة </w:t>
                          </w:r>
                        </w:p>
                      </w:txbxContent>
                    </v:textbox>
                  </v:shape>
                </v:group>
                <v:group id="Group 1383396592" o:spid="_x0000_s1760" style="position:absolute;left:39999;top:22796;width:23249;height:23281" coordorigin="39999,22796"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">
                  <v:oval id="Oval 1227105143" o:spid="_x0000_s1761" style="position:absolute;left:44850;top:27339;width:17399;height:17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" fillcolor="#9fcfd1" stroked="f" strokeweight="1pt">
                    <v:stroke joinstyle="miter"/>
                    <v:shadow on="t" type="perspective" color="black" opacity="26214f" offset="0,0" matrix="66847f,,,66847f"/>
                  </v:oval>
                  <v:shape id="Freeform: Shape 849333341" o:spid="_x0000_s1762" style="position:absolute;left:39999;top:22796;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64" o:spid="_x0000_s1763" type="#_x0000_t202" style="position:absolute;left:54783;top:36878;width:6503;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" filled="f" stroked="f">
                    <v:textbox inset="3mm,,3mm">
                      <w:txbxContent>
                        <w:p w14:paraId="67D6D678"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6</w:t>
                          </w:r>
                        </w:p>
                      </w:txbxContent>
                    </v:textbox>
                  </v:shape>
                  <v:shape id="TextBox 65" o:spid="_x0000_s1764" type="#_x0000_t202" style="position:absolute;left:40463;top:28581;width:18864;height:10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" filled="f" stroked="f">
                    <v:textbox>
                      <w:txbxContent>
                        <w:p w14:paraId="59F93432"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التنبؤ بالمشكلات المستقبلية</w:t>
                          </w:r>
                        </w:p>
                      </w:txbxContent>
                    </v:textbox>
                  </v:shape>
                </v:group>
                <v:group id="Group 1186284387" o:spid="_x0000_s1765" style="position:absolute;width:23248;height:23281"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">
                  <v:oval id="Oval 657066424" o:spid="_x0000_s1766" style="position:absolute;left:4850;top:4542;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" fillcolor="#50a3a7" stroked="f" strokeweight="1pt">
                    <v:stroke joinstyle="miter"/>
                    <v:shadow on="t" type="perspective" color="black" opacity="26214f" offset="0,0" matrix="66847f,,,66847f"/>
                  </v:oval>
                  <v:shape id="Freeform: Shape 1751950006" o:spid="_x0000_s1767" style="position:absolute;width:23248;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69" o:spid="_x0000_s1768" type="#_x0000_t202" style="position:absolute;left:14786;top:14083;width:6502;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" filled="f" stroked="f">
                    <v:textbox inset="3mm,,3mm">
                      <w:txbxContent>
                        <w:p w14:paraId="66EFD199"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4</w:t>
                          </w:r>
                        </w:p>
                      </w:txbxContent>
                    </v:textbox>
                  </v:shape>
                  <v:shape id="TextBox 70" o:spid="_x0000_s1769" type="#_x0000_t202" style="position:absolute;left:961;top:5057;width:21288;height:13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" filled="f" stroked="f">
                    <v:textbox>
                      <w:txbxContent>
                        <w:p w14:paraId="15C85EB4"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الخدمات الشخصية والتخصيص</w:t>
                          </w:r>
                        </w:p>
                      </w:txbxContent>
                    </v:textbox>
                  </v:shape>
                </v:group>
                <v:group id="Group 682580252" o:spid="_x0000_s1770" style="position:absolute;left:52653;top:44667;width:23249;height:23281" coordorigin="52653,44667"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">
                  <v:oval id="Oval 1135283268" o:spid="_x0000_s1771" style="position:absolute;left:57504;top:49209;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" fillcolor="#ffd966" stroked="f" strokeweight="1pt">
                    <v:stroke joinstyle="miter"/>
                    <v:shadow on="t" type="perspective" color="black" opacity="26214f" offset="0,0" matrix="66847f,,,66847f"/>
                  </v:oval>
                  <v:shape id="Freeform: Shape 464288107" o:spid="_x0000_s1772" style="position:absolute;left:52653;top:44667;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74" o:spid="_x0000_s1773" type="#_x0000_t202" style="position:absolute;left:67436;top:58748;width:6496;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" filled="f" stroked="f">
                    <v:textbox inset="3mm,,3mm">
                      <w:txbxContent>
                        <w:p w14:paraId="04E02B7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8</w:t>
                          </w:r>
                        </w:p>
                      </w:txbxContent>
                    </v:textbox>
                  </v:shape>
                  <v:shape id="TextBox 75" o:spid="_x0000_s1774" type="#_x0000_t202" style="position:absolute;left:53117;top:52114;width:18865;height:10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" filled="f" stroked="f">
                    <v:textbox>
                      <w:txbxContent>
                        <w:p w14:paraId="4ABED87F"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إدارة الأزمات والكوارث</w:t>
                          </w:r>
                        </w:p>
                      </w:txbxContent>
                    </v:textbox>
                  </v:shape>
                </v:group>
                <v:group id="Group 682375021" o:spid="_x0000_s1775" style="position:absolute;left:65397;top:22796;width:23249;height:23281" coordorigin="65397,22796"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">
                  <v:oval id="Oval 168445958" o:spid="_x0000_s1776" style="position:absolute;left:70248;top:27339;width:17399;height:17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" fillcolor="#14757a" stroked="f" strokeweight="1pt">
                    <v:stroke joinstyle="miter"/>
                    <v:shadow on="t" type="perspective" color="black" opacity="26214f" offset="0,0" matrix="66847f,,,66847f"/>
                  </v:oval>
                  <v:shape id="Freeform: Shape 471019616" o:spid="_x0000_s1777" style="position:absolute;left:65397;top:22796;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79" o:spid="_x0000_s1778" type="#_x0000_t202" style="position:absolute;left:80180;top:36878;width:6502;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" filled="f" stroked="f">
                    <v:textbox inset="3mm,,3mm">
                      <w:txbxContent>
                        <w:p w14:paraId="7184BA92"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5</w:t>
                          </w:r>
                        </w:p>
                      </w:txbxContent>
                    </v:textbox>
                  </v:shape>
                  <v:shape id="TextBox 80" o:spid="_x0000_s1779" type="#_x0000_t202" style="position:absolute;left:66857;top:27180;width:18865;height:11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" filled="f" stroked="f">
                    <v:textbox>
                      <w:txbxContent>
                        <w:p w14:paraId="0898E44F"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الشفافية ومكافحة الفساد</w:t>
                          </w:r>
                        </w:p>
                      </w:txbxContent>
                    </v:textbox>
                  </v:shape>
                </v:group>
                <v:group id="Group 258329668" o:spid="_x0000_s1780" style="position:absolute;left:14601;top:22796;width:23249;height:23281" coordorigin="14601,22796"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">
                  <v:oval id="Oval 514725811" o:spid="_x0000_s1781" style="position:absolute;left:19452;top:27339;width:17398;height:17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" fillcolor="#ffd966" stroked="f" strokeweight="1pt">
                    <v:stroke joinstyle="miter"/>
                    <v:shadow on="t" type="perspective" color="black" opacity="26214f" offset="0,0" matrix="66847f,,,66847f"/>
                  </v:oval>
                  <v:shape id="Freeform: Shape 2021508311" o:spid="_x0000_s1782" style="position:absolute;left:14601;top:22796;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84" o:spid="_x0000_s1783" type="#_x0000_t202" style="position:absolute;left:29386;top:36878;width:6496;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" filled="f" stroked="f">
                    <v:textbox inset="3mm,,3mm">
                      <w:txbxContent>
                        <w:p w14:paraId="5403D414"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7</w:t>
                          </w:r>
                        </w:p>
                      </w:txbxContent>
                    </v:textbox>
                  </v:shape>
                  <v:shape id="TextBox 85" o:spid="_x0000_s1784" type="#_x0000_t202" style="position:absolute;left:15071;top:28581;width:18864;height:9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" filled="f" stroked="f">
                    <v:textbox>
                      <w:txbxContent>
                        <w:p w14:paraId="42BBCD64"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قطاع الصحة العامة</w:t>
                          </w:r>
                        </w:p>
                      </w:txbxContent>
                    </v:textbox>
                  </v:shape>
                </v:group>
                <v:group id="Group 1478586333" o:spid="_x0000_s1785" style="position:absolute;left:25656;top:44667;width:23249;height:23281" coordorigin="25656,44667" coordsize="23248,2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">
                  <v:oval id="Oval 1879197731" o:spid="_x0000_s1786" style="position:absolute;left:30507;top:49209;width:17399;height:17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" fillcolor="#14757a" stroked="f" strokeweight="1pt">
                    <v:stroke joinstyle="miter"/>
                    <v:shadow on="t" type="perspective" color="black" opacity="26214f" offset="0,0" matrix="66847f,,,66847f"/>
                  </v:oval>
                  <v:shape id="Freeform: Shape 1690434488" o:spid="_x0000_s1787" style="position:absolute;left:25656;top:44667;width:23249;height:23281;visibility:visible;mso-wrap-style:square;v-text-anchor:middle" coordsize="2324899,23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" path="m1164071,v602718,,1098449,458062,1158061,1045052l2324899,1099850r-64177,3241c1673732,1162703,1215670,1658434,1215670,2261152r3184,63049l1164071,2328142c521172,2328142,,1806970,,1164071,,521172,521172,,1164071,xe" fillcolor="#ddd [2796]" strokecolor="white [3212]" strokeweight=".5pt">
                    <v:fill color2="white [3212]" rotate="t" angle="315" focus="100%" type="gradient"/>
                    <v:stroke joinstyle="miter"/>
                    <v:shadow on="t" type="perspective" color="black" opacity="26214f" offset="0,0" matrix="66847f,,,66847f"/>
                    <v:path arrowok="t" o:connecttype="custom" o:connectlocs="1164071,0;2322132,1045052;2324899,1099850;2260722,1103091;1215670,2261152;1218854,2324201;1164071,2328142;0,1164071;1164071,0" o:connectangles="0,0,0,0,0,0,0,0,0"/>
                  </v:shape>
                  <v:shape id="TextBox 89" o:spid="_x0000_s1788" type="#_x0000_t202" style="position:absolute;left:40441;top:58748;width:6496;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" filled="f" stroked="f">
                    <v:textbox inset="3mm,,3mm">
                      <w:txbxContent>
                        <w:p w14:paraId="159B6C78" w14:textId="77777777" w:rsidR="003E5F20" w:rsidRPr="003E5F20" w:rsidRDefault="003E5F20" w:rsidP="003E5F20">
                          <w:pPr>
                            <w:bidi w:val="0"/>
                            <w:jc w:val="center"/>
                            <w:rPr>
                              <w:rFonts w:asciiTheme="minorHAnsi" w:hAnsi="Calibri" w:cs="Arial"/>
                              <w:b/>
                              <w:bCs/>
                              <w:color w:val="FFFFFF" w:themeColor="background1"/>
                              <w:kern w:val="24"/>
                              <w:sz w:val="40"/>
                              <w:szCs w:val="40"/>
                            </w:rPr>
                          </w:pPr>
                          <w:r w:rsidRPr="003E5F20">
                            <w:rPr>
                              <w:rFonts w:asciiTheme="minorHAnsi" w:hAnsi="Calibri" w:cs="Arial"/>
                              <w:b/>
                              <w:bCs/>
                              <w:color w:val="FFFFFF" w:themeColor="background1"/>
                              <w:kern w:val="24"/>
                              <w:sz w:val="40"/>
                              <w:szCs w:val="40"/>
                            </w:rPr>
                            <w:t>9</w:t>
                          </w:r>
                        </w:p>
                      </w:txbxContent>
                    </v:textbox>
                  </v:shape>
                  <v:shape id="TextBox 90" o:spid="_x0000_s1789" type="#_x0000_t202" style="position:absolute;left:26125;top:52114;width:18864;height:10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" filled="f" stroked="f">
                    <v:textbox>
                      <w:txbxContent>
                        <w:p w14:paraId="4BF02EDA" w14:textId="77777777" w:rsidR="003E5F20" w:rsidRPr="003E5F20" w:rsidRDefault="003E5F20" w:rsidP="003E5F20">
                          <w:pPr>
                            <w:bidi w:val="0"/>
                            <w:jc w:val="center"/>
                            <w:rPr>
                              <w:rFonts w:eastAsia="Calibri" w:hAnsi="Adobe Arabic" w:cs="Adobe Arabic"/>
                              <w:color w:val="000000"/>
                              <w:kern w:val="24"/>
                              <w:sz w:val="30"/>
                              <w:szCs w:val="30"/>
                              <w:lang w:bidi="ar-EG"/>
                            </w:rPr>
                          </w:pPr>
                          <w:r w:rsidRPr="003E5F20">
                            <w:rPr>
                              <w:rFonts w:eastAsia="Calibri" w:hAnsi="Adobe Arabic" w:cs="Adobe Arabic"/>
                              <w:color w:val="000000"/>
                              <w:kern w:val="24"/>
                              <w:sz w:val="30"/>
                              <w:szCs w:val="30"/>
                              <w:rtl/>
                              <w:lang w:bidi="ar-EG"/>
                            </w:rPr>
                            <w:t>تحسين قطاع التعليم</w:t>
                          </w:r>
                        </w:p>
                      </w:txbxContent>
                    </v:textbox>
                  </v:shape>
                </v:group>
                <w10:anchorlock/>
              </v:group>
            </w:pict>
          </mc:Fallback>
        </mc:AlternateContent>
      </w:r>
    </w:p>
    <w:p w14:paraId="3841FAA9" w14:textId="0577A29B" w:rsidR="003C7FD7" w:rsidRPr="00E37746" w:rsidRDefault="003C7FD7" w:rsidP="00377231">
      <w:pPr>
        <w:spacing w:before="240" w:after="240"/>
        <w:rPr>
          <w:rFonts w:ascii="Sakkal Majalla" w:eastAsia="Times New Roman"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00D470CF" wp14:editId="05C2D7A5">
                <wp:extent cx="5731510" cy="892088"/>
                <wp:effectExtent l="0" t="0" r="2540" b="22860"/>
                <wp:docPr id="15079405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2693995" name="مجموعة 47"/>
                        <wpg:cNvGrpSpPr/>
                        <wpg:grpSpPr>
                          <a:xfrm>
                            <a:off x="0" y="0"/>
                            <a:ext cx="5731510" cy="895351"/>
                            <a:chOff x="0" y="0"/>
                            <a:chExt cx="5878196" cy="918845"/>
                          </a:xfrm>
                        </wpg:grpSpPr>
                        <wpg:grpSp>
                          <wpg:cNvPr id="518535054" name="مجموعة 48"/>
                          <wpg:cNvGrpSpPr/>
                          <wpg:grpSpPr>
                            <a:xfrm>
                              <a:off x="0" y="0"/>
                              <a:ext cx="5878196" cy="918845"/>
                              <a:chOff x="0" y="0"/>
                              <a:chExt cx="6240348" cy="919070"/>
                            </a:xfrm>
                          </wpg:grpSpPr>
                          <wpg:grpSp>
                            <wpg:cNvPr id="2010690348" name="مجموعة 49"/>
                            <wpg:cNvGrpSpPr/>
                            <wpg:grpSpPr>
                              <a:xfrm>
                                <a:off x="0" y="169208"/>
                                <a:ext cx="5433072" cy="580613"/>
                                <a:chOff x="0" y="169208"/>
                                <a:chExt cx="5433072" cy="580613"/>
                              </a:xfrm>
                            </wpg:grpSpPr>
                            <wps:wsp>
                              <wps:cNvPr id="14785526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0221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20595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32864253" name="مربع نص 41"/>
                          <wps:cNvSpPr txBox="1"/>
                          <wps:spPr>
                            <a:xfrm>
                              <a:off x="204466" y="256739"/>
                              <a:ext cx="4615440" cy="389157"/>
                            </a:xfrm>
                            <a:prstGeom prst="rect">
                              <a:avLst/>
                            </a:prstGeom>
                            <a:noFill/>
                          </wps:spPr>
                          <wps:txbx>
                            <w:txbxContent>
                              <w:p w14:paraId="5639E502" w14:textId="5A7D01A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العمليات الروتينية</w:t>
                                </w:r>
                              </w:p>
                            </w:txbxContent>
                          </wps:txbx>
                          <wps:bodyPr wrap="square" rtlCol="1">
                            <a:spAutoFit/>
                          </wps:bodyPr>
                        </wps:wsp>
                      </wpg:grpSp>
                      <pic:pic xmlns:pic="http://schemas.openxmlformats.org/drawingml/2006/picture">
                        <pic:nvPicPr>
                          <pic:cNvPr id="127521362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0D470CF" id="_x0000_s17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47BxecBwAA+h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7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">
                  <v:group id="مجموعة 48" o:spid="_x0000_s17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">
                    <v:group id="مجموعة 49" o:spid="_x0000_s17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">
                      <v:shape id="شكل حر 50" o:spid="_x0000_s17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" fillcolor="#a5a5a5 [2092]" stroked="f" strokeweight="1pt">
                        <v:stroke joinstyle="miter"/>
                      </v:roundrect>
                    </v:group>
                    <v:oval id="شكل بيضاوي 52" o:spid="_x0000_s17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" filled="f" strokecolor="#168489" strokeweight="1pt">
                      <v:stroke joinstyle="miter"/>
                    </v:oval>
                  </v:group>
                  <v:shape id="مربع نص 41" o:spid="_x0000_s179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" filled="f" stroked="f">
                    <v:textbox style="mso-fit-shape-to-text:t">
                      <w:txbxContent>
                        <w:p w14:paraId="5639E502" w14:textId="5A7D01A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العمليات الروتينية</w:t>
                          </w:r>
                        </w:p>
                      </w:txbxContent>
                    </v:textbox>
                  </v:shape>
                </v:group>
                <v:shape id="صورة 54" o:spid="_x0000_s17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">
                  <v:imagedata r:id="rId105" o:title=""/>
                </v:shape>
                <w10:anchorlock/>
              </v:group>
            </w:pict>
          </mc:Fallback>
        </mc:AlternateContent>
      </w:r>
    </w:p>
    <w:p w14:paraId="52B362CA" w14:textId="135E6FB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الأنظمة الآلية في معالجة طلبات التراخيص الحكومية</w:t>
      </w:r>
      <w:r w:rsidRPr="00DC5845">
        <w:rPr>
          <w:rFonts w:ascii="Sakkal Majalla" w:hAnsi="Sakkal Majalla" w:cs="Sakkal Majalla"/>
          <w:sz w:val="32"/>
          <w:szCs w:val="32"/>
        </w:rPr>
        <w:t>.</w:t>
      </w:r>
    </w:p>
    <w:p w14:paraId="46E1CD14" w14:textId="21AF27E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عمليات الرد على استفسارات المواطنين باستخدام روبوتات المحادثة</w:t>
      </w:r>
      <w:r w:rsidRPr="00DC5845">
        <w:rPr>
          <w:rFonts w:ascii="Sakkal Majalla" w:hAnsi="Sakkal Majalla" w:cs="Sakkal Majalla"/>
          <w:sz w:val="32"/>
          <w:szCs w:val="32"/>
        </w:rPr>
        <w:t xml:space="preserve"> (Chatbots).</w:t>
      </w:r>
    </w:p>
    <w:p w14:paraId="5F854F1B" w14:textId="4E55E0E0" w:rsidR="00377231" w:rsidRPr="00E37746" w:rsidRDefault="003C7FD7" w:rsidP="00377231">
      <w:pPr>
        <w:spacing w:before="240" w:after="240"/>
        <w:rPr>
          <w:rFonts w:ascii="Sakkal Majalla" w:eastAsia="Times New Roman" w:hAnsi="Sakkal Majalla"/>
          <w:sz w:val="32"/>
          <w:szCs w:val="32"/>
          <w:rtl/>
        </w:rPr>
      </w:pPr>
      <w:r w:rsidRPr="002A078C">
        <w:rPr>
          <w:rFonts w:ascii="Sakkal Majalla" w:hAnsi="Sakkal Majalla"/>
          <w:noProof/>
          <w:sz w:val="34"/>
          <w:lang w:bidi="ar-EG"/>
        </w:rPr>
        <mc:AlternateContent>
          <mc:Choice Requires="wpg">
            <w:drawing>
              <wp:inline distT="0" distB="0" distL="0" distR="0" wp14:anchorId="4FA0C5D2" wp14:editId="72AD248E">
                <wp:extent cx="5731510" cy="892088"/>
                <wp:effectExtent l="0" t="0" r="2540" b="22860"/>
                <wp:docPr id="8902546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8202116" name="مجموعة 47"/>
                        <wpg:cNvGrpSpPr/>
                        <wpg:grpSpPr>
                          <a:xfrm>
                            <a:off x="0" y="0"/>
                            <a:ext cx="5731510" cy="895351"/>
                            <a:chOff x="0" y="0"/>
                            <a:chExt cx="5878196" cy="918845"/>
                          </a:xfrm>
                        </wpg:grpSpPr>
                        <wpg:grpSp>
                          <wpg:cNvPr id="989186341" name="مجموعة 48"/>
                          <wpg:cNvGrpSpPr/>
                          <wpg:grpSpPr>
                            <a:xfrm>
                              <a:off x="0" y="0"/>
                              <a:ext cx="5878196" cy="918845"/>
                              <a:chOff x="0" y="0"/>
                              <a:chExt cx="6240348" cy="919070"/>
                            </a:xfrm>
                          </wpg:grpSpPr>
                          <wpg:grpSp>
                            <wpg:cNvPr id="1604244014" name="مجموعة 49"/>
                            <wpg:cNvGrpSpPr/>
                            <wpg:grpSpPr>
                              <a:xfrm>
                                <a:off x="0" y="169208"/>
                                <a:ext cx="5433072" cy="580613"/>
                                <a:chOff x="0" y="169208"/>
                                <a:chExt cx="5433072" cy="580613"/>
                              </a:xfrm>
                            </wpg:grpSpPr>
                            <wps:wsp>
                              <wps:cNvPr id="2839450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543167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909244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6015197" name="مربع نص 41"/>
                          <wps:cNvSpPr txBox="1"/>
                          <wps:spPr>
                            <a:xfrm>
                              <a:off x="204466" y="256692"/>
                              <a:ext cx="4615440" cy="434940"/>
                            </a:xfrm>
                            <a:prstGeom prst="rect">
                              <a:avLst/>
                            </a:prstGeom>
                            <a:noFill/>
                          </wps:spPr>
                          <wps:txbx>
                            <w:txbxContent>
                              <w:p w14:paraId="1ED79156" w14:textId="7CF1D9DD"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تجربة المواطن من خلال روبوتات المحادثة</w:t>
                                </w:r>
                                <w:r w:rsidRPr="00397A5A">
                                  <w:rPr>
                                    <w:rFonts w:eastAsia="Calibri" w:hAnsi="Adobe Arabic" w:cs="Adobe Arabic"/>
                                    <w:b/>
                                    <w:bCs/>
                                    <w:color w:val="FFFFFF"/>
                                    <w:kern w:val="24"/>
                                    <w:sz w:val="36"/>
                                    <w:szCs w:val="36"/>
                                    <w:lang w:bidi="ar-EG"/>
                                  </w:rPr>
                                  <w:t xml:space="preserve"> (</w:t>
                                </w:r>
                                <w:r w:rsidRPr="00397A5A">
                                  <w:rPr>
                                    <w:rFonts w:eastAsia="Calibri" w:hAnsi="Adobe Arabic" w:cs="Adobe Arabic"/>
                                    <w:b/>
                                    <w:bCs/>
                                    <w:color w:val="FFFFFF"/>
                                    <w:kern w:val="24"/>
                                    <w:szCs w:val="28"/>
                                    <w:lang w:bidi="ar-EG"/>
                                  </w:rPr>
                                  <w:t>Chatbots</w:t>
                                </w:r>
                                <w:r w:rsidRPr="00397A5A">
                                  <w:rPr>
                                    <w:rFonts w:eastAsia="Calibri" w:hAnsi="Adobe Arabic" w:cs="Adobe Arabic"/>
                                    <w:b/>
                                    <w:bCs/>
                                    <w:color w:val="FFFFFF"/>
                                    <w:kern w:val="24"/>
                                    <w:sz w:val="36"/>
                                    <w:szCs w:val="36"/>
                                    <w:lang w:bidi="ar-EG"/>
                                  </w:rPr>
                                  <w:t>)</w:t>
                                </w:r>
                              </w:p>
                            </w:txbxContent>
                          </wps:txbx>
                          <wps:bodyPr wrap="square" rtlCol="1">
                            <a:spAutoFit/>
                          </wps:bodyPr>
                        </wps:wsp>
                      </wpg:grpSp>
                      <pic:pic xmlns:pic="http://schemas.openxmlformats.org/drawingml/2006/picture">
                        <pic:nvPicPr>
                          <pic:cNvPr id="91231013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FA0C5D2" id="_x0000_s17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WS9AqcBwAA+B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8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">
                  <v:group id="مجموعة 48" o:spid="_x0000_s18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">
                    <v:group id="مجموعة 49" o:spid="_x0000_s18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">
                      <v:shape id="شكل حر 50" o:spid="_x0000_s18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" fillcolor="#a5a5a5 [2092]" stroked="f" strokeweight="1pt">
                        <v:stroke joinstyle="miter"/>
                      </v:roundrect>
                    </v:group>
                    <v:oval id="شكل بيضاوي 52" o:spid="_x0000_s18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" filled="f" strokecolor="#168489" strokeweight="1pt">
                      <v:stroke joinstyle="miter"/>
                    </v:oval>
                  </v:group>
                  <v:shape id="مربع نص 41" o:spid="_x0000_s1806" type="#_x0000_t202" style="position:absolute;left:2044;top:2566;width:46155;height:4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" filled="f" stroked="f">
                    <v:textbox style="mso-fit-shape-to-text:t">
                      <w:txbxContent>
                        <w:p w14:paraId="1ED79156" w14:textId="7CF1D9DD"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تجربة المواطن من خلال روبوتات المحادثة</w:t>
                          </w:r>
                          <w:r w:rsidRPr="00397A5A">
                            <w:rPr>
                              <w:rFonts w:eastAsia="Calibri" w:hAnsi="Adobe Arabic" w:cs="Adobe Arabic"/>
                              <w:b/>
                              <w:bCs/>
                              <w:color w:val="FFFFFF"/>
                              <w:kern w:val="24"/>
                              <w:sz w:val="36"/>
                              <w:szCs w:val="36"/>
                              <w:lang w:bidi="ar-EG"/>
                            </w:rPr>
                            <w:t xml:space="preserve"> (</w:t>
                          </w:r>
                          <w:r w:rsidRPr="00397A5A">
                            <w:rPr>
                              <w:rFonts w:eastAsia="Calibri" w:hAnsi="Adobe Arabic" w:cs="Adobe Arabic"/>
                              <w:b/>
                              <w:bCs/>
                              <w:color w:val="FFFFFF"/>
                              <w:kern w:val="24"/>
                              <w:szCs w:val="28"/>
                              <w:lang w:bidi="ar-EG"/>
                            </w:rPr>
                            <w:t>Chatbots</w:t>
                          </w:r>
                          <w:r w:rsidRPr="00397A5A">
                            <w:rPr>
                              <w:rFonts w:eastAsia="Calibri" w:hAnsi="Adobe Arabic" w:cs="Adobe Arabic"/>
                              <w:b/>
                              <w:bCs/>
                              <w:color w:val="FFFFFF"/>
                              <w:kern w:val="24"/>
                              <w:sz w:val="36"/>
                              <w:szCs w:val="36"/>
                              <w:lang w:bidi="ar-EG"/>
                            </w:rPr>
                            <w:t>)</w:t>
                          </w:r>
                        </w:p>
                      </w:txbxContent>
                    </v:textbox>
                  </v:shape>
                </v:group>
                <v:shape id="صورة 54" o:spid="_x0000_s18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">
                  <v:imagedata r:id="rId105" o:title=""/>
                </v:shape>
                <w10:anchorlock/>
              </v:group>
            </w:pict>
          </mc:Fallback>
        </mc:AlternateContent>
      </w:r>
    </w:p>
    <w:p w14:paraId="51446772" w14:textId="1A929AF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روبوتات المحادثة التي تساعد المواطنين في تقديم شكاوى أو الاستفسار عن حالات طلباتهم</w:t>
      </w:r>
      <w:r w:rsidRPr="00DC5845">
        <w:rPr>
          <w:rFonts w:ascii="Sakkal Majalla" w:hAnsi="Sakkal Majalla" w:cs="Sakkal Majalla"/>
          <w:sz w:val="32"/>
          <w:szCs w:val="32"/>
        </w:rPr>
        <w:t>.</w:t>
      </w:r>
    </w:p>
    <w:p w14:paraId="48416604" w14:textId="4010CA4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روبوتات المحادثة في مواقع الحكومة الإلكترونية التي تقدم إرشادات حول الخدمات المختلفة</w:t>
      </w:r>
      <w:r w:rsidRPr="00DC5845">
        <w:rPr>
          <w:rFonts w:ascii="Sakkal Majalla" w:hAnsi="Sakkal Majalla" w:cs="Sakkal Majalla"/>
          <w:sz w:val="32"/>
          <w:szCs w:val="32"/>
        </w:rPr>
        <w:t>.</w:t>
      </w:r>
    </w:p>
    <w:p w14:paraId="0FF38CFC" w14:textId="78B58AC5" w:rsidR="00377231" w:rsidRPr="00E37746" w:rsidRDefault="003C7FD7" w:rsidP="00377231">
      <w:pPr>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mc:AlternateContent>
          <mc:Choice Requires="wpg">
            <w:drawing>
              <wp:inline distT="0" distB="0" distL="0" distR="0" wp14:anchorId="6799B1E2" wp14:editId="069D07ED">
                <wp:extent cx="5731510" cy="892088"/>
                <wp:effectExtent l="0" t="0" r="2540" b="22860"/>
                <wp:docPr id="11008771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3253776" name="مجموعة 47"/>
                        <wpg:cNvGrpSpPr/>
                        <wpg:grpSpPr>
                          <a:xfrm>
                            <a:off x="0" y="0"/>
                            <a:ext cx="5731510" cy="895351"/>
                            <a:chOff x="0" y="0"/>
                            <a:chExt cx="5878196" cy="918845"/>
                          </a:xfrm>
                        </wpg:grpSpPr>
                        <wpg:grpSp>
                          <wpg:cNvPr id="1102386725" name="مجموعة 48"/>
                          <wpg:cNvGrpSpPr/>
                          <wpg:grpSpPr>
                            <a:xfrm>
                              <a:off x="0" y="0"/>
                              <a:ext cx="5878196" cy="918845"/>
                              <a:chOff x="0" y="0"/>
                              <a:chExt cx="6240348" cy="919070"/>
                            </a:xfrm>
                          </wpg:grpSpPr>
                          <wpg:grpSp>
                            <wpg:cNvPr id="2135014422" name="مجموعة 49"/>
                            <wpg:cNvGrpSpPr/>
                            <wpg:grpSpPr>
                              <a:xfrm>
                                <a:off x="0" y="169208"/>
                                <a:ext cx="5433072" cy="580613"/>
                                <a:chOff x="0" y="169208"/>
                                <a:chExt cx="5433072" cy="580613"/>
                              </a:xfrm>
                            </wpg:grpSpPr>
                            <wps:wsp>
                              <wps:cNvPr id="15044387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17803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063449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6737920" name="مربع نص 41"/>
                          <wps:cNvSpPr txBox="1"/>
                          <wps:spPr>
                            <a:xfrm>
                              <a:off x="204466" y="256739"/>
                              <a:ext cx="4615440" cy="389157"/>
                            </a:xfrm>
                            <a:prstGeom prst="rect">
                              <a:avLst/>
                            </a:prstGeom>
                            <a:noFill/>
                          </wps:spPr>
                          <wps:txbx>
                            <w:txbxContent>
                              <w:p w14:paraId="776058B7" w14:textId="42AA227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الضخمة لاتخاذ القرارات المستندة إلى البيانات</w:t>
                                </w:r>
                              </w:p>
                            </w:txbxContent>
                          </wps:txbx>
                          <wps:bodyPr wrap="square" rtlCol="1">
                            <a:spAutoFit/>
                          </wps:bodyPr>
                        </wps:wsp>
                      </wpg:grpSp>
                      <pic:pic xmlns:pic="http://schemas.openxmlformats.org/drawingml/2006/picture">
                        <pic:nvPicPr>
                          <pic:cNvPr id="182769230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99B1E2" id="_x0000_s18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">
                <v:group id="مجموعة 47" o:spid="_x0000_s18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">
                  <v:group id="مجموعة 48" o:spid="_x0000_s18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">
                    <v:group id="مجموعة 49" o:spid="_x0000_s18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">
                      <v:shape id="شكل حر 50" o:spid="_x0000_s18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" fillcolor="#a5a5a5 [2092]" stroked="f" strokeweight="1pt">
                        <v:stroke joinstyle="miter"/>
                      </v:roundrect>
                    </v:group>
                    <v:oval id="شكل بيضاوي 52" o:spid="_x0000_s18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" filled="f" strokecolor="#168489" strokeweight="1pt">
                      <v:stroke joinstyle="miter"/>
                    </v:oval>
                  </v:group>
                  <v:shape id="مربع نص 41" o:spid="_x0000_s181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" filled="f" stroked="f">
                    <v:textbox style="mso-fit-shape-to-text:t">
                      <w:txbxContent>
                        <w:p w14:paraId="776058B7" w14:textId="42AA227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الضخمة لاتخاذ القرارات المستندة إلى البيانات</w:t>
                          </w:r>
                        </w:p>
                      </w:txbxContent>
                    </v:textbox>
                  </v:shape>
                </v:group>
                <v:shape id="صورة 54" o:spid="_x0000_s18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">
                  <v:imagedata r:id="rId105" o:title=""/>
                </v:shape>
                <w10:anchorlock/>
              </v:group>
            </w:pict>
          </mc:Fallback>
        </mc:AlternateContent>
      </w:r>
    </w:p>
    <w:p w14:paraId="4356F6B4" w14:textId="5FEA7F0D"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الصحة العامة للتنبؤ بتفشي الأمراض وتوجيه الموارد الطبية إلى المناطق المتأثرة</w:t>
      </w:r>
      <w:r w:rsidRPr="00DC5845">
        <w:rPr>
          <w:rFonts w:ascii="Sakkal Majalla" w:hAnsi="Sakkal Majalla" w:cs="Sakkal Majalla"/>
          <w:sz w:val="32"/>
          <w:szCs w:val="32"/>
        </w:rPr>
        <w:t>.</w:t>
      </w:r>
    </w:p>
    <w:p w14:paraId="7A4339B1" w14:textId="40ED8C3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الإسكان لتحديد المناطق التي تحتاج إلى تطوير أو تحسين البنية التحتية</w:t>
      </w:r>
      <w:r w:rsidRPr="00DC5845">
        <w:rPr>
          <w:rFonts w:ascii="Sakkal Majalla" w:hAnsi="Sakkal Majalla" w:cs="Sakkal Majalla"/>
          <w:sz w:val="32"/>
          <w:szCs w:val="32"/>
        </w:rPr>
        <w:t>.</w:t>
      </w:r>
    </w:p>
    <w:p w14:paraId="0009477F" w14:textId="09ACE4F3" w:rsidR="00377231" w:rsidRPr="00E37746" w:rsidRDefault="003C7FD7" w:rsidP="00377231">
      <w:pPr>
        <w:spacing w:before="240" w:after="240"/>
        <w:rPr>
          <w:rFonts w:ascii="Sakkal Majalla" w:eastAsia="Times New Roman" w:hAnsi="Sakkal Majalla"/>
          <w:sz w:val="32"/>
          <w:szCs w:val="32"/>
          <w:rtl/>
        </w:rPr>
      </w:pPr>
      <w:r w:rsidRPr="002A078C">
        <w:rPr>
          <w:rFonts w:ascii="Sakkal Majalla" w:hAnsi="Sakkal Majalla"/>
          <w:noProof/>
          <w:sz w:val="34"/>
          <w:lang w:bidi="ar-EG"/>
        </w:rPr>
        <mc:AlternateContent>
          <mc:Choice Requires="wpg">
            <w:drawing>
              <wp:inline distT="0" distB="0" distL="0" distR="0" wp14:anchorId="48D7F25A" wp14:editId="4DCE639D">
                <wp:extent cx="5731510" cy="892088"/>
                <wp:effectExtent l="0" t="0" r="2540" b="22860"/>
                <wp:docPr id="17293226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28052876" name="مجموعة 47"/>
                        <wpg:cNvGrpSpPr/>
                        <wpg:grpSpPr>
                          <a:xfrm>
                            <a:off x="0" y="0"/>
                            <a:ext cx="5731510" cy="895351"/>
                            <a:chOff x="0" y="0"/>
                            <a:chExt cx="5878196" cy="918845"/>
                          </a:xfrm>
                        </wpg:grpSpPr>
                        <wpg:grpSp>
                          <wpg:cNvPr id="672636698" name="مجموعة 48"/>
                          <wpg:cNvGrpSpPr/>
                          <wpg:grpSpPr>
                            <a:xfrm>
                              <a:off x="0" y="0"/>
                              <a:ext cx="5878196" cy="918845"/>
                              <a:chOff x="0" y="0"/>
                              <a:chExt cx="6240348" cy="919070"/>
                            </a:xfrm>
                          </wpg:grpSpPr>
                          <wpg:grpSp>
                            <wpg:cNvPr id="912738688" name="مجموعة 49"/>
                            <wpg:cNvGrpSpPr/>
                            <wpg:grpSpPr>
                              <a:xfrm>
                                <a:off x="0" y="169208"/>
                                <a:ext cx="5433072" cy="580613"/>
                                <a:chOff x="0" y="169208"/>
                                <a:chExt cx="5433072" cy="580613"/>
                              </a:xfrm>
                            </wpg:grpSpPr>
                            <wps:wsp>
                              <wps:cNvPr id="2212749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978608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62605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3868771" name="مربع نص 41"/>
                          <wps:cNvSpPr txBox="1"/>
                          <wps:spPr>
                            <a:xfrm>
                              <a:off x="204466" y="256739"/>
                              <a:ext cx="4615440" cy="389157"/>
                            </a:xfrm>
                            <a:prstGeom prst="rect">
                              <a:avLst/>
                            </a:prstGeom>
                            <a:noFill/>
                          </wps:spPr>
                          <wps:txbx>
                            <w:txbxContent>
                              <w:p w14:paraId="5145BD54" w14:textId="1501453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الخدمات الشخصية والتخصيص</w:t>
                                </w:r>
                              </w:p>
                            </w:txbxContent>
                          </wps:txbx>
                          <wps:bodyPr wrap="square" rtlCol="1">
                            <a:spAutoFit/>
                          </wps:bodyPr>
                        </wps:wsp>
                      </wpg:grpSp>
                      <pic:pic xmlns:pic="http://schemas.openxmlformats.org/drawingml/2006/picture">
                        <pic:nvPicPr>
                          <pic:cNvPr id="98885217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D7F25A" id="_x0000_s18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">
                <v:group id="مجموعة 47" o:spid="_x0000_s18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">
                  <v:group id="مجموعة 48" o:spid="_x0000_s18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">
                    <v:group id="مجموعة 49" o:spid="_x0000_s18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">
                      <v:shape id="شكل حر 50" o:spid="_x0000_s18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" fillcolor="#a5a5a5 [2092]" stroked="f" strokeweight="1pt">
                        <v:stroke joinstyle="miter"/>
                      </v:roundrect>
                    </v:group>
                    <v:oval id="شكل بيضاوي 52" o:spid="_x0000_s18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" filled="f" strokecolor="#168489" strokeweight="1pt">
                      <v:stroke joinstyle="miter"/>
                    </v:oval>
                  </v:group>
                  <v:shape id="مربع نص 41" o:spid="_x0000_s182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" filled="f" stroked="f">
                    <v:textbox style="mso-fit-shape-to-text:t">
                      <w:txbxContent>
                        <w:p w14:paraId="5145BD54" w14:textId="1501453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الخدمات الشخصية والتخصيص</w:t>
                          </w:r>
                        </w:p>
                      </w:txbxContent>
                    </v:textbox>
                  </v:shape>
                </v:group>
                <v:shape id="صورة 54" o:spid="_x0000_s18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">
                  <v:imagedata r:id="rId105" o:title=""/>
                </v:shape>
                <w10:anchorlock/>
              </v:group>
            </w:pict>
          </mc:Fallback>
        </mc:AlternateContent>
      </w:r>
    </w:p>
    <w:p w14:paraId="0446908B" w14:textId="2604293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تخصيص توصيات الخدمات الاجتماعية أو الصحية بناءً على احتياجات المواطن وتاريخه</w:t>
      </w:r>
      <w:r w:rsidRPr="00DC5845">
        <w:rPr>
          <w:rFonts w:ascii="Sakkal Majalla" w:hAnsi="Sakkal Majalla" w:cs="Sakkal Majalla"/>
          <w:sz w:val="32"/>
          <w:szCs w:val="32"/>
        </w:rPr>
        <w:t>.</w:t>
      </w:r>
    </w:p>
    <w:p w14:paraId="2223C53E" w14:textId="27CFDB1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تقديم خدمات الإرشاد التعليمي أو المهني بناءً على بيانات التحصيل الدراسي وسوق العمل</w:t>
      </w:r>
      <w:r w:rsidRPr="00DC5845">
        <w:rPr>
          <w:rFonts w:ascii="Sakkal Majalla" w:hAnsi="Sakkal Majalla" w:cs="Sakkal Majalla"/>
          <w:sz w:val="32"/>
          <w:szCs w:val="32"/>
        </w:rPr>
        <w:t>.</w:t>
      </w:r>
    </w:p>
    <w:p w14:paraId="51529D76" w14:textId="6440FC16" w:rsidR="00377231" w:rsidRPr="00E37746" w:rsidRDefault="003C7FD7" w:rsidP="00377231">
      <w:pPr>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w:lastRenderedPageBreak/>
        <mc:AlternateContent>
          <mc:Choice Requires="wpg">
            <w:drawing>
              <wp:inline distT="0" distB="0" distL="0" distR="0" wp14:anchorId="2C13C444" wp14:editId="6B0BB8CD">
                <wp:extent cx="5731510" cy="892088"/>
                <wp:effectExtent l="0" t="0" r="2540" b="22860"/>
                <wp:docPr id="18900014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75405744" name="مجموعة 47"/>
                        <wpg:cNvGrpSpPr/>
                        <wpg:grpSpPr>
                          <a:xfrm>
                            <a:off x="0" y="0"/>
                            <a:ext cx="5731510" cy="895351"/>
                            <a:chOff x="0" y="0"/>
                            <a:chExt cx="5878196" cy="918845"/>
                          </a:xfrm>
                        </wpg:grpSpPr>
                        <wpg:grpSp>
                          <wpg:cNvPr id="710967375" name="مجموعة 48"/>
                          <wpg:cNvGrpSpPr/>
                          <wpg:grpSpPr>
                            <a:xfrm>
                              <a:off x="0" y="0"/>
                              <a:ext cx="5878196" cy="918845"/>
                              <a:chOff x="0" y="0"/>
                              <a:chExt cx="6240348" cy="919070"/>
                            </a:xfrm>
                          </wpg:grpSpPr>
                          <wpg:grpSp>
                            <wpg:cNvPr id="1355062031" name="مجموعة 49"/>
                            <wpg:cNvGrpSpPr/>
                            <wpg:grpSpPr>
                              <a:xfrm>
                                <a:off x="0" y="169208"/>
                                <a:ext cx="5433072" cy="580613"/>
                                <a:chOff x="0" y="169208"/>
                                <a:chExt cx="5433072" cy="580613"/>
                              </a:xfrm>
                            </wpg:grpSpPr>
                            <wps:wsp>
                              <wps:cNvPr id="15336823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556877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72230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8138736" name="مربع نص 41"/>
                          <wps:cNvSpPr txBox="1"/>
                          <wps:spPr>
                            <a:xfrm>
                              <a:off x="204466" y="256739"/>
                              <a:ext cx="4615440" cy="389157"/>
                            </a:xfrm>
                            <a:prstGeom prst="rect">
                              <a:avLst/>
                            </a:prstGeom>
                            <a:noFill/>
                          </wps:spPr>
                          <wps:txbx>
                            <w:txbxContent>
                              <w:p w14:paraId="01D049F1" w14:textId="155889B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الشفافية ومكافحة الفساد</w:t>
                                </w:r>
                              </w:p>
                            </w:txbxContent>
                          </wps:txbx>
                          <wps:bodyPr wrap="square" rtlCol="1">
                            <a:spAutoFit/>
                          </wps:bodyPr>
                        </wps:wsp>
                      </wpg:grpSp>
                      <pic:pic xmlns:pic="http://schemas.openxmlformats.org/drawingml/2006/picture">
                        <pic:nvPicPr>
                          <pic:cNvPr id="117981107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C13C444" id="_x0000_s18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1Ykln54HAAD7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8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">
                  <v:group id="مجموعة 48" o:spid="_x0000_s18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">
                    <v:group id="مجموعة 49" o:spid="_x0000_s18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">
                      <v:shape id="شكل حر 50" o:spid="_x0000_s18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" fillcolor="#a5a5a5 [2092]" stroked="f" strokeweight="1pt">
                        <v:stroke joinstyle="miter"/>
                      </v:roundrect>
                    </v:group>
                    <v:oval id="شكل بيضاوي 52" o:spid="_x0000_s18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" filled="f" strokecolor="#168489" strokeweight="1pt">
                      <v:stroke joinstyle="miter"/>
                    </v:oval>
                  </v:group>
                  <v:shape id="مربع نص 41" o:spid="_x0000_s183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" filled="f" stroked="f">
                    <v:textbox style="mso-fit-shape-to-text:t">
                      <w:txbxContent>
                        <w:p w14:paraId="01D049F1" w14:textId="155889B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الشفافية ومكافحة الفساد</w:t>
                          </w:r>
                        </w:p>
                      </w:txbxContent>
                    </v:textbox>
                  </v:shape>
                </v:group>
                <v:shape id="صورة 54" o:spid="_x0000_s18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">
                  <v:imagedata r:id="rId105" o:title=""/>
                </v:shape>
                <w10:anchorlock/>
              </v:group>
            </w:pict>
          </mc:Fallback>
        </mc:AlternateContent>
      </w:r>
    </w:p>
    <w:p w14:paraId="774FA8C5" w14:textId="5E796005"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أنظمة مراقبة الصفقات والمناقصات الحكومية التي تستخدم </w:t>
      </w:r>
      <w:hyperlink r:id="rId261"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لاكتشاف الأنشطة المشبوهة</w:t>
      </w:r>
      <w:r w:rsidRPr="00DC5845">
        <w:rPr>
          <w:rFonts w:ascii="Sakkal Majalla" w:hAnsi="Sakkal Majalla" w:cs="Sakkal Majalla"/>
          <w:sz w:val="32"/>
          <w:szCs w:val="32"/>
        </w:rPr>
        <w:t>.</w:t>
      </w:r>
    </w:p>
    <w:p w14:paraId="460A7DBC" w14:textId="687BA3E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الإنفاق الحكومي لكشف أوجه الفساد أو الهدر المالي</w:t>
      </w:r>
      <w:r w:rsidRPr="00DC5845">
        <w:rPr>
          <w:rFonts w:ascii="Sakkal Majalla" w:hAnsi="Sakkal Majalla" w:cs="Sakkal Majalla"/>
          <w:sz w:val="32"/>
          <w:szCs w:val="32"/>
        </w:rPr>
        <w:t>.</w:t>
      </w:r>
    </w:p>
    <w:p w14:paraId="0EE9A8D2" w14:textId="014B2CB0" w:rsidR="00377231" w:rsidRPr="00E37746" w:rsidRDefault="003C7FD7" w:rsidP="00397A5A">
      <w:pPr>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mc:AlternateContent>
          <mc:Choice Requires="wpg">
            <w:drawing>
              <wp:inline distT="0" distB="0" distL="0" distR="0" wp14:anchorId="547F290E" wp14:editId="29AA1629">
                <wp:extent cx="5731510" cy="892088"/>
                <wp:effectExtent l="0" t="0" r="2540" b="22860"/>
                <wp:docPr id="14681465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59242256" name="مجموعة 47"/>
                        <wpg:cNvGrpSpPr/>
                        <wpg:grpSpPr>
                          <a:xfrm>
                            <a:off x="0" y="0"/>
                            <a:ext cx="5731510" cy="895351"/>
                            <a:chOff x="0" y="0"/>
                            <a:chExt cx="5878196" cy="918845"/>
                          </a:xfrm>
                        </wpg:grpSpPr>
                        <wpg:grpSp>
                          <wpg:cNvPr id="1663167897" name="مجموعة 48"/>
                          <wpg:cNvGrpSpPr/>
                          <wpg:grpSpPr>
                            <a:xfrm>
                              <a:off x="0" y="0"/>
                              <a:ext cx="5878196" cy="918845"/>
                              <a:chOff x="0" y="0"/>
                              <a:chExt cx="6240348" cy="919070"/>
                            </a:xfrm>
                          </wpg:grpSpPr>
                          <wpg:grpSp>
                            <wpg:cNvPr id="1561079711" name="مجموعة 49"/>
                            <wpg:cNvGrpSpPr/>
                            <wpg:grpSpPr>
                              <a:xfrm>
                                <a:off x="0" y="169208"/>
                                <a:ext cx="5433072" cy="580613"/>
                                <a:chOff x="0" y="169208"/>
                                <a:chExt cx="5433072" cy="580613"/>
                              </a:xfrm>
                            </wpg:grpSpPr>
                            <wps:wsp>
                              <wps:cNvPr id="6264446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18378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04456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4230644" name="مربع نص 41"/>
                          <wps:cNvSpPr txBox="1"/>
                          <wps:spPr>
                            <a:xfrm>
                              <a:off x="204466" y="256739"/>
                              <a:ext cx="4615440" cy="389157"/>
                            </a:xfrm>
                            <a:prstGeom prst="rect">
                              <a:avLst/>
                            </a:prstGeom>
                            <a:noFill/>
                          </wps:spPr>
                          <wps:txbx>
                            <w:txbxContent>
                              <w:p w14:paraId="3BBD7BFF" w14:textId="3AE48752"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بالمشكلات المستقبلية</w:t>
                                </w:r>
                              </w:p>
                            </w:txbxContent>
                          </wps:txbx>
                          <wps:bodyPr wrap="square" rtlCol="1">
                            <a:spAutoFit/>
                          </wps:bodyPr>
                        </wps:wsp>
                      </wpg:grpSp>
                      <pic:pic xmlns:pic="http://schemas.openxmlformats.org/drawingml/2006/picture">
                        <pic:nvPicPr>
                          <pic:cNvPr id="93013903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47F290E" id="_x0000_s18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MhVo6lAcAAPs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18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">
                  <v:group id="مجموعة 48" o:spid="_x0000_s18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">
                    <v:group id="مجموعة 49" o:spid="_x0000_s18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">
                      <v:shape id="شكل حر 50" o:spid="_x0000_s18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" fillcolor="#a5a5a5 [2092]" stroked="f" strokeweight="1pt">
                        <v:stroke joinstyle="miter"/>
                      </v:roundrect>
                    </v:group>
                    <v:oval id="شكل بيضاوي 52" o:spid="_x0000_s18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" filled="f" strokecolor="#168489" strokeweight="1pt">
                      <v:stroke joinstyle="miter"/>
                    </v:oval>
                  </v:group>
                  <v:shape id="مربع نص 41" o:spid="_x0000_s184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" filled="f" stroked="f">
                    <v:textbox style="mso-fit-shape-to-text:t">
                      <w:txbxContent>
                        <w:p w14:paraId="3BBD7BFF" w14:textId="3AE48752"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بالمشكلات المستقبلية</w:t>
                          </w:r>
                        </w:p>
                      </w:txbxContent>
                    </v:textbox>
                  </v:shape>
                </v:group>
                <v:shape id="صورة 54" o:spid="_x0000_s18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">
                  <v:imagedata r:id="rId105" o:title=""/>
                </v:shape>
                <w10:anchorlock/>
              </v:group>
            </w:pict>
          </mc:Fallback>
        </mc:AlternateContent>
      </w:r>
    </w:p>
    <w:p w14:paraId="34FE46F3" w14:textId="2182FC9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بالكوارث الطبيعية مثل الزلازل والفيضانات استنادًا إلى تحليل البيانات الجغرافية والمناخية</w:t>
      </w:r>
      <w:r w:rsidRPr="00DC5845">
        <w:rPr>
          <w:rFonts w:ascii="Sakkal Majalla" w:hAnsi="Sakkal Majalla" w:cs="Sakkal Majalla"/>
          <w:sz w:val="32"/>
          <w:szCs w:val="32"/>
        </w:rPr>
        <w:t>.</w:t>
      </w:r>
    </w:p>
    <w:p w14:paraId="19F496C5" w14:textId="45DB1CC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بالأزمات الاقتصادية من خلال تحليل بيانات الأسواق العالمية والمحلية</w:t>
      </w:r>
      <w:r w:rsidRPr="00DC5845">
        <w:rPr>
          <w:rFonts w:ascii="Sakkal Majalla" w:hAnsi="Sakkal Majalla" w:cs="Sakkal Majalla"/>
          <w:sz w:val="32"/>
          <w:szCs w:val="32"/>
        </w:rPr>
        <w:t>.</w:t>
      </w:r>
    </w:p>
    <w:p w14:paraId="5748C9C6" w14:textId="2DF92120" w:rsidR="00377231" w:rsidRPr="00E37746" w:rsidRDefault="003C7FD7" w:rsidP="00377231">
      <w:pPr>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mc:AlternateContent>
          <mc:Choice Requires="wpg">
            <w:drawing>
              <wp:inline distT="0" distB="0" distL="0" distR="0" wp14:anchorId="49789DAB" wp14:editId="1431F851">
                <wp:extent cx="5731510" cy="892088"/>
                <wp:effectExtent l="0" t="0" r="2540" b="22860"/>
                <wp:docPr id="12623459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6020767" name="مجموعة 47"/>
                        <wpg:cNvGrpSpPr/>
                        <wpg:grpSpPr>
                          <a:xfrm>
                            <a:off x="0" y="0"/>
                            <a:ext cx="5731510" cy="895351"/>
                            <a:chOff x="0" y="0"/>
                            <a:chExt cx="5878196" cy="918845"/>
                          </a:xfrm>
                        </wpg:grpSpPr>
                        <wpg:grpSp>
                          <wpg:cNvPr id="779298610" name="مجموعة 48"/>
                          <wpg:cNvGrpSpPr/>
                          <wpg:grpSpPr>
                            <a:xfrm>
                              <a:off x="0" y="0"/>
                              <a:ext cx="5878196" cy="918845"/>
                              <a:chOff x="0" y="0"/>
                              <a:chExt cx="6240348" cy="919070"/>
                            </a:xfrm>
                          </wpg:grpSpPr>
                          <wpg:grpSp>
                            <wpg:cNvPr id="1845249487" name="مجموعة 49"/>
                            <wpg:cNvGrpSpPr/>
                            <wpg:grpSpPr>
                              <a:xfrm>
                                <a:off x="0" y="169208"/>
                                <a:ext cx="5433072" cy="580613"/>
                                <a:chOff x="0" y="169208"/>
                                <a:chExt cx="5433072" cy="580613"/>
                              </a:xfrm>
                            </wpg:grpSpPr>
                            <wps:wsp>
                              <wps:cNvPr id="4901872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105305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95638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6229586" name="مربع نص 41"/>
                          <wps:cNvSpPr txBox="1"/>
                          <wps:spPr>
                            <a:xfrm>
                              <a:off x="204466" y="256739"/>
                              <a:ext cx="4615440" cy="389157"/>
                            </a:xfrm>
                            <a:prstGeom prst="rect">
                              <a:avLst/>
                            </a:prstGeom>
                            <a:noFill/>
                          </wps:spPr>
                          <wps:txbx>
                            <w:txbxContent>
                              <w:p w14:paraId="7D20EBF2" w14:textId="2F38D4F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قطاع الصحة العامة</w:t>
                                </w:r>
                              </w:p>
                            </w:txbxContent>
                          </wps:txbx>
                          <wps:bodyPr wrap="square" rtlCol="1">
                            <a:spAutoFit/>
                          </wps:bodyPr>
                        </wps:wsp>
                      </wpg:grpSp>
                      <pic:pic xmlns:pic="http://schemas.openxmlformats.org/drawingml/2006/picture">
                        <pic:nvPicPr>
                          <pic:cNvPr id="212263628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789DAB" id="_x0000_s18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sAYrqZBwAA+B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18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">
                  <v:group id="مجموعة 48" o:spid="_x0000_s18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">
                    <v:group id="مجموعة 49" o:spid="_x0000_s18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">
                      <v:shape id="شكل حر 50" o:spid="_x0000_s18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" fillcolor="#a5a5a5 [2092]" stroked="f" strokeweight="1pt">
                        <v:stroke joinstyle="miter"/>
                      </v:roundrect>
                    </v:group>
                    <v:oval id="شكل بيضاوي 52" o:spid="_x0000_s18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" filled="f" strokecolor="#168489" strokeweight="1pt">
                      <v:stroke joinstyle="miter"/>
                    </v:oval>
                  </v:group>
                  <v:shape id="مربع نص 41" o:spid="_x0000_s185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" filled="f" stroked="f">
                    <v:textbox style="mso-fit-shape-to-text:t">
                      <w:txbxContent>
                        <w:p w14:paraId="7D20EBF2" w14:textId="2F38D4F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قطاع الصحة العامة</w:t>
                          </w:r>
                        </w:p>
                      </w:txbxContent>
                    </v:textbox>
                  </v:shape>
                </v:group>
                <v:shape id="صورة 54" o:spid="_x0000_s18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">
                  <v:imagedata r:id="rId105" o:title=""/>
                </v:shape>
                <w10:anchorlock/>
              </v:group>
            </w:pict>
          </mc:Fallback>
        </mc:AlternateContent>
      </w:r>
    </w:p>
    <w:p w14:paraId="0607CC2E" w14:textId="60238F3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62"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في تحليل بيانات المرضى لتشخيص الأمراض النادرة أو اكتشاف الأمراض في مراحلها المبكرة</w:t>
      </w:r>
      <w:r w:rsidRPr="00DC5845">
        <w:rPr>
          <w:rFonts w:ascii="Sakkal Majalla" w:hAnsi="Sakkal Majalla" w:cs="Sakkal Majalla"/>
          <w:sz w:val="32"/>
          <w:szCs w:val="32"/>
        </w:rPr>
        <w:t>.</w:t>
      </w:r>
    </w:p>
    <w:p w14:paraId="7430B981" w14:textId="406F730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توزيع الخدمات الصحية بناءً على تحليل البيانات الصحية المحلية</w:t>
      </w:r>
      <w:r w:rsidRPr="00DC5845">
        <w:rPr>
          <w:rFonts w:ascii="Sakkal Majalla" w:hAnsi="Sakkal Majalla" w:cs="Sakkal Majalla"/>
          <w:sz w:val="32"/>
          <w:szCs w:val="32"/>
        </w:rPr>
        <w:t>.</w:t>
      </w:r>
    </w:p>
    <w:p w14:paraId="0C497DEE" w14:textId="2AEA75B7" w:rsidR="00377231" w:rsidRPr="00E37746" w:rsidRDefault="003C7FD7" w:rsidP="001B33CA">
      <w:pPr>
        <w:pageBreakBefore/>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w:lastRenderedPageBreak/>
        <mc:AlternateContent>
          <mc:Choice Requires="wpg">
            <w:drawing>
              <wp:inline distT="0" distB="0" distL="0" distR="0" wp14:anchorId="7FB2C0F2" wp14:editId="5227736F">
                <wp:extent cx="5731510" cy="892088"/>
                <wp:effectExtent l="0" t="0" r="2540" b="22860"/>
                <wp:docPr id="2854481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25405691" name="مجموعة 47"/>
                        <wpg:cNvGrpSpPr/>
                        <wpg:grpSpPr>
                          <a:xfrm>
                            <a:off x="0" y="0"/>
                            <a:ext cx="5731510" cy="895351"/>
                            <a:chOff x="0" y="0"/>
                            <a:chExt cx="5878196" cy="918845"/>
                          </a:xfrm>
                        </wpg:grpSpPr>
                        <wpg:grpSp>
                          <wpg:cNvPr id="833773317" name="مجموعة 48"/>
                          <wpg:cNvGrpSpPr/>
                          <wpg:grpSpPr>
                            <a:xfrm>
                              <a:off x="0" y="0"/>
                              <a:ext cx="5878196" cy="918845"/>
                              <a:chOff x="0" y="0"/>
                              <a:chExt cx="6240348" cy="919070"/>
                            </a:xfrm>
                          </wpg:grpSpPr>
                          <wpg:grpSp>
                            <wpg:cNvPr id="1589464833" name="مجموعة 49"/>
                            <wpg:cNvGrpSpPr/>
                            <wpg:grpSpPr>
                              <a:xfrm>
                                <a:off x="0" y="169208"/>
                                <a:ext cx="5433072" cy="580613"/>
                                <a:chOff x="0" y="169208"/>
                                <a:chExt cx="5433072" cy="580613"/>
                              </a:xfrm>
                            </wpg:grpSpPr>
                            <wps:wsp>
                              <wps:cNvPr id="763921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19170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01970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3061830" name="مربع نص 41"/>
                          <wps:cNvSpPr txBox="1"/>
                          <wps:spPr>
                            <a:xfrm>
                              <a:off x="204466" y="256739"/>
                              <a:ext cx="4615440" cy="389157"/>
                            </a:xfrm>
                            <a:prstGeom prst="rect">
                              <a:avLst/>
                            </a:prstGeom>
                            <a:noFill/>
                          </wps:spPr>
                          <wps:txbx>
                            <w:txbxContent>
                              <w:p w14:paraId="5C0FEFF3" w14:textId="33D99D4A"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الأزمات والكوارث</w:t>
                                </w:r>
                              </w:p>
                            </w:txbxContent>
                          </wps:txbx>
                          <wps:bodyPr wrap="square" rtlCol="1">
                            <a:spAutoFit/>
                          </wps:bodyPr>
                        </wps:wsp>
                      </wpg:grpSp>
                      <pic:pic xmlns:pic="http://schemas.openxmlformats.org/drawingml/2006/picture">
                        <pic:nvPicPr>
                          <pic:cNvPr id="96351296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B2C0F2" id="_x0000_s18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v8HxZUHAAD2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8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">
                  <v:group id="مجموعة 48" o:spid="_x0000_s18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">
                    <v:group id="مجموعة 49" o:spid="_x0000_s18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">
                      <v:shape id="شكل حر 50" o:spid="_x0000_s18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&#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" fillcolor="#a5a5a5 [2092]" stroked="f" strokeweight="1pt">
                        <v:stroke joinstyle="miter"/>
                      </v:roundrect>
                    </v:group>
                    <v:oval id="شكل بيضاوي 52" o:spid="_x0000_s18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" filled="f" strokecolor="#168489" strokeweight="1pt">
                      <v:stroke joinstyle="miter"/>
                    </v:oval>
                  </v:group>
                  <v:shape id="مربع نص 41" o:spid="_x0000_s186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" filled="f" stroked="f">
                    <v:textbox style="mso-fit-shape-to-text:t">
                      <w:txbxContent>
                        <w:p w14:paraId="5C0FEFF3" w14:textId="33D99D4A"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الأزمات والكوارث</w:t>
                          </w:r>
                        </w:p>
                      </w:txbxContent>
                    </v:textbox>
                  </v:shape>
                </v:group>
                <v:shape id="صورة 54" o:spid="_x0000_s18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">
                  <v:imagedata r:id="rId105" o:title=""/>
                </v:shape>
                <w10:anchorlock/>
              </v:group>
            </w:pict>
          </mc:Fallback>
        </mc:AlternateContent>
      </w:r>
    </w:p>
    <w:p w14:paraId="55A35ECE" w14:textId="1BBC351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أنظمة </w:t>
      </w:r>
      <w:hyperlink r:id="rId263"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التي تتنبأ بالكوارث الطبيعية مثل الأعاصير والفيضانات وتوجه الموارد الحكومية بشكل استباقي</w:t>
      </w:r>
      <w:r w:rsidRPr="00DC5845">
        <w:rPr>
          <w:rFonts w:ascii="Sakkal Majalla" w:hAnsi="Sakkal Majalla" w:cs="Sakkal Majalla"/>
          <w:sz w:val="32"/>
          <w:szCs w:val="32"/>
        </w:rPr>
        <w:t>.</w:t>
      </w:r>
    </w:p>
    <w:p w14:paraId="7778DEF9" w14:textId="3E5DAA2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توزيع المساعدات والإغاثة من خلال تحليل البيانات حول المناطق المتضررة</w:t>
      </w:r>
      <w:r w:rsidRPr="00DC5845">
        <w:rPr>
          <w:rFonts w:ascii="Sakkal Majalla" w:hAnsi="Sakkal Majalla" w:cs="Sakkal Majalla"/>
          <w:sz w:val="32"/>
          <w:szCs w:val="32"/>
        </w:rPr>
        <w:t>.</w:t>
      </w:r>
    </w:p>
    <w:p w14:paraId="730EE400" w14:textId="2B70E6D1" w:rsidR="00377231" w:rsidRPr="00E37746" w:rsidRDefault="003C7FD7" w:rsidP="00377231">
      <w:pPr>
        <w:spacing w:before="240" w:after="240"/>
        <w:rPr>
          <w:rFonts w:ascii="Sakkal Majalla" w:eastAsia="Times New Roman" w:hAnsi="Sakkal Majalla"/>
          <w:sz w:val="32"/>
          <w:szCs w:val="32"/>
          <w:rtl/>
          <w:lang w:bidi="ar-AE"/>
        </w:rPr>
      </w:pPr>
      <w:r w:rsidRPr="002A078C">
        <w:rPr>
          <w:rFonts w:ascii="Sakkal Majalla" w:hAnsi="Sakkal Majalla"/>
          <w:noProof/>
          <w:sz w:val="34"/>
          <w:lang w:bidi="ar-EG"/>
        </w:rPr>
        <mc:AlternateContent>
          <mc:Choice Requires="wpg">
            <w:drawing>
              <wp:inline distT="0" distB="0" distL="0" distR="0" wp14:anchorId="25539DD2" wp14:editId="3EDF6976">
                <wp:extent cx="5731510" cy="892088"/>
                <wp:effectExtent l="0" t="0" r="2540" b="22860"/>
                <wp:docPr id="19039760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8862088" name="مجموعة 47"/>
                        <wpg:cNvGrpSpPr/>
                        <wpg:grpSpPr>
                          <a:xfrm>
                            <a:off x="0" y="0"/>
                            <a:ext cx="5731510" cy="895351"/>
                            <a:chOff x="0" y="0"/>
                            <a:chExt cx="5878196" cy="918845"/>
                          </a:xfrm>
                        </wpg:grpSpPr>
                        <wpg:grpSp>
                          <wpg:cNvPr id="315005409" name="مجموعة 48"/>
                          <wpg:cNvGrpSpPr/>
                          <wpg:grpSpPr>
                            <a:xfrm>
                              <a:off x="0" y="0"/>
                              <a:ext cx="5878196" cy="918845"/>
                              <a:chOff x="0" y="0"/>
                              <a:chExt cx="6240348" cy="919070"/>
                            </a:xfrm>
                          </wpg:grpSpPr>
                          <wpg:grpSp>
                            <wpg:cNvPr id="669336125" name="مجموعة 49"/>
                            <wpg:cNvGrpSpPr/>
                            <wpg:grpSpPr>
                              <a:xfrm>
                                <a:off x="0" y="169208"/>
                                <a:ext cx="5433072" cy="580613"/>
                                <a:chOff x="0" y="169208"/>
                                <a:chExt cx="5433072" cy="580613"/>
                              </a:xfrm>
                            </wpg:grpSpPr>
                            <wps:wsp>
                              <wps:cNvPr id="12869465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40972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01555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5339811" name="مربع نص 41"/>
                          <wps:cNvSpPr txBox="1"/>
                          <wps:spPr>
                            <a:xfrm>
                              <a:off x="204466" y="256739"/>
                              <a:ext cx="4615440" cy="389157"/>
                            </a:xfrm>
                            <a:prstGeom prst="rect">
                              <a:avLst/>
                            </a:prstGeom>
                            <a:noFill/>
                          </wps:spPr>
                          <wps:txbx>
                            <w:txbxContent>
                              <w:p w14:paraId="4E843839" w14:textId="15537336"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قطاع التعليم</w:t>
                                </w:r>
                              </w:p>
                            </w:txbxContent>
                          </wps:txbx>
                          <wps:bodyPr wrap="square" rtlCol="1">
                            <a:spAutoFit/>
                          </wps:bodyPr>
                        </wps:wsp>
                      </wpg:grpSp>
                      <pic:pic xmlns:pic="http://schemas.openxmlformats.org/drawingml/2006/picture">
                        <pic:nvPicPr>
                          <pic:cNvPr id="29008874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5539DD2" id="_x0000_s18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">
                <v:group id="مجموعة 47" o:spid="_x0000_s18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">
                  <v:group id="مجموعة 48" o:spid="_x0000_s18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">
                    <v:group id="مجموعة 49" o:spid="_x0000_s18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">
                      <v:shape id="شكل حر 50" o:spid="_x0000_s18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" fillcolor="#a5a5a5 [2092]" stroked="f" strokeweight="1pt">
                        <v:stroke joinstyle="miter"/>
                      </v:roundrect>
                    </v:group>
                    <v:oval id="شكل بيضاوي 52" o:spid="_x0000_s18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" filled="f" strokecolor="#168489" strokeweight="1pt">
                      <v:stroke joinstyle="miter"/>
                    </v:oval>
                  </v:group>
                  <v:shape id="مربع نص 41" o:spid="_x0000_s186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" filled="f" stroked="f">
                    <v:textbox style="mso-fit-shape-to-text:t">
                      <w:txbxContent>
                        <w:p w14:paraId="4E843839" w14:textId="15537336"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قطاع التعليم</w:t>
                          </w:r>
                        </w:p>
                      </w:txbxContent>
                    </v:textbox>
                  </v:shape>
                </v:group>
                <v:shape id="صورة 54" o:spid="_x0000_s18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">
                  <v:imagedata r:id="rId105" o:title=""/>
                </v:shape>
                <w10:anchorlock/>
              </v:group>
            </w:pict>
          </mc:Fallback>
        </mc:AlternateContent>
      </w:r>
    </w:p>
    <w:p w14:paraId="4B4EBD9B" w14:textId="767AA92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أنظمة تعليمية تعتمد على </w:t>
      </w:r>
      <w:hyperlink r:id="rId264"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لتوفير خطط تعليمية مخصصة لكل طالب بناءً على أدائه الأكاديمي</w:t>
      </w:r>
      <w:r w:rsidRPr="00DC5845">
        <w:rPr>
          <w:rFonts w:ascii="Sakkal Majalla" w:hAnsi="Sakkal Majalla" w:cs="Sakkal Majalla"/>
          <w:sz w:val="32"/>
          <w:szCs w:val="32"/>
        </w:rPr>
        <w:t>.</w:t>
      </w:r>
    </w:p>
    <w:p w14:paraId="26CCC611" w14:textId="63127C9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65"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لتحليل بيانات الأداء الأكاديمي وتقديم توصيات لتحسين المناهج التعليمية</w:t>
      </w:r>
      <w:r w:rsidRPr="00DC5845">
        <w:rPr>
          <w:rFonts w:ascii="Sakkal Majalla" w:hAnsi="Sakkal Majalla" w:cs="Sakkal Majalla"/>
          <w:sz w:val="32"/>
          <w:szCs w:val="32"/>
        </w:rPr>
        <w:t>.</w:t>
      </w:r>
    </w:p>
    <w:p w14:paraId="18D73D17" w14:textId="7007DFFA" w:rsidR="00377231" w:rsidRPr="00AF6518" w:rsidRDefault="00377231" w:rsidP="00377231">
      <w:pPr>
        <w:rPr>
          <w:rFonts w:ascii="Sakkal Majalla" w:eastAsia="Times New Roman" w:hAnsi="Sakkal Majalla"/>
          <w:sz w:val="32"/>
          <w:szCs w:val="32"/>
          <w:rtl/>
        </w:rPr>
      </w:pPr>
      <w:r w:rsidRPr="002A078C">
        <w:rPr>
          <w:rFonts w:ascii="Sakkal Majalla" w:hAnsi="Sakkal Majalla"/>
          <w:noProof/>
          <w:color w:val="002060"/>
          <w:sz w:val="34"/>
          <w:lang w:bidi="ar-SY"/>
        </w:rPr>
        <mc:AlternateContent>
          <mc:Choice Requires="wpg">
            <w:drawing>
              <wp:inline distT="0" distB="0" distL="0" distR="0" wp14:anchorId="79287659" wp14:editId="1179BE7E">
                <wp:extent cx="5731510" cy="895350"/>
                <wp:effectExtent l="0" t="0" r="21590" b="19050"/>
                <wp:docPr id="137582933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37073895"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56498600" name="مجموعة 39"/>
                        <wpg:cNvGrpSpPr/>
                        <wpg:grpSpPr>
                          <a:xfrm>
                            <a:off x="0" y="0"/>
                            <a:ext cx="5731510" cy="895350"/>
                            <a:chOff x="0" y="0"/>
                            <a:chExt cx="5878196" cy="918845"/>
                          </a:xfrm>
                        </wpg:grpSpPr>
                        <wpg:grpSp>
                          <wpg:cNvPr id="1858590365" name="مجموعة 40"/>
                          <wpg:cNvGrpSpPr/>
                          <wpg:grpSpPr>
                            <a:xfrm>
                              <a:off x="0" y="0"/>
                              <a:ext cx="5878196" cy="918845"/>
                              <a:chOff x="0" y="0"/>
                              <a:chExt cx="6240348" cy="919070"/>
                            </a:xfrm>
                          </wpg:grpSpPr>
                          <wpg:grpSp>
                            <wpg:cNvPr id="1558301191" name="مجموعة 41"/>
                            <wpg:cNvGrpSpPr/>
                            <wpg:grpSpPr>
                              <a:xfrm>
                                <a:off x="0" y="169208"/>
                                <a:ext cx="5433072" cy="580613"/>
                                <a:chOff x="0" y="169208"/>
                                <a:chExt cx="5433072" cy="580613"/>
                              </a:xfrm>
                            </wpg:grpSpPr>
                            <wps:wsp>
                              <wps:cNvPr id="24901576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568772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97811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9941870" name="مربع نص 41"/>
                          <wps:cNvSpPr txBox="1"/>
                          <wps:spPr>
                            <a:xfrm>
                              <a:off x="204484" y="257055"/>
                              <a:ext cx="4616071" cy="387740"/>
                            </a:xfrm>
                            <a:prstGeom prst="rect">
                              <a:avLst/>
                            </a:prstGeom>
                            <a:noFill/>
                          </wps:spPr>
                          <wps:txbx>
                            <w:txbxContent>
                              <w:p w14:paraId="7381DCD9" w14:textId="3486A94E"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اتخاذ القرارات في القطاع الحكومي</w:t>
                                </w:r>
                              </w:p>
                            </w:txbxContent>
                          </wps:txbx>
                          <wps:bodyPr wrap="square" rtlCol="1">
                            <a:spAutoFit/>
                          </wps:bodyPr>
                        </wps:wsp>
                      </wpg:grpSp>
                    </wpg:wgp>
                  </a:graphicData>
                </a:graphic>
              </wp:inline>
            </w:drawing>
          </mc:Choice>
          <mc:Fallback>
            <w:pict>
              <v:group w14:anchorId="79287659" id="_x0000_s187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KCU9u6wBwAAuR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187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">
                  <v:imagedata r:id="rId89" o:title=""/>
                </v:shape>
                <v:group id="مجموعة 39" o:spid="_x0000_s18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">
                  <v:group id="مجموعة 40" o:spid="_x0000_s18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">
                    <v:group id="مجموعة 41" o:spid="_x0000_s18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">
                      <v:shape id="شكل حر 42" o:spid="_x0000_s18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" fillcolor="#168489" stroked="f" strokeweight="1pt">
                        <v:stroke joinstyle="miter"/>
                      </v:roundrect>
                    </v:group>
                    <v:oval id="شكل بيضاوي 44" o:spid="_x0000_s18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" filled="f" strokecolor="#a5a5a5 [2092]" strokeweight="1pt">
                      <v:stroke joinstyle="miter"/>
                    </v:oval>
                  </v:group>
                  <v:shape id="مربع نص 41" o:spid="_x0000_s187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" filled="f" stroked="f">
                    <v:textbox style="mso-fit-shape-to-text:t">
                      <w:txbxContent>
                        <w:p w14:paraId="7381DCD9" w14:textId="3486A94E"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اتخاذ القرارات في القطاع الحكومي</w:t>
                          </w:r>
                        </w:p>
                      </w:txbxContent>
                    </v:textbox>
                  </v:shape>
                </v:group>
                <w10:anchorlock/>
              </v:group>
            </w:pict>
          </mc:Fallback>
        </mc:AlternateContent>
      </w:r>
    </w:p>
    <w:p w14:paraId="42BDE579" w14:textId="0F6E94C6" w:rsidR="00377231" w:rsidRDefault="00377231">
      <w:pPr>
        <w:pStyle w:val="a5"/>
        <w:numPr>
          <w:ilvl w:val="0"/>
          <w:numId w:val="17"/>
        </w:numPr>
        <w:spacing w:line="360" w:lineRule="auto"/>
        <w:ind w:left="811" w:hanging="454"/>
        <w:jc w:val="both"/>
        <w:rPr>
          <w:rFonts w:ascii="Sakkal Majalla" w:hAnsi="Sakkal Majalla" w:cs="Sakkal Majalla"/>
          <w:color w:val="C00000"/>
          <w:sz w:val="32"/>
          <w:szCs w:val="32"/>
        </w:rPr>
      </w:pPr>
      <w:r w:rsidRPr="007B5815">
        <w:rPr>
          <w:rFonts w:ascii="Sakkal Majalla" w:hAnsi="Sakkal Majalla" w:cs="Sakkal Majalla"/>
          <w:sz w:val="32"/>
          <w:szCs w:val="32"/>
          <w:rtl/>
        </w:rPr>
        <w:t xml:space="preserve">يُعتبر تحسين اتخاذ القرارات في القطاع الحكومي أحد أهم الفوائد التي يمكن أن يحققها </w:t>
      </w:r>
      <w:hyperlink r:id="rId266"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7B5815">
        <w:rPr>
          <w:rFonts w:ascii="Sakkal Majalla" w:hAnsi="Sakkal Majalla" w:cs="Sakkal Majalla"/>
          <w:sz w:val="32"/>
          <w:szCs w:val="32"/>
          <w:rtl/>
        </w:rPr>
        <w:t>(</w:t>
      </w:r>
      <w:r w:rsidRPr="007B5815">
        <w:rPr>
          <w:rFonts w:ascii="Sakkal Majalla" w:hAnsi="Sakkal Majalla" w:cs="Sakkal Majalla"/>
          <w:sz w:val="32"/>
          <w:szCs w:val="32"/>
        </w:rPr>
        <w:t>AI</w:t>
      </w:r>
      <w:r w:rsidRPr="007B5815">
        <w:rPr>
          <w:rFonts w:ascii="Sakkal Majalla" w:hAnsi="Sakkal Majalla" w:cs="Sakkal Majalla"/>
          <w:sz w:val="32"/>
          <w:szCs w:val="32"/>
          <w:rtl/>
        </w:rPr>
        <w:t xml:space="preserve">). الحكومات تواجه تحديات كبيرة في اتخاذ قرارات دقيقة وفعّالة نتيجة لوجود كميات ضخمة من البيانات، التعقيدات التنظيمية، وضغوط الوقت. </w:t>
      </w:r>
      <w:hyperlink r:id="rId267"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7B5815">
        <w:rPr>
          <w:rFonts w:ascii="Sakkal Majalla" w:hAnsi="Sakkal Majalla" w:cs="Sakkal Majalla"/>
          <w:sz w:val="32"/>
          <w:szCs w:val="32"/>
          <w:rtl/>
        </w:rPr>
        <w:t xml:space="preserve">يوفر أدوات قوية لتحليل البيانات، التنبؤ بالاتجاهات، وتقديم توصيات مستنيرة تساعد صناع القرار </w:t>
      </w:r>
      <w:r w:rsidRPr="007B5815">
        <w:rPr>
          <w:rFonts w:ascii="Sakkal Majalla" w:hAnsi="Sakkal Majalla" w:cs="Sakkal Majalla"/>
          <w:sz w:val="32"/>
          <w:szCs w:val="32"/>
          <w:rtl/>
        </w:rPr>
        <w:lastRenderedPageBreak/>
        <w:t xml:space="preserve">في الحكومات على اتخاذ قرارات أكثر دقة وفعالية. </w:t>
      </w:r>
      <w:r w:rsidRPr="00DD1661">
        <w:rPr>
          <w:rFonts w:ascii="Sakkal Majalla" w:hAnsi="Sakkal Majalla" w:cs="Sakkal Majalla"/>
          <w:color w:val="C00000"/>
          <w:sz w:val="32"/>
          <w:szCs w:val="32"/>
          <w:rtl/>
        </w:rPr>
        <w:t xml:space="preserve">فيما يلي بعض الطرق التي يمكن </w:t>
      </w:r>
      <w:hyperlink r:id="rId268" w:history="1">
        <w:r w:rsidRPr="00160089">
          <w:rPr>
            <w:rStyle w:val="Hyperlink"/>
            <w:rFonts w:ascii="Sakkal Majalla" w:hAnsi="Sakkal Majalla" w:cs="Sakkal Majalla"/>
            <w:sz w:val="32"/>
            <w:szCs w:val="32"/>
            <w:rtl/>
          </w:rPr>
          <w:t>للذكاء الاصطناعي</w:t>
        </w:r>
      </w:hyperlink>
      <w:r w:rsidRPr="00DD1661">
        <w:rPr>
          <w:rFonts w:ascii="Sakkal Majalla" w:hAnsi="Sakkal Majalla" w:cs="Sakkal Majalla"/>
          <w:color w:val="C00000"/>
          <w:sz w:val="32"/>
          <w:szCs w:val="32"/>
          <w:rtl/>
        </w:rPr>
        <w:t xml:space="preserve"> من خلالها تحسين عملية اتخاذ القرارات في القطاع الحكومي:</w:t>
      </w:r>
    </w:p>
    <w:p w14:paraId="46718847" w14:textId="10B2B4C8" w:rsidR="00DD1661" w:rsidRPr="00DD1661" w:rsidRDefault="00DD1661" w:rsidP="00DD1661">
      <w:pPr>
        <w:spacing w:line="360" w:lineRule="auto"/>
        <w:ind w:left="357"/>
        <w:jc w:val="center"/>
        <w:rPr>
          <w:rFonts w:ascii="Sakkal Majalla" w:hAnsi="Sakkal Majalla"/>
          <w:color w:val="C00000"/>
          <w:sz w:val="32"/>
          <w:szCs w:val="32"/>
        </w:rPr>
      </w:pPr>
      <w:r w:rsidRPr="00DD1661">
        <w:rPr>
          <w:rFonts w:ascii="Sakkal Majalla" w:hAnsi="Sakkal Majalla"/>
          <w:noProof/>
          <w:color w:val="C00000"/>
          <w:sz w:val="32"/>
          <w:szCs w:val="32"/>
        </w:rPr>
        <mc:AlternateContent>
          <mc:Choice Requires="wpg">
            <w:drawing>
              <wp:inline distT="0" distB="0" distL="0" distR="0" wp14:anchorId="32CE0618" wp14:editId="0D6CD47E">
                <wp:extent cx="5686425" cy="3282022"/>
                <wp:effectExtent l="0" t="0" r="9525" b="0"/>
                <wp:docPr id="184" name="Group 183">
                  <a:extLst xmlns:a="http://schemas.openxmlformats.org/drawingml/2006/main">
                    <a:ext uri="{FF2B5EF4-FFF2-40B4-BE49-F238E27FC236}">
                      <a16:creationId xmlns:a16="http://schemas.microsoft.com/office/drawing/2014/main" id="{4C92A229-998E-AF1F-9603-C8C5E7A3273C}"/>
                    </a:ext>
                  </a:extLst>
                </wp:docPr>
                <wp:cNvGraphicFramePr/>
                <a:graphic xmlns:a="http://schemas.openxmlformats.org/drawingml/2006/main">
                  <a:graphicData uri="http://schemas.microsoft.com/office/word/2010/wordprocessingGroup">
                    <wpg:wgp>
                      <wpg:cNvGrpSpPr/>
                      <wpg:grpSpPr>
                        <a:xfrm>
                          <a:off x="0" y="0"/>
                          <a:ext cx="5686425" cy="3282022"/>
                          <a:chOff x="0" y="0"/>
                          <a:chExt cx="8647167" cy="4990504"/>
                        </a:xfrm>
                      </wpg:grpSpPr>
                      <wpg:grpSp>
                        <wpg:cNvPr id="4935991" name="Group 4935991">
                          <a:extLst>
                            <a:ext uri="{FF2B5EF4-FFF2-40B4-BE49-F238E27FC236}">
                              <a16:creationId xmlns:a16="http://schemas.microsoft.com/office/drawing/2014/main" id="{FBDFC9AC-B008-00D5-F299-33DEC438BC45}"/>
                            </a:ext>
                          </a:extLst>
                        </wpg:cNvPr>
                        <wpg:cNvGrpSpPr/>
                        <wpg:grpSpPr>
                          <a:xfrm>
                            <a:off x="4612587" y="0"/>
                            <a:ext cx="3987408" cy="1130400"/>
                            <a:chOff x="4612587" y="0"/>
                            <a:chExt cx="3987408" cy="1130400"/>
                          </a:xfrm>
                        </wpg:grpSpPr>
                        <wpg:grpSp>
                          <wpg:cNvPr id="1584586350" name="Group 1584586350">
                            <a:extLst>
                              <a:ext uri="{FF2B5EF4-FFF2-40B4-BE49-F238E27FC236}">
                                <a16:creationId xmlns:a16="http://schemas.microsoft.com/office/drawing/2014/main" id="{04BA2C5D-8A5B-4915-F777-05D2C8206A59}"/>
                              </a:ext>
                            </a:extLst>
                          </wpg:cNvPr>
                          <wpg:cNvGrpSpPr/>
                          <wpg:grpSpPr>
                            <a:xfrm flipH="1">
                              <a:off x="4612587" y="0"/>
                              <a:ext cx="3987408" cy="1020378"/>
                              <a:chOff x="4612587" y="0"/>
                              <a:chExt cx="4859221" cy="1243475"/>
                            </a:xfrm>
                          </wpg:grpSpPr>
                          <wps:wsp>
                            <wps:cNvPr id="1179871362" name="Freeform 584">
                              <a:extLst>
                                <a:ext uri="{FF2B5EF4-FFF2-40B4-BE49-F238E27FC236}">
                                  <a16:creationId xmlns:a16="http://schemas.microsoft.com/office/drawing/2014/main" id="{585BE05C-0428-36FC-5212-A44946CFD142}"/>
                                </a:ext>
                              </a:extLst>
                            </wps:cNvPr>
                            <wps:cNvSpPr>
                              <a:spLocks/>
                            </wps:cNvSpPr>
                            <wps:spPr bwMode="auto">
                              <a:xfrm>
                                <a:off x="4612587" y="98097"/>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1666662813" name="Freeform 586">
                              <a:extLst>
                                <a:ext uri="{FF2B5EF4-FFF2-40B4-BE49-F238E27FC236}">
                                  <a16:creationId xmlns:a16="http://schemas.microsoft.com/office/drawing/2014/main" id="{8945CA05-7D5E-82BB-F7DA-BA6D1FDCA5E4}"/>
                                </a:ext>
                              </a:extLst>
                            </wps:cNvPr>
                            <wps:cNvSpPr>
                              <a:spLocks/>
                            </wps:cNvSpPr>
                            <wps:spPr bwMode="auto">
                              <a:xfrm>
                                <a:off x="5472259" y="88425"/>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9FCFD1"/>
                              </a:solidFill>
                              <a:ln>
                                <a:noFill/>
                              </a:ln>
                            </wps:spPr>
                            <wps:bodyPr vert="horz" wrap="square" lIns="91440" tIns="45720" rIns="91440" bIns="45720" numCol="1" anchor="t" anchorCtr="0" compatLnSpc="1">
                              <a:prstTxWarp prst="textNoShape">
                                <a:avLst/>
                              </a:prstTxWarp>
                            </wps:bodyPr>
                          </wps:wsp>
                          <wps:wsp>
                            <wps:cNvPr id="1119290923" name="Freeform 588">
                              <a:extLst>
                                <a:ext uri="{FF2B5EF4-FFF2-40B4-BE49-F238E27FC236}">
                                  <a16:creationId xmlns:a16="http://schemas.microsoft.com/office/drawing/2014/main" id="{A334054B-007D-0D2E-564D-960077423428}"/>
                                </a:ext>
                              </a:extLst>
                            </wps:cNvPr>
                            <wps:cNvSpPr>
                              <a:spLocks/>
                            </wps:cNvSpPr>
                            <wps:spPr bwMode="auto">
                              <a:xfrm>
                                <a:off x="4612587" y="0"/>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1582102006" name="Freeform 587">
                              <a:extLst>
                                <a:ext uri="{FF2B5EF4-FFF2-40B4-BE49-F238E27FC236}">
                                  <a16:creationId xmlns:a16="http://schemas.microsoft.com/office/drawing/2014/main" id="{DB041226-DE0A-0A7E-3196-E7AD93F39EE8}"/>
                                </a:ext>
                              </a:extLst>
                            </wps:cNvPr>
                            <wps:cNvSpPr>
                              <a:spLocks/>
                            </wps:cNvSpPr>
                            <wps:spPr bwMode="auto">
                              <a:xfrm>
                                <a:off x="4840557" y="226589"/>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80452220" name="Freeform 589">
                              <a:extLst>
                                <a:ext uri="{FF2B5EF4-FFF2-40B4-BE49-F238E27FC236}">
                                  <a16:creationId xmlns:a16="http://schemas.microsoft.com/office/drawing/2014/main" id="{D3345EF5-CE57-C04B-C5C4-2512CC7EA74E}"/>
                                </a:ext>
                              </a:extLst>
                            </wps:cNvPr>
                            <wps:cNvSpPr>
                              <a:spLocks/>
                            </wps:cNvSpPr>
                            <wps:spPr bwMode="auto">
                              <a:xfrm>
                                <a:off x="5484400" y="576144"/>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525345408" name="Freeform 590">
                              <a:extLst>
                                <a:ext uri="{FF2B5EF4-FFF2-40B4-BE49-F238E27FC236}">
                                  <a16:creationId xmlns:a16="http://schemas.microsoft.com/office/drawing/2014/main" id="{D23F1534-AE65-B3B9-A74E-1BB9B8331EE9}"/>
                                </a:ext>
                              </a:extLst>
                            </wps:cNvPr>
                            <wps:cNvSpPr>
                              <a:spLocks/>
                            </wps:cNvSpPr>
                            <wps:spPr bwMode="auto">
                              <a:xfrm>
                                <a:off x="5484400" y="576144"/>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642123059" name="Freeform: Shape 642123059">
                              <a:extLst>
                                <a:ext uri="{FF2B5EF4-FFF2-40B4-BE49-F238E27FC236}">
                                  <a16:creationId xmlns:a16="http://schemas.microsoft.com/office/drawing/2014/main" id="{D0562B74-F310-65D7-2948-A370B86F26B0}"/>
                                </a:ext>
                              </a:extLst>
                            </wps:cNvPr>
                            <wps:cNvSpPr>
                              <a:spLocks/>
                            </wps:cNvSpPr>
                            <wps:spPr bwMode="auto">
                              <a:xfrm>
                                <a:off x="5529995" y="571998"/>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3D8E92"/>
                              </a:solidFill>
                              <a:ln>
                                <a:noFill/>
                              </a:ln>
                            </wps:spPr>
                            <wps:bodyPr vert="horz" wrap="square" lIns="91440" tIns="45720" rIns="91440" bIns="45720" numCol="1" anchor="t" anchorCtr="0" compatLnSpc="1">
                              <a:prstTxWarp prst="textNoShape">
                                <a:avLst/>
                              </a:prstTxWarp>
                              <a:noAutofit/>
                            </wps:bodyPr>
                          </wps:wsp>
                          <wps:wsp>
                            <wps:cNvPr id="1337683490" name="Freeform 585">
                              <a:extLst>
                                <a:ext uri="{FF2B5EF4-FFF2-40B4-BE49-F238E27FC236}">
                                  <a16:creationId xmlns:a16="http://schemas.microsoft.com/office/drawing/2014/main" id="{7332D53E-26BD-2C14-3742-B36EF89CA378}"/>
                                </a:ext>
                              </a:extLst>
                            </wps:cNvPr>
                            <wps:cNvSpPr>
                              <a:spLocks/>
                            </wps:cNvSpPr>
                            <wps:spPr bwMode="auto">
                              <a:xfrm>
                                <a:off x="4840557" y="226589"/>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5054A1" w14:textId="11D58709"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16</w:t>
                                  </w:r>
                                </w:p>
                                <w:p w14:paraId="65C21083" w14:textId="77777777" w:rsidR="00DD1661" w:rsidRPr="00DD1661" w:rsidRDefault="00DD1661" w:rsidP="00DD1661">
                                  <w:pPr>
                                    <w:bidi w:val="0"/>
                                    <w:jc w:val="center"/>
                                    <w:rPr>
                                      <w:rFonts w:asciiTheme="minorHAnsi" w:hAnsi="Calibri" w:cstheme="minorBidi"/>
                                      <w:b/>
                                      <w:bCs/>
                                      <w:color w:val="191C21"/>
                                      <w:kern w:val="24"/>
                                      <w:sz w:val="32"/>
                                      <w:szCs w:val="32"/>
                                    </w:rPr>
                                  </w:pPr>
                                </w:p>
                              </w:txbxContent>
                            </wps:txbx>
                            <wps:bodyPr vert="horz" wrap="square" lIns="91440" tIns="45720" rIns="91440" bIns="45720" numCol="1" anchor="ctr" anchorCtr="0" compatLnSpc="1">
                              <a:prstTxWarp prst="textNoShape">
                                <a:avLst/>
                              </a:prstTxWarp>
                            </wps:bodyPr>
                          </wps:wsp>
                        </wpg:grpSp>
                        <wps:wsp>
                          <wps:cNvPr id="1747233524" name="TextBox 108">
                            <a:extLst>
                              <a:ext uri="{FF2B5EF4-FFF2-40B4-BE49-F238E27FC236}">
                                <a16:creationId xmlns:a16="http://schemas.microsoft.com/office/drawing/2014/main" id="{62B46DF8-97F3-DA6E-0286-859A9E7AC7EB}"/>
                              </a:ext>
                            </a:extLst>
                          </wps:cNvPr>
                          <wps:cNvSpPr txBox="1"/>
                          <wps:spPr>
                            <a:xfrm>
                              <a:off x="4659986" y="70434"/>
                              <a:ext cx="2970749" cy="1059966"/>
                            </a:xfrm>
                            <a:prstGeom prst="rect">
                              <a:avLst/>
                            </a:prstGeom>
                            <a:noFill/>
                            <a:ln>
                              <a:noFill/>
                            </a:ln>
                          </wps:spPr>
                          <wps:txbx>
                            <w:txbxContent>
                              <w:p w14:paraId="261E9E27"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تحليل البيانات الضخمة لاتخاذ قرارات مستندة إلى البيانات</w:t>
                                </w:r>
                              </w:p>
                            </w:txbxContent>
                          </wps:txbx>
                          <wps:bodyPr wrap="square" rtlCol="0">
                            <a:noAutofit/>
                          </wps:bodyPr>
                        </wps:wsp>
                      </wpg:grpSp>
                      <wpg:grpSp>
                        <wpg:cNvPr id="631631189" name="Group 631631189">
                          <a:extLst>
                            <a:ext uri="{FF2B5EF4-FFF2-40B4-BE49-F238E27FC236}">
                              <a16:creationId xmlns:a16="http://schemas.microsoft.com/office/drawing/2014/main" id="{82E2B490-2253-C69C-983F-D827F7D9288D}"/>
                            </a:ext>
                          </a:extLst>
                        </wpg:cNvPr>
                        <wpg:cNvGrpSpPr/>
                        <wpg:grpSpPr>
                          <a:xfrm>
                            <a:off x="35438" y="1953931"/>
                            <a:ext cx="3987408" cy="1020378"/>
                            <a:chOff x="35438" y="1953931"/>
                            <a:chExt cx="3987408" cy="1020378"/>
                          </a:xfrm>
                        </wpg:grpSpPr>
                        <wpg:grpSp>
                          <wpg:cNvPr id="1240580675" name="Group 1240580675">
                            <a:extLst>
                              <a:ext uri="{FF2B5EF4-FFF2-40B4-BE49-F238E27FC236}">
                                <a16:creationId xmlns:a16="http://schemas.microsoft.com/office/drawing/2014/main" id="{74B65E53-CD51-1CD3-D5D4-9CC38CD4E04F}"/>
                              </a:ext>
                            </a:extLst>
                          </wpg:cNvPr>
                          <wpg:cNvGrpSpPr/>
                          <wpg:grpSpPr>
                            <a:xfrm flipH="1">
                              <a:off x="35438" y="1953931"/>
                              <a:ext cx="3987408" cy="1020378"/>
                              <a:chOff x="35438" y="1953931"/>
                              <a:chExt cx="4859221" cy="1243475"/>
                            </a:xfrm>
                          </wpg:grpSpPr>
                          <wps:wsp>
                            <wps:cNvPr id="2039826089" name="Freeform 584">
                              <a:extLst>
                                <a:ext uri="{FF2B5EF4-FFF2-40B4-BE49-F238E27FC236}">
                                  <a16:creationId xmlns:a16="http://schemas.microsoft.com/office/drawing/2014/main" id="{FDE7F5B0-9D52-1099-83E3-C1E8D4CB0D94}"/>
                                </a:ext>
                              </a:extLst>
                            </wps:cNvPr>
                            <wps:cNvSpPr>
                              <a:spLocks/>
                            </wps:cNvSpPr>
                            <wps:spPr bwMode="auto">
                              <a:xfrm>
                                <a:off x="35438" y="2052028"/>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485137343" name="Freeform 586">
                              <a:extLst>
                                <a:ext uri="{FF2B5EF4-FFF2-40B4-BE49-F238E27FC236}">
                                  <a16:creationId xmlns:a16="http://schemas.microsoft.com/office/drawing/2014/main" id="{B39F421A-883B-EE7F-518D-F783BF446137}"/>
                                </a:ext>
                              </a:extLst>
                            </wps:cNvPr>
                            <wps:cNvSpPr>
                              <a:spLocks/>
                            </wps:cNvSpPr>
                            <wps:spPr bwMode="auto">
                              <a:xfrm>
                                <a:off x="895110" y="2042356"/>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9FCFD1"/>
                              </a:solidFill>
                              <a:ln>
                                <a:noFill/>
                              </a:ln>
                            </wps:spPr>
                            <wps:bodyPr vert="horz" wrap="square" lIns="91440" tIns="45720" rIns="91440" bIns="45720" numCol="1" anchor="t" anchorCtr="0" compatLnSpc="1">
                              <a:prstTxWarp prst="textNoShape">
                                <a:avLst/>
                              </a:prstTxWarp>
                            </wps:bodyPr>
                          </wps:wsp>
                          <wps:wsp>
                            <wps:cNvPr id="900962890" name="Freeform 588">
                              <a:extLst>
                                <a:ext uri="{FF2B5EF4-FFF2-40B4-BE49-F238E27FC236}">
                                  <a16:creationId xmlns:a16="http://schemas.microsoft.com/office/drawing/2014/main" id="{2F1ACC37-819E-B5CD-6247-27FDB6200F1A}"/>
                                </a:ext>
                              </a:extLst>
                            </wps:cNvPr>
                            <wps:cNvSpPr>
                              <a:spLocks/>
                            </wps:cNvSpPr>
                            <wps:spPr bwMode="auto">
                              <a:xfrm>
                                <a:off x="35438" y="1953931"/>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1051093342" name="Freeform 587">
                              <a:extLst>
                                <a:ext uri="{FF2B5EF4-FFF2-40B4-BE49-F238E27FC236}">
                                  <a16:creationId xmlns:a16="http://schemas.microsoft.com/office/drawing/2014/main" id="{55AD690B-2B87-069B-906C-6E4DF4A56434}"/>
                                </a:ext>
                              </a:extLst>
                            </wps:cNvPr>
                            <wps:cNvSpPr>
                              <a:spLocks/>
                            </wps:cNvSpPr>
                            <wps:spPr bwMode="auto">
                              <a:xfrm>
                                <a:off x="263408" y="2180520"/>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53936693" name="Freeform 589">
                              <a:extLst>
                                <a:ext uri="{FF2B5EF4-FFF2-40B4-BE49-F238E27FC236}">
                                  <a16:creationId xmlns:a16="http://schemas.microsoft.com/office/drawing/2014/main" id="{90E02CE0-228F-8717-10DA-6C96CE5ACA3E}"/>
                                </a:ext>
                              </a:extLst>
                            </wps:cNvPr>
                            <wps:cNvSpPr>
                              <a:spLocks/>
                            </wps:cNvSpPr>
                            <wps:spPr bwMode="auto">
                              <a:xfrm>
                                <a:off x="907251" y="2530075"/>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1530526946" name="Freeform 590">
                              <a:extLst>
                                <a:ext uri="{FF2B5EF4-FFF2-40B4-BE49-F238E27FC236}">
                                  <a16:creationId xmlns:a16="http://schemas.microsoft.com/office/drawing/2014/main" id="{0C1C20F2-619E-F71E-4906-0CEC5F40FC96}"/>
                                </a:ext>
                              </a:extLst>
                            </wps:cNvPr>
                            <wps:cNvSpPr>
                              <a:spLocks/>
                            </wps:cNvSpPr>
                            <wps:spPr bwMode="auto">
                              <a:xfrm>
                                <a:off x="907251" y="2530075"/>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1479708816" name="Freeform: Shape 1479708816">
                              <a:extLst>
                                <a:ext uri="{FF2B5EF4-FFF2-40B4-BE49-F238E27FC236}">
                                  <a16:creationId xmlns:a16="http://schemas.microsoft.com/office/drawing/2014/main" id="{ED2E996C-B1C9-EF71-A739-B8F157797CA7}"/>
                                </a:ext>
                              </a:extLst>
                            </wps:cNvPr>
                            <wps:cNvSpPr>
                              <a:spLocks/>
                            </wps:cNvSpPr>
                            <wps:spPr bwMode="auto">
                              <a:xfrm>
                                <a:off x="952846" y="2525929"/>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3D8E92"/>
                              </a:solidFill>
                              <a:ln>
                                <a:noFill/>
                              </a:ln>
                            </wps:spPr>
                            <wps:bodyPr vert="horz" wrap="square" lIns="91440" tIns="45720" rIns="91440" bIns="45720" numCol="1" anchor="t" anchorCtr="0" compatLnSpc="1">
                              <a:prstTxWarp prst="textNoShape">
                                <a:avLst/>
                              </a:prstTxWarp>
                              <a:noAutofit/>
                            </wps:bodyPr>
                          </wps:wsp>
                          <wps:wsp>
                            <wps:cNvPr id="1748615974" name="Freeform 585">
                              <a:extLst>
                                <a:ext uri="{FF2B5EF4-FFF2-40B4-BE49-F238E27FC236}">
                                  <a16:creationId xmlns:a16="http://schemas.microsoft.com/office/drawing/2014/main" id="{5F702D6A-C10E-0B02-CEE5-FF1D971BB9B2}"/>
                                </a:ext>
                              </a:extLst>
                            </wps:cNvPr>
                            <wps:cNvSpPr>
                              <a:spLocks/>
                            </wps:cNvSpPr>
                            <wps:spPr bwMode="auto">
                              <a:xfrm>
                                <a:off x="263408" y="2180520"/>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0B2C6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6</w:t>
                                  </w:r>
                                </w:p>
                              </w:txbxContent>
                            </wps:txbx>
                            <wps:bodyPr vert="horz" wrap="square" lIns="91440" tIns="45720" rIns="91440" bIns="45720" numCol="1" anchor="ctr" anchorCtr="0" compatLnSpc="1">
                              <a:prstTxWarp prst="textNoShape">
                                <a:avLst/>
                              </a:prstTxWarp>
                            </wps:bodyPr>
                          </wps:wsp>
                        </wpg:grpSp>
                        <wps:wsp>
                          <wps:cNvPr id="774233839" name="TextBox 119">
                            <a:extLst>
                              <a:ext uri="{FF2B5EF4-FFF2-40B4-BE49-F238E27FC236}">
                                <a16:creationId xmlns:a16="http://schemas.microsoft.com/office/drawing/2014/main" id="{A547489B-7A51-48B4-3FF2-6B21E768077A}"/>
                              </a:ext>
                            </a:extLst>
                          </wps:cNvPr>
                          <wps:cNvSpPr txBox="1"/>
                          <wps:spPr>
                            <a:xfrm>
                              <a:off x="116827" y="1974556"/>
                              <a:ext cx="3124833" cy="790021"/>
                            </a:xfrm>
                            <a:prstGeom prst="rect">
                              <a:avLst/>
                            </a:prstGeom>
                            <a:noFill/>
                            <a:ln>
                              <a:noFill/>
                            </a:ln>
                          </wps:spPr>
                          <wps:txbx>
                            <w:txbxContent>
                              <w:p w14:paraId="4826012B"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تحسين إدارة الأزمات والاستجابة للكوارث</w:t>
                                </w:r>
                              </w:p>
                            </w:txbxContent>
                          </wps:txbx>
                          <wps:bodyPr wrap="square" rtlCol="0">
                            <a:noAutofit/>
                          </wps:bodyPr>
                        </wps:wsp>
                      </wpg:grpSp>
                      <wpg:grpSp>
                        <wpg:cNvPr id="272731583" name="Group 272731583">
                          <a:extLst>
                            <a:ext uri="{FF2B5EF4-FFF2-40B4-BE49-F238E27FC236}">
                              <a16:creationId xmlns:a16="http://schemas.microsoft.com/office/drawing/2014/main" id="{14B4676B-98A9-293B-6EB2-FC3248F17580}"/>
                            </a:ext>
                          </a:extLst>
                        </wpg:cNvPr>
                        <wpg:cNvGrpSpPr/>
                        <wpg:grpSpPr>
                          <a:xfrm>
                            <a:off x="4577149" y="1311284"/>
                            <a:ext cx="4058284" cy="1149829"/>
                            <a:chOff x="4577149" y="1311284"/>
                            <a:chExt cx="4058284" cy="1149829"/>
                          </a:xfrm>
                        </wpg:grpSpPr>
                        <wpg:grpSp>
                          <wpg:cNvPr id="600884705" name="Group 600884705">
                            <a:extLst>
                              <a:ext uri="{FF2B5EF4-FFF2-40B4-BE49-F238E27FC236}">
                                <a16:creationId xmlns:a16="http://schemas.microsoft.com/office/drawing/2014/main" id="{90DE6AD8-79F4-63E3-68C8-F9CC3F8C6FC4}"/>
                              </a:ext>
                            </a:extLst>
                          </wpg:cNvPr>
                          <wpg:cNvGrpSpPr/>
                          <wpg:grpSpPr>
                            <a:xfrm flipH="1">
                              <a:off x="4577149" y="1311284"/>
                              <a:ext cx="4058284" cy="1038515"/>
                              <a:chOff x="4577149" y="1311284"/>
                              <a:chExt cx="4859221" cy="1243475"/>
                            </a:xfrm>
                          </wpg:grpSpPr>
                          <wps:wsp>
                            <wps:cNvPr id="598829125" name="Freeform 584">
                              <a:extLst>
                                <a:ext uri="{FF2B5EF4-FFF2-40B4-BE49-F238E27FC236}">
                                  <a16:creationId xmlns:a16="http://schemas.microsoft.com/office/drawing/2014/main" id="{5E39FB11-25FB-893C-C403-64C93C5A8E56}"/>
                                </a:ext>
                              </a:extLst>
                            </wps:cNvPr>
                            <wps:cNvSpPr>
                              <a:spLocks/>
                            </wps:cNvSpPr>
                            <wps:spPr bwMode="auto">
                              <a:xfrm>
                                <a:off x="4577149" y="1409381"/>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881778948" name="Freeform 586">
                              <a:extLst>
                                <a:ext uri="{FF2B5EF4-FFF2-40B4-BE49-F238E27FC236}">
                                  <a16:creationId xmlns:a16="http://schemas.microsoft.com/office/drawing/2014/main" id="{0604106C-8B48-3E7E-D3C5-A9DD192C4135}"/>
                                </a:ext>
                              </a:extLst>
                            </wps:cNvPr>
                            <wps:cNvSpPr>
                              <a:spLocks/>
                            </wps:cNvSpPr>
                            <wps:spPr bwMode="auto">
                              <a:xfrm>
                                <a:off x="5436821" y="1399709"/>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FFDC8F"/>
                              </a:solidFill>
                              <a:ln>
                                <a:noFill/>
                              </a:ln>
                            </wps:spPr>
                            <wps:bodyPr vert="horz" wrap="square" lIns="91440" tIns="45720" rIns="91440" bIns="45720" numCol="1" anchor="t" anchorCtr="0" compatLnSpc="1">
                              <a:prstTxWarp prst="textNoShape">
                                <a:avLst/>
                              </a:prstTxWarp>
                            </wps:bodyPr>
                          </wps:wsp>
                          <wps:wsp>
                            <wps:cNvPr id="375312806" name="Freeform 588">
                              <a:extLst>
                                <a:ext uri="{FF2B5EF4-FFF2-40B4-BE49-F238E27FC236}">
                                  <a16:creationId xmlns:a16="http://schemas.microsoft.com/office/drawing/2014/main" id="{EBEC16B9-F0B2-67A7-73E2-4F11E92FD47C}"/>
                                </a:ext>
                              </a:extLst>
                            </wps:cNvPr>
                            <wps:cNvSpPr>
                              <a:spLocks/>
                            </wps:cNvSpPr>
                            <wps:spPr bwMode="auto">
                              <a:xfrm>
                                <a:off x="4577149" y="1311284"/>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FFCC5E"/>
                              </a:solidFill>
                              <a:ln>
                                <a:noFill/>
                              </a:ln>
                            </wps:spPr>
                            <wps:bodyPr vert="horz" wrap="square" lIns="91440" tIns="45720" rIns="91440" bIns="45720" numCol="1" anchor="t" anchorCtr="0" compatLnSpc="1">
                              <a:prstTxWarp prst="textNoShape">
                                <a:avLst/>
                              </a:prstTxWarp>
                            </wps:bodyPr>
                          </wps:wsp>
                          <wps:wsp>
                            <wps:cNvPr id="2012729913" name="Freeform 587">
                              <a:extLst>
                                <a:ext uri="{FF2B5EF4-FFF2-40B4-BE49-F238E27FC236}">
                                  <a16:creationId xmlns:a16="http://schemas.microsoft.com/office/drawing/2014/main" id="{295B38A2-05A0-0D6A-12E0-A3D5B1F3F93A}"/>
                                </a:ext>
                              </a:extLst>
                            </wps:cNvPr>
                            <wps:cNvSpPr>
                              <a:spLocks/>
                            </wps:cNvSpPr>
                            <wps:spPr bwMode="auto">
                              <a:xfrm>
                                <a:off x="4805119" y="1537873"/>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777816005" name="Freeform 589">
                              <a:extLst>
                                <a:ext uri="{FF2B5EF4-FFF2-40B4-BE49-F238E27FC236}">
                                  <a16:creationId xmlns:a16="http://schemas.microsoft.com/office/drawing/2014/main" id="{BFD67A41-2032-8C14-93AC-9A1EDA969EDA}"/>
                                </a:ext>
                              </a:extLst>
                            </wps:cNvPr>
                            <wps:cNvSpPr>
                              <a:spLocks/>
                            </wps:cNvSpPr>
                            <wps:spPr bwMode="auto">
                              <a:xfrm>
                                <a:off x="5448962" y="1887428"/>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1865353472" name="Freeform 590">
                              <a:extLst>
                                <a:ext uri="{FF2B5EF4-FFF2-40B4-BE49-F238E27FC236}">
                                  <a16:creationId xmlns:a16="http://schemas.microsoft.com/office/drawing/2014/main" id="{3423047B-23F1-38BF-0D92-5E4800059008}"/>
                                </a:ext>
                              </a:extLst>
                            </wps:cNvPr>
                            <wps:cNvSpPr>
                              <a:spLocks/>
                            </wps:cNvSpPr>
                            <wps:spPr bwMode="auto">
                              <a:xfrm>
                                <a:off x="5448962" y="1887428"/>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EAA200"/>
                              </a:solidFill>
                              <a:ln>
                                <a:noFill/>
                              </a:ln>
                            </wps:spPr>
                            <wps:bodyPr vert="horz" wrap="square" lIns="91440" tIns="45720" rIns="91440" bIns="45720" numCol="1" anchor="t" anchorCtr="0" compatLnSpc="1">
                              <a:prstTxWarp prst="textNoShape">
                                <a:avLst/>
                              </a:prstTxWarp>
                            </wps:bodyPr>
                          </wps:wsp>
                          <wps:wsp>
                            <wps:cNvPr id="895338894" name="Freeform: Shape 895338894">
                              <a:extLst>
                                <a:ext uri="{FF2B5EF4-FFF2-40B4-BE49-F238E27FC236}">
                                  <a16:creationId xmlns:a16="http://schemas.microsoft.com/office/drawing/2014/main" id="{15717600-2530-9729-60E6-464D6DEB249C}"/>
                                </a:ext>
                              </a:extLst>
                            </wps:cNvPr>
                            <wps:cNvSpPr>
                              <a:spLocks/>
                            </wps:cNvSpPr>
                            <wps:spPr bwMode="auto">
                              <a:xfrm>
                                <a:off x="5494557" y="1883282"/>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FFCC5E"/>
                              </a:solidFill>
                              <a:ln>
                                <a:noFill/>
                              </a:ln>
                            </wps:spPr>
                            <wps:bodyPr vert="horz" wrap="square" lIns="91440" tIns="45720" rIns="91440" bIns="45720" numCol="1" anchor="t" anchorCtr="0" compatLnSpc="1">
                              <a:prstTxWarp prst="textNoShape">
                                <a:avLst/>
                              </a:prstTxWarp>
                              <a:noAutofit/>
                            </wps:bodyPr>
                          </wps:wsp>
                          <wps:wsp>
                            <wps:cNvPr id="1914547697" name="Freeform 585">
                              <a:extLst>
                                <a:ext uri="{FF2B5EF4-FFF2-40B4-BE49-F238E27FC236}">
                                  <a16:creationId xmlns:a16="http://schemas.microsoft.com/office/drawing/2014/main" id="{73305361-3A39-ED6E-3555-C8CDE67967DE}"/>
                                </a:ext>
                              </a:extLst>
                            </wps:cNvPr>
                            <wps:cNvSpPr>
                              <a:spLocks/>
                            </wps:cNvSpPr>
                            <wps:spPr bwMode="auto">
                              <a:xfrm>
                                <a:off x="4805119" y="1537873"/>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3538C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2</w:t>
                                  </w:r>
                                </w:p>
                              </w:txbxContent>
                            </wps:txbx>
                            <wps:bodyPr vert="horz" wrap="square" lIns="91440" tIns="45720" rIns="91440" bIns="45720" numCol="1" anchor="ctr" anchorCtr="0" compatLnSpc="1">
                              <a:prstTxWarp prst="textNoShape">
                                <a:avLst/>
                              </a:prstTxWarp>
                            </wps:bodyPr>
                          </wps:wsp>
                        </wpg:grpSp>
                        <wps:wsp>
                          <wps:cNvPr id="2140576768" name="TextBox 130">
                            <a:extLst>
                              <a:ext uri="{FF2B5EF4-FFF2-40B4-BE49-F238E27FC236}">
                                <a16:creationId xmlns:a16="http://schemas.microsoft.com/office/drawing/2014/main" id="{EE915B2E-F1AF-A0C6-E6F8-22236ABDAF2A}"/>
                              </a:ext>
                            </a:extLst>
                          </wps:cNvPr>
                          <wps:cNvSpPr txBox="1"/>
                          <wps:spPr>
                            <a:xfrm>
                              <a:off x="4647768" y="1401149"/>
                              <a:ext cx="3124835" cy="1059964"/>
                            </a:xfrm>
                            <a:prstGeom prst="rect">
                              <a:avLst/>
                            </a:prstGeom>
                            <a:noFill/>
                            <a:ln>
                              <a:noFill/>
                            </a:ln>
                          </wps:spPr>
                          <wps:txbx>
                            <w:txbxContent>
                              <w:p w14:paraId="0E8FEEA5"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التنبؤ بالمشكلات المستقبلية واتخاذ إجراءات استباقية</w:t>
                                </w:r>
                              </w:p>
                            </w:txbxContent>
                          </wps:txbx>
                          <wps:bodyPr wrap="square" rtlCol="0">
                            <a:noAutofit/>
                          </wps:bodyPr>
                        </wps:wsp>
                      </wpg:grpSp>
                      <wpg:grpSp>
                        <wpg:cNvPr id="767978332" name="Group 767978332">
                          <a:extLst>
                            <a:ext uri="{FF2B5EF4-FFF2-40B4-BE49-F238E27FC236}">
                              <a16:creationId xmlns:a16="http://schemas.microsoft.com/office/drawing/2014/main" id="{36E432BA-EEDE-B720-1DDB-8A7FB19D5EEF}"/>
                            </a:ext>
                          </a:extLst>
                        </wpg:cNvPr>
                        <wpg:cNvGrpSpPr/>
                        <wpg:grpSpPr>
                          <a:xfrm>
                            <a:off x="4588884" y="2640705"/>
                            <a:ext cx="4058283" cy="1038515"/>
                            <a:chOff x="4588884" y="2640705"/>
                            <a:chExt cx="4058283" cy="1038515"/>
                          </a:xfrm>
                        </wpg:grpSpPr>
                        <wpg:grpSp>
                          <wpg:cNvPr id="550838834" name="Group 550838834">
                            <a:extLst>
                              <a:ext uri="{FF2B5EF4-FFF2-40B4-BE49-F238E27FC236}">
                                <a16:creationId xmlns:a16="http://schemas.microsoft.com/office/drawing/2014/main" id="{B07403BC-D965-7B02-4054-5690C146B886}"/>
                              </a:ext>
                            </a:extLst>
                          </wpg:cNvPr>
                          <wpg:cNvGrpSpPr/>
                          <wpg:grpSpPr>
                            <a:xfrm flipH="1">
                              <a:off x="4588884" y="2640705"/>
                              <a:ext cx="4058283" cy="1038515"/>
                              <a:chOff x="4588884" y="2640705"/>
                              <a:chExt cx="4859221" cy="1243475"/>
                            </a:xfrm>
                          </wpg:grpSpPr>
                          <wps:wsp>
                            <wps:cNvPr id="1370374743" name="Freeform 584">
                              <a:extLst>
                                <a:ext uri="{FF2B5EF4-FFF2-40B4-BE49-F238E27FC236}">
                                  <a16:creationId xmlns:a16="http://schemas.microsoft.com/office/drawing/2014/main" id="{018CB7C4-CAF2-F278-EE13-38FC1CB5587C}"/>
                                </a:ext>
                              </a:extLst>
                            </wps:cNvPr>
                            <wps:cNvSpPr>
                              <a:spLocks/>
                            </wps:cNvSpPr>
                            <wps:spPr bwMode="auto">
                              <a:xfrm>
                                <a:off x="4588884" y="2738802"/>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930979528" name="Freeform 586">
                              <a:extLst>
                                <a:ext uri="{FF2B5EF4-FFF2-40B4-BE49-F238E27FC236}">
                                  <a16:creationId xmlns:a16="http://schemas.microsoft.com/office/drawing/2014/main" id="{AB110E7C-8498-619F-1A91-1C257CE890E6}"/>
                                </a:ext>
                              </a:extLst>
                            </wps:cNvPr>
                            <wps:cNvSpPr>
                              <a:spLocks/>
                            </wps:cNvSpPr>
                            <wps:spPr bwMode="auto">
                              <a:xfrm>
                                <a:off x="5448556" y="2729130"/>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chemeClr val="bg1">
                                  <a:lumMod val="85000"/>
                                </a:schemeClr>
                              </a:solidFill>
                              <a:ln>
                                <a:noFill/>
                              </a:ln>
                            </wps:spPr>
                            <wps:bodyPr vert="horz" wrap="square" lIns="91440" tIns="45720" rIns="91440" bIns="45720" numCol="1" anchor="t" anchorCtr="0" compatLnSpc="1">
                              <a:prstTxWarp prst="textNoShape">
                                <a:avLst/>
                              </a:prstTxWarp>
                            </wps:bodyPr>
                          </wps:wsp>
                          <wps:wsp>
                            <wps:cNvPr id="1723660719" name="Freeform 588">
                              <a:extLst>
                                <a:ext uri="{FF2B5EF4-FFF2-40B4-BE49-F238E27FC236}">
                                  <a16:creationId xmlns:a16="http://schemas.microsoft.com/office/drawing/2014/main" id="{3708B4BD-55D0-39CF-795C-3647A838AC8C}"/>
                                </a:ext>
                              </a:extLst>
                            </wps:cNvPr>
                            <wps:cNvSpPr>
                              <a:spLocks/>
                            </wps:cNvSpPr>
                            <wps:spPr bwMode="auto">
                              <a:xfrm>
                                <a:off x="4588884" y="2640705"/>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BDBDBD"/>
                              </a:solidFill>
                              <a:ln>
                                <a:noFill/>
                              </a:ln>
                            </wps:spPr>
                            <wps:bodyPr vert="horz" wrap="square" lIns="91440" tIns="45720" rIns="91440" bIns="45720" numCol="1" anchor="t" anchorCtr="0" compatLnSpc="1">
                              <a:prstTxWarp prst="textNoShape">
                                <a:avLst/>
                              </a:prstTxWarp>
                            </wps:bodyPr>
                          </wps:wsp>
                          <wps:wsp>
                            <wps:cNvPr id="1863374094" name="Freeform 587">
                              <a:extLst>
                                <a:ext uri="{FF2B5EF4-FFF2-40B4-BE49-F238E27FC236}">
                                  <a16:creationId xmlns:a16="http://schemas.microsoft.com/office/drawing/2014/main" id="{C0D2DE28-66C4-9D52-73DA-4A4E3D495D13}"/>
                                </a:ext>
                              </a:extLst>
                            </wps:cNvPr>
                            <wps:cNvSpPr>
                              <a:spLocks/>
                            </wps:cNvSpPr>
                            <wps:spPr bwMode="auto">
                              <a:xfrm>
                                <a:off x="4816854" y="2867294"/>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488830269" name="Freeform 589">
                              <a:extLst>
                                <a:ext uri="{FF2B5EF4-FFF2-40B4-BE49-F238E27FC236}">
                                  <a16:creationId xmlns:a16="http://schemas.microsoft.com/office/drawing/2014/main" id="{2542FC83-4067-B338-B101-8B8BD5835708}"/>
                                </a:ext>
                              </a:extLst>
                            </wps:cNvPr>
                            <wps:cNvSpPr>
                              <a:spLocks/>
                            </wps:cNvSpPr>
                            <wps:spPr bwMode="auto">
                              <a:xfrm>
                                <a:off x="5460697" y="3216849"/>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1767020762" name="Freeform 590">
                              <a:extLst>
                                <a:ext uri="{FF2B5EF4-FFF2-40B4-BE49-F238E27FC236}">
                                  <a16:creationId xmlns:a16="http://schemas.microsoft.com/office/drawing/2014/main" id="{6F7BBEE0-8359-B875-6F7F-AA1322006C98}"/>
                                </a:ext>
                              </a:extLst>
                            </wps:cNvPr>
                            <wps:cNvSpPr>
                              <a:spLocks/>
                            </wps:cNvSpPr>
                            <wps:spPr bwMode="auto">
                              <a:xfrm>
                                <a:off x="5460697" y="3216849"/>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220564081" name="Freeform: Shape 220564081">
                              <a:extLst>
                                <a:ext uri="{FF2B5EF4-FFF2-40B4-BE49-F238E27FC236}">
                                  <a16:creationId xmlns:a16="http://schemas.microsoft.com/office/drawing/2014/main" id="{C4A6D2EA-B824-E3BA-CDEC-32B2C470E32C}"/>
                                </a:ext>
                              </a:extLst>
                            </wps:cNvPr>
                            <wps:cNvSpPr>
                              <a:spLocks/>
                            </wps:cNvSpPr>
                            <wps:spPr bwMode="auto">
                              <a:xfrm>
                                <a:off x="5506292" y="3212703"/>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BDBDBD"/>
                              </a:solidFill>
                              <a:ln>
                                <a:noFill/>
                              </a:ln>
                            </wps:spPr>
                            <wps:bodyPr vert="horz" wrap="square" lIns="91440" tIns="45720" rIns="91440" bIns="45720" numCol="1" anchor="t" anchorCtr="0" compatLnSpc="1">
                              <a:prstTxWarp prst="textNoShape">
                                <a:avLst/>
                              </a:prstTxWarp>
                              <a:noAutofit/>
                            </wps:bodyPr>
                          </wps:wsp>
                          <wps:wsp>
                            <wps:cNvPr id="1983392404" name="Freeform 585">
                              <a:extLst>
                                <a:ext uri="{FF2B5EF4-FFF2-40B4-BE49-F238E27FC236}">
                                  <a16:creationId xmlns:a16="http://schemas.microsoft.com/office/drawing/2014/main" id="{45067C06-7156-5C6F-33A5-B70070131C47}"/>
                                </a:ext>
                              </a:extLst>
                            </wps:cNvPr>
                            <wps:cNvSpPr>
                              <a:spLocks/>
                            </wps:cNvSpPr>
                            <wps:spPr bwMode="auto">
                              <a:xfrm>
                                <a:off x="4816854" y="2867294"/>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1F349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3</w:t>
                                  </w:r>
                                </w:p>
                              </w:txbxContent>
                            </wps:txbx>
                            <wps:bodyPr vert="horz" wrap="square" lIns="91440" tIns="45720" rIns="91440" bIns="45720" numCol="1" anchor="ctr" anchorCtr="0" compatLnSpc="1">
                              <a:prstTxWarp prst="textNoShape">
                                <a:avLst/>
                              </a:prstTxWarp>
                            </wps:bodyPr>
                          </wps:wsp>
                        </wpg:grpSp>
                        <wps:wsp>
                          <wps:cNvPr id="156960862" name="TextBox 141">
                            <a:extLst>
                              <a:ext uri="{FF2B5EF4-FFF2-40B4-BE49-F238E27FC236}">
                                <a16:creationId xmlns:a16="http://schemas.microsoft.com/office/drawing/2014/main" id="{CF0F3F19-D60A-6657-B2AC-92CB4BB2C14F}"/>
                              </a:ext>
                            </a:extLst>
                          </wps:cNvPr>
                          <wps:cNvSpPr txBox="1"/>
                          <wps:spPr>
                            <a:xfrm>
                              <a:off x="4671719" y="2664929"/>
                              <a:ext cx="3018313" cy="897593"/>
                            </a:xfrm>
                            <a:prstGeom prst="rect">
                              <a:avLst/>
                            </a:prstGeom>
                            <a:noFill/>
                            <a:ln>
                              <a:noFill/>
                            </a:ln>
                          </wps:spPr>
                          <wps:txbx>
                            <w:txbxContent>
                              <w:p w14:paraId="3D9E721C"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تعزيز اتخاذ القرارات المتعلقة بالسياسات العامة</w:t>
                                </w:r>
                              </w:p>
                            </w:txbxContent>
                          </wps:txbx>
                          <wps:bodyPr wrap="square" rtlCol="0">
                            <a:noAutofit/>
                          </wps:bodyPr>
                        </wps:wsp>
                      </wpg:grpSp>
                      <wpg:grpSp>
                        <wpg:cNvPr id="1659435304" name="Group 1659435304">
                          <a:extLst>
                            <a:ext uri="{FF2B5EF4-FFF2-40B4-BE49-F238E27FC236}">
                              <a16:creationId xmlns:a16="http://schemas.microsoft.com/office/drawing/2014/main" id="{AF086675-43E5-5309-3535-A8FBD03949D7}"/>
                            </a:ext>
                          </a:extLst>
                        </wpg:cNvPr>
                        <wpg:cNvGrpSpPr/>
                        <wpg:grpSpPr>
                          <a:xfrm>
                            <a:off x="0" y="3268971"/>
                            <a:ext cx="4058284" cy="1149747"/>
                            <a:chOff x="0" y="3268971"/>
                            <a:chExt cx="4058284" cy="1149747"/>
                          </a:xfrm>
                        </wpg:grpSpPr>
                        <wpg:grpSp>
                          <wpg:cNvPr id="679318088" name="Group 679318088">
                            <a:extLst>
                              <a:ext uri="{FF2B5EF4-FFF2-40B4-BE49-F238E27FC236}">
                                <a16:creationId xmlns:a16="http://schemas.microsoft.com/office/drawing/2014/main" id="{B8D7B1FD-D28E-4A76-E172-758199F9C4B7}"/>
                              </a:ext>
                            </a:extLst>
                          </wpg:cNvPr>
                          <wpg:cNvGrpSpPr/>
                          <wpg:grpSpPr>
                            <a:xfrm flipH="1">
                              <a:off x="0" y="3268971"/>
                              <a:ext cx="4058284" cy="1038515"/>
                              <a:chOff x="0" y="3268971"/>
                              <a:chExt cx="4859221" cy="1243475"/>
                            </a:xfrm>
                          </wpg:grpSpPr>
                          <wps:wsp>
                            <wps:cNvPr id="803880954" name="Freeform 584">
                              <a:extLst>
                                <a:ext uri="{FF2B5EF4-FFF2-40B4-BE49-F238E27FC236}">
                                  <a16:creationId xmlns:a16="http://schemas.microsoft.com/office/drawing/2014/main" id="{E0700A42-8DF6-6F13-97D7-592EB0C240F5}"/>
                                </a:ext>
                              </a:extLst>
                            </wps:cNvPr>
                            <wps:cNvSpPr>
                              <a:spLocks/>
                            </wps:cNvSpPr>
                            <wps:spPr bwMode="auto">
                              <a:xfrm>
                                <a:off x="0" y="3367068"/>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2037730031" name="Freeform 586">
                              <a:extLst>
                                <a:ext uri="{FF2B5EF4-FFF2-40B4-BE49-F238E27FC236}">
                                  <a16:creationId xmlns:a16="http://schemas.microsoft.com/office/drawing/2014/main" id="{6E815A7A-6FE4-EB1B-FAB5-013B7CBCE7EB}"/>
                                </a:ext>
                              </a:extLst>
                            </wps:cNvPr>
                            <wps:cNvSpPr>
                              <a:spLocks/>
                            </wps:cNvSpPr>
                            <wps:spPr bwMode="auto">
                              <a:xfrm>
                                <a:off x="859672" y="3357396"/>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FFDC8F"/>
                              </a:solidFill>
                              <a:ln>
                                <a:noFill/>
                              </a:ln>
                            </wps:spPr>
                            <wps:bodyPr vert="horz" wrap="square" lIns="91440" tIns="45720" rIns="91440" bIns="45720" numCol="1" anchor="t" anchorCtr="0" compatLnSpc="1">
                              <a:prstTxWarp prst="textNoShape">
                                <a:avLst/>
                              </a:prstTxWarp>
                            </wps:bodyPr>
                          </wps:wsp>
                          <wps:wsp>
                            <wps:cNvPr id="1187072337" name="Freeform 588">
                              <a:extLst>
                                <a:ext uri="{FF2B5EF4-FFF2-40B4-BE49-F238E27FC236}">
                                  <a16:creationId xmlns:a16="http://schemas.microsoft.com/office/drawing/2014/main" id="{37554748-CD5A-E83C-5556-4FCB22E16EA6}"/>
                                </a:ext>
                              </a:extLst>
                            </wps:cNvPr>
                            <wps:cNvSpPr>
                              <a:spLocks/>
                            </wps:cNvSpPr>
                            <wps:spPr bwMode="auto">
                              <a:xfrm>
                                <a:off x="0" y="3268971"/>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FFCC5E"/>
                              </a:solidFill>
                              <a:ln>
                                <a:noFill/>
                              </a:ln>
                            </wps:spPr>
                            <wps:bodyPr vert="horz" wrap="square" lIns="91440" tIns="45720" rIns="91440" bIns="45720" numCol="1" anchor="t" anchorCtr="0" compatLnSpc="1">
                              <a:prstTxWarp prst="textNoShape">
                                <a:avLst/>
                              </a:prstTxWarp>
                            </wps:bodyPr>
                          </wps:wsp>
                          <wps:wsp>
                            <wps:cNvPr id="459918807" name="Freeform 587">
                              <a:extLst>
                                <a:ext uri="{FF2B5EF4-FFF2-40B4-BE49-F238E27FC236}">
                                  <a16:creationId xmlns:a16="http://schemas.microsoft.com/office/drawing/2014/main" id="{C3541921-4AD2-0E43-3D9E-53E80C6E80D1}"/>
                                </a:ext>
                              </a:extLst>
                            </wps:cNvPr>
                            <wps:cNvSpPr>
                              <a:spLocks/>
                            </wps:cNvSpPr>
                            <wps:spPr bwMode="auto">
                              <a:xfrm>
                                <a:off x="227970" y="3495560"/>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373629313" name="Freeform 589">
                              <a:extLst>
                                <a:ext uri="{FF2B5EF4-FFF2-40B4-BE49-F238E27FC236}">
                                  <a16:creationId xmlns:a16="http://schemas.microsoft.com/office/drawing/2014/main" id="{E73C17CE-7FA2-05EB-2028-9272DD8DD5B6}"/>
                                </a:ext>
                              </a:extLst>
                            </wps:cNvPr>
                            <wps:cNvSpPr>
                              <a:spLocks/>
                            </wps:cNvSpPr>
                            <wps:spPr bwMode="auto">
                              <a:xfrm>
                                <a:off x="871813" y="3845115"/>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1165719300" name="Freeform 590">
                              <a:extLst>
                                <a:ext uri="{FF2B5EF4-FFF2-40B4-BE49-F238E27FC236}">
                                  <a16:creationId xmlns:a16="http://schemas.microsoft.com/office/drawing/2014/main" id="{C2D0F8E5-2C15-BE8E-ECDF-9E0C922D335E}"/>
                                </a:ext>
                              </a:extLst>
                            </wps:cNvPr>
                            <wps:cNvSpPr>
                              <a:spLocks/>
                            </wps:cNvSpPr>
                            <wps:spPr bwMode="auto">
                              <a:xfrm>
                                <a:off x="871813" y="3845115"/>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EAA200"/>
                              </a:solidFill>
                              <a:ln>
                                <a:noFill/>
                              </a:ln>
                            </wps:spPr>
                            <wps:bodyPr vert="horz" wrap="square" lIns="91440" tIns="45720" rIns="91440" bIns="45720" numCol="1" anchor="t" anchorCtr="0" compatLnSpc="1">
                              <a:prstTxWarp prst="textNoShape">
                                <a:avLst/>
                              </a:prstTxWarp>
                            </wps:bodyPr>
                          </wps:wsp>
                          <wps:wsp>
                            <wps:cNvPr id="1218852296" name="Freeform: Shape 1218852296">
                              <a:extLst>
                                <a:ext uri="{FF2B5EF4-FFF2-40B4-BE49-F238E27FC236}">
                                  <a16:creationId xmlns:a16="http://schemas.microsoft.com/office/drawing/2014/main" id="{5FE980AA-3A06-FA49-A87A-C31F3E57FA18}"/>
                                </a:ext>
                              </a:extLst>
                            </wps:cNvPr>
                            <wps:cNvSpPr>
                              <a:spLocks/>
                            </wps:cNvSpPr>
                            <wps:spPr bwMode="auto">
                              <a:xfrm>
                                <a:off x="917408" y="3840969"/>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FFCC5E"/>
                              </a:solidFill>
                              <a:ln>
                                <a:noFill/>
                              </a:ln>
                            </wps:spPr>
                            <wps:bodyPr vert="horz" wrap="square" lIns="91440" tIns="45720" rIns="91440" bIns="45720" numCol="1" anchor="t" anchorCtr="0" compatLnSpc="1">
                              <a:prstTxWarp prst="textNoShape">
                                <a:avLst/>
                              </a:prstTxWarp>
                              <a:noAutofit/>
                            </wps:bodyPr>
                          </wps:wsp>
                          <wps:wsp>
                            <wps:cNvPr id="2118637319" name="Freeform 585">
                              <a:extLst>
                                <a:ext uri="{FF2B5EF4-FFF2-40B4-BE49-F238E27FC236}">
                                  <a16:creationId xmlns:a16="http://schemas.microsoft.com/office/drawing/2014/main" id="{9B542EBD-3C51-0D21-8C64-A1B95246A0B8}"/>
                                </a:ext>
                              </a:extLst>
                            </wps:cNvPr>
                            <wps:cNvSpPr>
                              <a:spLocks/>
                            </wps:cNvSpPr>
                            <wps:spPr bwMode="auto">
                              <a:xfrm>
                                <a:off x="227970" y="3495560"/>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FF9E1B"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7</w:t>
                                  </w:r>
                                </w:p>
                              </w:txbxContent>
                            </wps:txbx>
                            <wps:bodyPr vert="horz" wrap="square" lIns="91440" tIns="45720" rIns="91440" bIns="45720" numCol="1" anchor="ctr" anchorCtr="0" compatLnSpc="1">
                              <a:prstTxWarp prst="textNoShape">
                                <a:avLst/>
                              </a:prstTxWarp>
                            </wps:bodyPr>
                          </wps:wsp>
                        </wpg:grpSp>
                        <wps:wsp>
                          <wps:cNvPr id="358960010" name="TextBox 152">
                            <a:extLst>
                              <a:ext uri="{FF2B5EF4-FFF2-40B4-BE49-F238E27FC236}">
                                <a16:creationId xmlns:a16="http://schemas.microsoft.com/office/drawing/2014/main" id="{74401117-D408-B32E-043D-A11444A41171}"/>
                              </a:ext>
                            </a:extLst>
                          </wps:cNvPr>
                          <wps:cNvSpPr txBox="1"/>
                          <wps:spPr>
                            <a:xfrm>
                              <a:off x="82828" y="3358754"/>
                              <a:ext cx="3125470" cy="1059964"/>
                            </a:xfrm>
                            <a:prstGeom prst="rect">
                              <a:avLst/>
                            </a:prstGeom>
                            <a:noFill/>
                            <a:ln>
                              <a:noFill/>
                            </a:ln>
                          </wps:spPr>
                          <wps:txbx>
                            <w:txbxContent>
                              <w:p w14:paraId="7E523FF5"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تقديم توصيات مخصصة للمواطنين بناءً على احتياجاتهم</w:t>
                                </w:r>
                              </w:p>
                            </w:txbxContent>
                          </wps:txbx>
                          <wps:bodyPr wrap="square" rtlCol="0">
                            <a:noAutofit/>
                          </wps:bodyPr>
                        </wps:wsp>
                      </wpg:grpSp>
                      <wpg:grpSp>
                        <wpg:cNvPr id="160123619" name="Group 160123619">
                          <a:extLst>
                            <a:ext uri="{FF2B5EF4-FFF2-40B4-BE49-F238E27FC236}">
                              <a16:creationId xmlns:a16="http://schemas.microsoft.com/office/drawing/2014/main" id="{4BD71E29-6B45-AB9B-226C-64D64852133B}"/>
                            </a:ext>
                          </a:extLst>
                        </wpg:cNvPr>
                        <wpg:cNvGrpSpPr/>
                        <wpg:grpSpPr>
                          <a:xfrm>
                            <a:off x="4623629" y="3970126"/>
                            <a:ext cx="3987408" cy="1020378"/>
                            <a:chOff x="4623629" y="3970126"/>
                            <a:chExt cx="3987408" cy="1020378"/>
                          </a:xfrm>
                        </wpg:grpSpPr>
                        <wpg:grpSp>
                          <wpg:cNvPr id="451073026" name="Group 451073026">
                            <a:extLst>
                              <a:ext uri="{FF2B5EF4-FFF2-40B4-BE49-F238E27FC236}">
                                <a16:creationId xmlns:a16="http://schemas.microsoft.com/office/drawing/2014/main" id="{94273AA6-6EFF-AC9E-3BDC-F3A23FE605A5}"/>
                              </a:ext>
                            </a:extLst>
                          </wpg:cNvPr>
                          <wpg:cNvGrpSpPr/>
                          <wpg:grpSpPr>
                            <a:xfrm flipH="1">
                              <a:off x="4623629" y="3970126"/>
                              <a:ext cx="3987408" cy="1020378"/>
                              <a:chOff x="4623629" y="3970126"/>
                              <a:chExt cx="4859221" cy="1243475"/>
                            </a:xfrm>
                          </wpg:grpSpPr>
                          <wps:wsp>
                            <wps:cNvPr id="1116671064" name="Freeform 584">
                              <a:extLst>
                                <a:ext uri="{FF2B5EF4-FFF2-40B4-BE49-F238E27FC236}">
                                  <a16:creationId xmlns:a16="http://schemas.microsoft.com/office/drawing/2014/main" id="{84F968BC-8C42-939D-76F3-ADA40D277543}"/>
                                </a:ext>
                              </a:extLst>
                            </wps:cNvPr>
                            <wps:cNvSpPr>
                              <a:spLocks/>
                            </wps:cNvSpPr>
                            <wps:spPr bwMode="auto">
                              <a:xfrm>
                                <a:off x="4623629" y="4068223"/>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99381477" name="Freeform 586">
                              <a:extLst>
                                <a:ext uri="{FF2B5EF4-FFF2-40B4-BE49-F238E27FC236}">
                                  <a16:creationId xmlns:a16="http://schemas.microsoft.com/office/drawing/2014/main" id="{12BA58F0-0D79-F74A-B436-C39DB8A2F027}"/>
                                </a:ext>
                              </a:extLst>
                            </wps:cNvPr>
                            <wps:cNvSpPr>
                              <a:spLocks/>
                            </wps:cNvSpPr>
                            <wps:spPr bwMode="auto">
                              <a:xfrm>
                                <a:off x="5483301" y="4058551"/>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rgbClr val="9FCFD1"/>
                              </a:solidFill>
                              <a:ln>
                                <a:noFill/>
                              </a:ln>
                            </wps:spPr>
                            <wps:bodyPr vert="horz" wrap="square" lIns="91440" tIns="45720" rIns="91440" bIns="45720" numCol="1" anchor="t" anchorCtr="0" compatLnSpc="1">
                              <a:prstTxWarp prst="textNoShape">
                                <a:avLst/>
                              </a:prstTxWarp>
                            </wps:bodyPr>
                          </wps:wsp>
                          <wps:wsp>
                            <wps:cNvPr id="1340988933" name="Freeform 588">
                              <a:extLst>
                                <a:ext uri="{FF2B5EF4-FFF2-40B4-BE49-F238E27FC236}">
                                  <a16:creationId xmlns:a16="http://schemas.microsoft.com/office/drawing/2014/main" id="{A50D2EC6-3E0A-5084-60B4-44075AF459A4}"/>
                                </a:ext>
                              </a:extLst>
                            </wps:cNvPr>
                            <wps:cNvSpPr>
                              <a:spLocks/>
                            </wps:cNvSpPr>
                            <wps:spPr bwMode="auto">
                              <a:xfrm>
                                <a:off x="4623629" y="3970126"/>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1159578799" name="Freeform 587">
                              <a:extLst>
                                <a:ext uri="{FF2B5EF4-FFF2-40B4-BE49-F238E27FC236}">
                                  <a16:creationId xmlns:a16="http://schemas.microsoft.com/office/drawing/2014/main" id="{05763F7C-EE86-C2CE-35DB-2028B83ACCD4}"/>
                                </a:ext>
                              </a:extLst>
                            </wps:cNvPr>
                            <wps:cNvSpPr>
                              <a:spLocks/>
                            </wps:cNvSpPr>
                            <wps:spPr bwMode="auto">
                              <a:xfrm>
                                <a:off x="4851599" y="4196715"/>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59700608" name="Freeform 589">
                              <a:extLst>
                                <a:ext uri="{FF2B5EF4-FFF2-40B4-BE49-F238E27FC236}">
                                  <a16:creationId xmlns:a16="http://schemas.microsoft.com/office/drawing/2014/main" id="{3A07E09F-9E86-D27D-1B90-EE5CE26C874D}"/>
                                </a:ext>
                              </a:extLst>
                            </wps:cNvPr>
                            <wps:cNvSpPr>
                              <a:spLocks/>
                            </wps:cNvSpPr>
                            <wps:spPr bwMode="auto">
                              <a:xfrm>
                                <a:off x="5495442" y="4546270"/>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150326672" name="Freeform 590">
                              <a:extLst>
                                <a:ext uri="{FF2B5EF4-FFF2-40B4-BE49-F238E27FC236}">
                                  <a16:creationId xmlns:a16="http://schemas.microsoft.com/office/drawing/2014/main" id="{E0897A76-D090-2906-547A-96A9FC4E28F5}"/>
                                </a:ext>
                              </a:extLst>
                            </wps:cNvPr>
                            <wps:cNvSpPr>
                              <a:spLocks/>
                            </wps:cNvSpPr>
                            <wps:spPr bwMode="auto">
                              <a:xfrm>
                                <a:off x="5495442" y="4546270"/>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3D8E92"/>
                              </a:solidFill>
                              <a:ln>
                                <a:noFill/>
                              </a:ln>
                            </wps:spPr>
                            <wps:bodyPr vert="horz" wrap="square" lIns="91440" tIns="45720" rIns="91440" bIns="45720" numCol="1" anchor="t" anchorCtr="0" compatLnSpc="1">
                              <a:prstTxWarp prst="textNoShape">
                                <a:avLst/>
                              </a:prstTxWarp>
                            </wps:bodyPr>
                          </wps:wsp>
                          <wps:wsp>
                            <wps:cNvPr id="551126661" name="Freeform: Shape 551126661">
                              <a:extLst>
                                <a:ext uri="{FF2B5EF4-FFF2-40B4-BE49-F238E27FC236}">
                                  <a16:creationId xmlns:a16="http://schemas.microsoft.com/office/drawing/2014/main" id="{B857BF66-9332-D9F7-8476-D8450E71EE7B}"/>
                                </a:ext>
                              </a:extLst>
                            </wps:cNvPr>
                            <wps:cNvSpPr>
                              <a:spLocks/>
                            </wps:cNvSpPr>
                            <wps:spPr bwMode="auto">
                              <a:xfrm>
                                <a:off x="5541037" y="4542124"/>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3D8E92"/>
                              </a:solidFill>
                              <a:ln>
                                <a:noFill/>
                              </a:ln>
                            </wps:spPr>
                            <wps:bodyPr vert="horz" wrap="square" lIns="91440" tIns="45720" rIns="91440" bIns="45720" numCol="1" anchor="t" anchorCtr="0" compatLnSpc="1">
                              <a:prstTxWarp prst="textNoShape">
                                <a:avLst/>
                              </a:prstTxWarp>
                              <a:noAutofit/>
                            </wps:bodyPr>
                          </wps:wsp>
                          <wps:wsp>
                            <wps:cNvPr id="493165110" name="Freeform 585">
                              <a:extLst>
                                <a:ext uri="{FF2B5EF4-FFF2-40B4-BE49-F238E27FC236}">
                                  <a16:creationId xmlns:a16="http://schemas.microsoft.com/office/drawing/2014/main" id="{09630C75-E51F-2052-60E2-E2D41C4610E6}"/>
                                </a:ext>
                              </a:extLst>
                            </wps:cNvPr>
                            <wps:cNvSpPr>
                              <a:spLocks/>
                            </wps:cNvSpPr>
                            <wps:spPr bwMode="auto">
                              <a:xfrm>
                                <a:off x="4851599" y="4196715"/>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EBCEFF"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4</w:t>
                                  </w:r>
                                </w:p>
                              </w:txbxContent>
                            </wps:txbx>
                            <wps:bodyPr vert="horz" wrap="square" lIns="91440" tIns="45720" rIns="91440" bIns="45720" numCol="1" anchor="ctr" anchorCtr="0" compatLnSpc="1">
                              <a:prstTxWarp prst="textNoShape">
                                <a:avLst/>
                              </a:prstTxWarp>
                            </wps:bodyPr>
                          </wps:wsp>
                        </wpg:grpSp>
                        <wps:wsp>
                          <wps:cNvPr id="405453134" name="TextBox 163">
                            <a:extLst>
                              <a:ext uri="{FF2B5EF4-FFF2-40B4-BE49-F238E27FC236}">
                                <a16:creationId xmlns:a16="http://schemas.microsoft.com/office/drawing/2014/main" id="{40034154-33A1-49E3-0E69-7486F9FEDFCA}"/>
                              </a:ext>
                            </a:extLst>
                          </wps:cNvPr>
                          <wps:cNvSpPr txBox="1"/>
                          <wps:spPr>
                            <a:xfrm>
                              <a:off x="4638655" y="4022610"/>
                              <a:ext cx="3125470" cy="757650"/>
                            </a:xfrm>
                            <a:prstGeom prst="rect">
                              <a:avLst/>
                            </a:prstGeom>
                            <a:noFill/>
                            <a:ln>
                              <a:noFill/>
                            </a:ln>
                          </wps:spPr>
                          <wps:txbx>
                            <w:txbxContent>
                              <w:p w14:paraId="420433F2"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تحسين التخطيط الاستراتيجي طويل الأمد</w:t>
                                </w:r>
                              </w:p>
                            </w:txbxContent>
                          </wps:txbx>
                          <wps:bodyPr wrap="square" rtlCol="0">
                            <a:noAutofit/>
                          </wps:bodyPr>
                        </wps:wsp>
                      </wpg:grpSp>
                      <wpg:grpSp>
                        <wpg:cNvPr id="924379948" name="Group 924379948">
                          <a:extLst>
                            <a:ext uri="{FF2B5EF4-FFF2-40B4-BE49-F238E27FC236}">
                              <a16:creationId xmlns:a16="http://schemas.microsoft.com/office/drawing/2014/main" id="{1D88E8D3-5104-D353-DF7D-E75588501D45}"/>
                            </a:ext>
                          </a:extLst>
                        </wpg:cNvPr>
                        <wpg:cNvGrpSpPr/>
                        <wpg:grpSpPr>
                          <a:xfrm>
                            <a:off x="1" y="669284"/>
                            <a:ext cx="4058283" cy="1038515"/>
                            <a:chOff x="1" y="669284"/>
                            <a:chExt cx="4058283" cy="1038515"/>
                          </a:xfrm>
                        </wpg:grpSpPr>
                        <wpg:grpSp>
                          <wpg:cNvPr id="1253266108" name="Group 1253266108">
                            <a:extLst>
                              <a:ext uri="{FF2B5EF4-FFF2-40B4-BE49-F238E27FC236}">
                                <a16:creationId xmlns:a16="http://schemas.microsoft.com/office/drawing/2014/main" id="{850B1867-89E3-B8E1-D65D-D335BC36EC17}"/>
                              </a:ext>
                            </a:extLst>
                          </wpg:cNvPr>
                          <wpg:cNvGrpSpPr/>
                          <wpg:grpSpPr>
                            <a:xfrm flipH="1">
                              <a:off x="1" y="669284"/>
                              <a:ext cx="4058283" cy="1038515"/>
                              <a:chOff x="1" y="669284"/>
                              <a:chExt cx="4859221" cy="1243475"/>
                            </a:xfrm>
                          </wpg:grpSpPr>
                          <wps:wsp>
                            <wps:cNvPr id="527048312" name="Freeform 584">
                              <a:extLst>
                                <a:ext uri="{FF2B5EF4-FFF2-40B4-BE49-F238E27FC236}">
                                  <a16:creationId xmlns:a16="http://schemas.microsoft.com/office/drawing/2014/main" id="{7EAD6B13-55CD-93DD-1281-44F185314833}"/>
                                </a:ext>
                              </a:extLst>
                            </wps:cNvPr>
                            <wps:cNvSpPr>
                              <a:spLocks/>
                            </wps:cNvSpPr>
                            <wps:spPr bwMode="auto">
                              <a:xfrm>
                                <a:off x="1" y="767381"/>
                                <a:ext cx="4859221" cy="1145378"/>
                              </a:xfrm>
                              <a:custGeom>
                                <a:avLst/>
                                <a:gdLst>
                                  <a:gd name="T0" fmla="*/ 13835 w 14066"/>
                                  <a:gd name="T1" fmla="*/ 744 h 3315"/>
                                  <a:gd name="T2" fmla="*/ 13713 w 14066"/>
                                  <a:gd name="T3" fmla="*/ 454 h 3315"/>
                                  <a:gd name="T4" fmla="*/ 13456 w 14066"/>
                                  <a:gd name="T5" fmla="*/ 280 h 3315"/>
                                  <a:gd name="T6" fmla="*/ 2543 w 14066"/>
                                  <a:gd name="T7" fmla="*/ 257 h 3315"/>
                                  <a:gd name="T8" fmla="*/ 2291 w 14066"/>
                                  <a:gd name="T9" fmla="*/ 124 h 3315"/>
                                  <a:gd name="T10" fmla="*/ 1956 w 14066"/>
                                  <a:gd name="T11" fmla="*/ 26 h 3315"/>
                                  <a:gd name="T12" fmla="*/ 1658 w 14066"/>
                                  <a:gd name="T13" fmla="*/ 0 h 3315"/>
                                  <a:gd name="T14" fmla="*/ 1243 w 14066"/>
                                  <a:gd name="T15" fmla="*/ 52 h 3315"/>
                                  <a:gd name="T16" fmla="*/ 798 w 14066"/>
                                  <a:gd name="T17" fmla="*/ 240 h 3315"/>
                                  <a:gd name="T18" fmla="*/ 431 w 14066"/>
                                  <a:gd name="T19" fmla="*/ 543 h 3315"/>
                                  <a:gd name="T20" fmla="*/ 162 w 14066"/>
                                  <a:gd name="T21" fmla="*/ 938 h 3315"/>
                                  <a:gd name="T22" fmla="*/ 19 w 14066"/>
                                  <a:gd name="T23" fmla="*/ 1405 h 3315"/>
                                  <a:gd name="T24" fmla="*/ 0 w 14066"/>
                                  <a:gd name="T25" fmla="*/ 1720 h 3315"/>
                                  <a:gd name="T26" fmla="*/ 54 w 14066"/>
                                  <a:gd name="T27" fmla="*/ 2076 h 3315"/>
                                  <a:gd name="T28" fmla="*/ 177 w 14066"/>
                                  <a:gd name="T29" fmla="*/ 2404 h 3315"/>
                                  <a:gd name="T30" fmla="*/ 365 w 14066"/>
                                  <a:gd name="T31" fmla="*/ 2696 h 3315"/>
                                  <a:gd name="T32" fmla="*/ 607 w 14066"/>
                                  <a:gd name="T33" fmla="*/ 2941 h 3315"/>
                                  <a:gd name="T34" fmla="*/ 896 w 14066"/>
                                  <a:gd name="T35" fmla="*/ 3130 h 3315"/>
                                  <a:gd name="T36" fmla="*/ 1199 w 14066"/>
                                  <a:gd name="T37" fmla="*/ 3252 h 3315"/>
                                  <a:gd name="T38" fmla="*/ 1658 w 14066"/>
                                  <a:gd name="T39" fmla="*/ 3315 h 3315"/>
                                  <a:gd name="T40" fmla="*/ 1700 w 14066"/>
                                  <a:gd name="T41" fmla="*/ 3315 h 3315"/>
                                  <a:gd name="T42" fmla="*/ 1766 w 14066"/>
                                  <a:gd name="T43" fmla="*/ 3312 h 3315"/>
                                  <a:gd name="T44" fmla="*/ 1834 w 14066"/>
                                  <a:gd name="T45" fmla="*/ 3306 h 3315"/>
                                  <a:gd name="T46" fmla="*/ 1899 w 14066"/>
                                  <a:gd name="T47" fmla="*/ 3297 h 3315"/>
                                  <a:gd name="T48" fmla="*/ 1954 w 14066"/>
                                  <a:gd name="T49" fmla="*/ 3288 h 3315"/>
                                  <a:gd name="T50" fmla="*/ 2011 w 14066"/>
                                  <a:gd name="T51" fmla="*/ 3278 h 3315"/>
                                  <a:gd name="T52" fmla="*/ 2070 w 14066"/>
                                  <a:gd name="T53" fmla="*/ 3264 h 3315"/>
                                  <a:gd name="T54" fmla="*/ 2125 w 14066"/>
                                  <a:gd name="T55" fmla="*/ 3248 h 3315"/>
                                  <a:gd name="T56" fmla="*/ 2178 w 14066"/>
                                  <a:gd name="T57" fmla="*/ 3231 h 3315"/>
                                  <a:gd name="T58" fmla="*/ 2241 w 14066"/>
                                  <a:gd name="T59" fmla="*/ 3209 h 3315"/>
                                  <a:gd name="T60" fmla="*/ 2328 w 14066"/>
                                  <a:gd name="T61" fmla="*/ 3174 h 3315"/>
                                  <a:gd name="T62" fmla="*/ 2790 w 14066"/>
                                  <a:gd name="T63" fmla="*/ 2870 h 3315"/>
                                  <a:gd name="T64" fmla="*/ 2855 w 14066"/>
                                  <a:gd name="T65" fmla="*/ 2805 h 3315"/>
                                  <a:gd name="T66" fmla="*/ 2869 w 14066"/>
                                  <a:gd name="T67" fmla="*/ 2789 h 3315"/>
                                  <a:gd name="T68" fmla="*/ 2896 w 14066"/>
                                  <a:gd name="T69" fmla="*/ 2759 h 3315"/>
                                  <a:gd name="T70" fmla="*/ 2901 w 14066"/>
                                  <a:gd name="T71" fmla="*/ 2754 h 3315"/>
                                  <a:gd name="T72" fmla="*/ 2931 w 14066"/>
                                  <a:gd name="T73" fmla="*/ 2719 h 3315"/>
                                  <a:gd name="T74" fmla="*/ 2934 w 14066"/>
                                  <a:gd name="T75" fmla="*/ 2717 h 3315"/>
                                  <a:gd name="T76" fmla="*/ 2943 w 14066"/>
                                  <a:gd name="T77" fmla="*/ 2706 h 3315"/>
                                  <a:gd name="T78" fmla="*/ 2966 w 14066"/>
                                  <a:gd name="T79" fmla="*/ 2676 h 3315"/>
                                  <a:gd name="T80" fmla="*/ 2985 w 14066"/>
                                  <a:gd name="T81" fmla="*/ 2651 h 3315"/>
                                  <a:gd name="T82" fmla="*/ 3317 w 14066"/>
                                  <a:gd name="T83" fmla="*/ 2985 h 3315"/>
                                  <a:gd name="T84" fmla="*/ 3825 w 14066"/>
                                  <a:gd name="T85" fmla="*/ 3244 h 3315"/>
                                  <a:gd name="T86" fmla="*/ 4313 w 14066"/>
                                  <a:gd name="T87" fmla="*/ 3315 h 3315"/>
                                  <a:gd name="T88" fmla="*/ 13693 w 14066"/>
                                  <a:gd name="T89" fmla="*/ 3292 h 3315"/>
                                  <a:gd name="T90" fmla="*/ 13745 w 14066"/>
                                  <a:gd name="T91" fmla="*/ 3273 h 3315"/>
                                  <a:gd name="T92" fmla="*/ 13804 w 14066"/>
                                  <a:gd name="T93" fmla="*/ 3243 h 3315"/>
                                  <a:gd name="T94" fmla="*/ 13909 w 14066"/>
                                  <a:gd name="T95" fmla="*/ 3161 h 3315"/>
                                  <a:gd name="T96" fmla="*/ 14003 w 14066"/>
                                  <a:gd name="T97" fmla="*/ 3038 h 3315"/>
                                  <a:gd name="T98" fmla="*/ 14066 w 14066"/>
                                  <a:gd name="T99" fmla="*/ 2784 h 3315"/>
                                  <a:gd name="T100" fmla="*/ 14066 w 14066"/>
                                  <a:gd name="T101" fmla="*/ 2654 h 3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14066" h="3315">
                                    <a:moveTo>
                                      <a:pt x="13837" y="2654"/>
                                    </a:moveTo>
                                    <a:lnTo>
                                      <a:pt x="13837" y="800"/>
                                    </a:lnTo>
                                    <a:lnTo>
                                      <a:pt x="13835" y="744"/>
                                    </a:lnTo>
                                    <a:lnTo>
                                      <a:pt x="13813" y="638"/>
                                    </a:lnTo>
                                    <a:lnTo>
                                      <a:pt x="13772" y="540"/>
                                    </a:lnTo>
                                    <a:lnTo>
                                      <a:pt x="13713" y="454"/>
                                    </a:lnTo>
                                    <a:lnTo>
                                      <a:pt x="13640" y="380"/>
                                    </a:lnTo>
                                    <a:lnTo>
                                      <a:pt x="13553" y="321"/>
                                    </a:lnTo>
                                    <a:lnTo>
                                      <a:pt x="13456" y="280"/>
                                    </a:lnTo>
                                    <a:lnTo>
                                      <a:pt x="13349" y="258"/>
                                    </a:lnTo>
                                    <a:lnTo>
                                      <a:pt x="13294" y="257"/>
                                    </a:lnTo>
                                    <a:lnTo>
                                      <a:pt x="2543" y="257"/>
                                    </a:lnTo>
                                    <a:lnTo>
                                      <a:pt x="2494" y="227"/>
                                    </a:lnTo>
                                    <a:lnTo>
                                      <a:pt x="2394" y="172"/>
                                    </a:lnTo>
                                    <a:lnTo>
                                      <a:pt x="2291" y="124"/>
                                    </a:lnTo>
                                    <a:lnTo>
                                      <a:pt x="2182" y="84"/>
                                    </a:lnTo>
                                    <a:lnTo>
                                      <a:pt x="2070" y="52"/>
                                    </a:lnTo>
                                    <a:lnTo>
                                      <a:pt x="1956" y="26"/>
                                    </a:lnTo>
                                    <a:lnTo>
                                      <a:pt x="1838" y="9"/>
                                    </a:lnTo>
                                    <a:lnTo>
                                      <a:pt x="1719" y="0"/>
                                    </a:lnTo>
                                    <a:lnTo>
                                      <a:pt x="1658" y="0"/>
                                    </a:lnTo>
                                    <a:lnTo>
                                      <a:pt x="1573" y="1"/>
                                    </a:lnTo>
                                    <a:lnTo>
                                      <a:pt x="1405" y="18"/>
                                    </a:lnTo>
                                    <a:lnTo>
                                      <a:pt x="1243" y="52"/>
                                    </a:lnTo>
                                    <a:lnTo>
                                      <a:pt x="1088" y="100"/>
                                    </a:lnTo>
                                    <a:lnTo>
                                      <a:pt x="939" y="163"/>
                                    </a:lnTo>
                                    <a:lnTo>
                                      <a:pt x="798" y="240"/>
                                    </a:lnTo>
                                    <a:lnTo>
                                      <a:pt x="665" y="329"/>
                                    </a:lnTo>
                                    <a:lnTo>
                                      <a:pt x="542" y="430"/>
                                    </a:lnTo>
                                    <a:lnTo>
                                      <a:pt x="431" y="543"/>
                                    </a:lnTo>
                                    <a:lnTo>
                                      <a:pt x="328" y="665"/>
                                    </a:lnTo>
                                    <a:lnTo>
                                      <a:pt x="239" y="797"/>
                                    </a:lnTo>
                                    <a:lnTo>
                                      <a:pt x="162" y="938"/>
                                    </a:lnTo>
                                    <a:lnTo>
                                      <a:pt x="100" y="1087"/>
                                    </a:lnTo>
                                    <a:lnTo>
                                      <a:pt x="51" y="1243"/>
                                    </a:lnTo>
                                    <a:lnTo>
                                      <a:pt x="19" y="1405"/>
                                    </a:lnTo>
                                    <a:lnTo>
                                      <a:pt x="2" y="1572"/>
                                    </a:lnTo>
                                    <a:lnTo>
                                      <a:pt x="0" y="1658"/>
                                    </a:lnTo>
                                    <a:lnTo>
                                      <a:pt x="0" y="1720"/>
                                    </a:lnTo>
                                    <a:lnTo>
                                      <a:pt x="10" y="1842"/>
                                    </a:lnTo>
                                    <a:lnTo>
                                      <a:pt x="28" y="1961"/>
                                    </a:lnTo>
                                    <a:lnTo>
                                      <a:pt x="54" y="2076"/>
                                    </a:lnTo>
                                    <a:lnTo>
                                      <a:pt x="87" y="2190"/>
                                    </a:lnTo>
                                    <a:lnTo>
                                      <a:pt x="129" y="2299"/>
                                    </a:lnTo>
                                    <a:lnTo>
                                      <a:pt x="177" y="2404"/>
                                    </a:lnTo>
                                    <a:lnTo>
                                      <a:pt x="234" y="2507"/>
                                    </a:lnTo>
                                    <a:lnTo>
                                      <a:pt x="296" y="2604"/>
                                    </a:lnTo>
                                    <a:lnTo>
                                      <a:pt x="365" y="2696"/>
                                    </a:lnTo>
                                    <a:lnTo>
                                      <a:pt x="440" y="2783"/>
                                    </a:lnTo>
                                    <a:lnTo>
                                      <a:pt x="520" y="2864"/>
                                    </a:lnTo>
                                    <a:lnTo>
                                      <a:pt x="607" y="2941"/>
                                    </a:lnTo>
                                    <a:lnTo>
                                      <a:pt x="699" y="3010"/>
                                    </a:lnTo>
                                    <a:lnTo>
                                      <a:pt x="795" y="3073"/>
                                    </a:lnTo>
                                    <a:lnTo>
                                      <a:pt x="896" y="3130"/>
                                    </a:lnTo>
                                    <a:lnTo>
                                      <a:pt x="948" y="3156"/>
                                    </a:lnTo>
                                    <a:lnTo>
                                      <a:pt x="1030" y="3192"/>
                                    </a:lnTo>
                                    <a:lnTo>
                                      <a:pt x="1199" y="3252"/>
                                    </a:lnTo>
                                    <a:lnTo>
                                      <a:pt x="1378" y="3293"/>
                                    </a:lnTo>
                                    <a:lnTo>
                                      <a:pt x="1564" y="3314"/>
                                    </a:lnTo>
                                    <a:lnTo>
                                      <a:pt x="1658" y="3315"/>
                                    </a:lnTo>
                                    <a:lnTo>
                                      <a:pt x="1658" y="3315"/>
                                    </a:lnTo>
                                    <a:lnTo>
                                      <a:pt x="1659" y="3315"/>
                                    </a:lnTo>
                                    <a:lnTo>
                                      <a:pt x="1700" y="3315"/>
                                    </a:lnTo>
                                    <a:lnTo>
                                      <a:pt x="1740" y="3313"/>
                                    </a:lnTo>
                                    <a:lnTo>
                                      <a:pt x="1753" y="3313"/>
                                    </a:lnTo>
                                    <a:lnTo>
                                      <a:pt x="1766" y="3312"/>
                                    </a:lnTo>
                                    <a:lnTo>
                                      <a:pt x="1793" y="3310"/>
                                    </a:lnTo>
                                    <a:lnTo>
                                      <a:pt x="1820" y="3308"/>
                                    </a:lnTo>
                                    <a:lnTo>
                                      <a:pt x="1834" y="3306"/>
                                    </a:lnTo>
                                    <a:lnTo>
                                      <a:pt x="1850" y="3304"/>
                                    </a:lnTo>
                                    <a:lnTo>
                                      <a:pt x="1875" y="3301"/>
                                    </a:lnTo>
                                    <a:lnTo>
                                      <a:pt x="1899" y="3297"/>
                                    </a:lnTo>
                                    <a:lnTo>
                                      <a:pt x="1915" y="3296"/>
                                    </a:lnTo>
                                    <a:lnTo>
                                      <a:pt x="1932" y="3292"/>
                                    </a:lnTo>
                                    <a:lnTo>
                                      <a:pt x="1954" y="3288"/>
                                    </a:lnTo>
                                    <a:lnTo>
                                      <a:pt x="1977" y="3284"/>
                                    </a:lnTo>
                                    <a:lnTo>
                                      <a:pt x="1994" y="3282"/>
                                    </a:lnTo>
                                    <a:lnTo>
                                      <a:pt x="2011" y="3278"/>
                                    </a:lnTo>
                                    <a:lnTo>
                                      <a:pt x="2031" y="3273"/>
                                    </a:lnTo>
                                    <a:lnTo>
                                      <a:pt x="2052" y="3268"/>
                                    </a:lnTo>
                                    <a:lnTo>
                                      <a:pt x="2070" y="3264"/>
                                    </a:lnTo>
                                    <a:lnTo>
                                      <a:pt x="2089" y="3258"/>
                                    </a:lnTo>
                                    <a:lnTo>
                                      <a:pt x="2107" y="3253"/>
                                    </a:lnTo>
                                    <a:lnTo>
                                      <a:pt x="2125" y="3248"/>
                                    </a:lnTo>
                                    <a:lnTo>
                                      <a:pt x="2146" y="3243"/>
                                    </a:lnTo>
                                    <a:lnTo>
                                      <a:pt x="2165" y="3236"/>
                                    </a:lnTo>
                                    <a:lnTo>
                                      <a:pt x="2178" y="3231"/>
                                    </a:lnTo>
                                    <a:lnTo>
                                      <a:pt x="2191" y="3227"/>
                                    </a:lnTo>
                                    <a:lnTo>
                                      <a:pt x="2217" y="3218"/>
                                    </a:lnTo>
                                    <a:lnTo>
                                      <a:pt x="2241" y="3209"/>
                                    </a:lnTo>
                                    <a:lnTo>
                                      <a:pt x="2241" y="3209"/>
                                    </a:lnTo>
                                    <a:lnTo>
                                      <a:pt x="2241" y="3209"/>
                                    </a:lnTo>
                                    <a:lnTo>
                                      <a:pt x="2328" y="3174"/>
                                    </a:lnTo>
                                    <a:lnTo>
                                      <a:pt x="2494" y="3090"/>
                                    </a:lnTo>
                                    <a:lnTo>
                                      <a:pt x="2648" y="2989"/>
                                    </a:lnTo>
                                    <a:lnTo>
                                      <a:pt x="2790" y="2870"/>
                                    </a:lnTo>
                                    <a:lnTo>
                                      <a:pt x="2855" y="2805"/>
                                    </a:lnTo>
                                    <a:lnTo>
                                      <a:pt x="2855" y="2805"/>
                                    </a:lnTo>
                                    <a:lnTo>
                                      <a:pt x="2855" y="2805"/>
                                    </a:lnTo>
                                    <a:lnTo>
                                      <a:pt x="2858" y="2801"/>
                                    </a:lnTo>
                                    <a:lnTo>
                                      <a:pt x="2862" y="2797"/>
                                    </a:lnTo>
                                    <a:lnTo>
                                      <a:pt x="2869" y="2789"/>
                                    </a:lnTo>
                                    <a:lnTo>
                                      <a:pt x="2875" y="2783"/>
                                    </a:lnTo>
                                    <a:lnTo>
                                      <a:pt x="2886" y="2771"/>
                                    </a:lnTo>
                                    <a:lnTo>
                                      <a:pt x="2896" y="2759"/>
                                    </a:lnTo>
                                    <a:lnTo>
                                      <a:pt x="2896" y="2759"/>
                                    </a:lnTo>
                                    <a:lnTo>
                                      <a:pt x="2896" y="2759"/>
                                    </a:lnTo>
                                    <a:lnTo>
                                      <a:pt x="2901" y="2754"/>
                                    </a:lnTo>
                                    <a:lnTo>
                                      <a:pt x="2906" y="2748"/>
                                    </a:lnTo>
                                    <a:lnTo>
                                      <a:pt x="2919" y="2734"/>
                                    </a:lnTo>
                                    <a:lnTo>
                                      <a:pt x="2931" y="2719"/>
                                    </a:lnTo>
                                    <a:lnTo>
                                      <a:pt x="2931" y="2719"/>
                                    </a:lnTo>
                                    <a:lnTo>
                                      <a:pt x="2932" y="2718"/>
                                    </a:lnTo>
                                    <a:lnTo>
                                      <a:pt x="2934" y="2717"/>
                                    </a:lnTo>
                                    <a:lnTo>
                                      <a:pt x="2935" y="2715"/>
                                    </a:lnTo>
                                    <a:lnTo>
                                      <a:pt x="2939" y="2710"/>
                                    </a:lnTo>
                                    <a:lnTo>
                                      <a:pt x="2943" y="2706"/>
                                    </a:lnTo>
                                    <a:lnTo>
                                      <a:pt x="2947" y="2701"/>
                                    </a:lnTo>
                                    <a:lnTo>
                                      <a:pt x="2950" y="2696"/>
                                    </a:lnTo>
                                    <a:lnTo>
                                      <a:pt x="2966" y="2676"/>
                                    </a:lnTo>
                                    <a:lnTo>
                                      <a:pt x="2980" y="2658"/>
                                    </a:lnTo>
                                    <a:lnTo>
                                      <a:pt x="2983" y="2654"/>
                                    </a:lnTo>
                                    <a:lnTo>
                                      <a:pt x="2985" y="2651"/>
                                    </a:lnTo>
                                    <a:lnTo>
                                      <a:pt x="3044" y="2726"/>
                                    </a:lnTo>
                                    <a:lnTo>
                                      <a:pt x="3173" y="2863"/>
                                    </a:lnTo>
                                    <a:lnTo>
                                      <a:pt x="3317" y="2985"/>
                                    </a:lnTo>
                                    <a:lnTo>
                                      <a:pt x="3475" y="3090"/>
                                    </a:lnTo>
                                    <a:lnTo>
                                      <a:pt x="3645" y="3177"/>
                                    </a:lnTo>
                                    <a:lnTo>
                                      <a:pt x="3825" y="3244"/>
                                    </a:lnTo>
                                    <a:lnTo>
                                      <a:pt x="4015" y="3290"/>
                                    </a:lnTo>
                                    <a:lnTo>
                                      <a:pt x="4212" y="3313"/>
                                    </a:lnTo>
                                    <a:lnTo>
                                      <a:pt x="4313" y="3315"/>
                                    </a:lnTo>
                                    <a:lnTo>
                                      <a:pt x="13535" y="3315"/>
                                    </a:lnTo>
                                    <a:lnTo>
                                      <a:pt x="13589" y="3314"/>
                                    </a:lnTo>
                                    <a:lnTo>
                                      <a:pt x="13693" y="3292"/>
                                    </a:lnTo>
                                    <a:lnTo>
                                      <a:pt x="13741" y="3274"/>
                                    </a:lnTo>
                                    <a:lnTo>
                                      <a:pt x="13743" y="3273"/>
                                    </a:lnTo>
                                    <a:lnTo>
                                      <a:pt x="13745" y="3273"/>
                                    </a:lnTo>
                                    <a:lnTo>
                                      <a:pt x="13755" y="3268"/>
                                    </a:lnTo>
                                    <a:lnTo>
                                      <a:pt x="13765" y="3264"/>
                                    </a:lnTo>
                                    <a:lnTo>
                                      <a:pt x="13804" y="3243"/>
                                    </a:lnTo>
                                    <a:lnTo>
                                      <a:pt x="13877" y="3192"/>
                                    </a:lnTo>
                                    <a:lnTo>
                                      <a:pt x="13908" y="3161"/>
                                    </a:lnTo>
                                    <a:lnTo>
                                      <a:pt x="13909" y="3161"/>
                                    </a:lnTo>
                                    <a:lnTo>
                                      <a:pt x="13910" y="3160"/>
                                    </a:lnTo>
                                    <a:lnTo>
                                      <a:pt x="13945" y="3122"/>
                                    </a:lnTo>
                                    <a:lnTo>
                                      <a:pt x="14003" y="3038"/>
                                    </a:lnTo>
                                    <a:lnTo>
                                      <a:pt x="14043" y="2942"/>
                                    </a:lnTo>
                                    <a:lnTo>
                                      <a:pt x="14063" y="2839"/>
                                    </a:lnTo>
                                    <a:lnTo>
                                      <a:pt x="14066" y="2784"/>
                                    </a:lnTo>
                                    <a:lnTo>
                                      <a:pt x="14066" y="2784"/>
                                    </a:lnTo>
                                    <a:lnTo>
                                      <a:pt x="14066" y="2654"/>
                                    </a:lnTo>
                                    <a:lnTo>
                                      <a:pt x="14066" y="2654"/>
                                    </a:lnTo>
                                    <a:lnTo>
                                      <a:pt x="13837" y="2654"/>
                                    </a:lnTo>
                                    <a:close/>
                                  </a:path>
                                </a:pathLst>
                              </a:custGeom>
                              <a:solidFill>
                                <a:schemeClr val="bg2">
                                  <a:lumMod val="90000"/>
                                </a:schemeClr>
                              </a:solidFill>
                              <a:ln>
                                <a:noFill/>
                              </a:ln>
                            </wps:spPr>
                            <wps:bodyPr vert="horz" wrap="square" lIns="91440" tIns="45720" rIns="91440" bIns="45720" numCol="1" anchor="t" anchorCtr="0" compatLnSpc="1">
                              <a:prstTxWarp prst="textNoShape">
                                <a:avLst/>
                              </a:prstTxWarp>
                            </wps:bodyPr>
                          </wps:wsp>
                          <wps:wsp>
                            <wps:cNvPr id="1890299128" name="Freeform 586">
                              <a:extLst>
                                <a:ext uri="{FF2B5EF4-FFF2-40B4-BE49-F238E27FC236}">
                                  <a16:creationId xmlns:a16="http://schemas.microsoft.com/office/drawing/2014/main" id="{46FBE805-EAAE-D81A-4BD5-CB581EA7FC41}"/>
                                </a:ext>
                              </a:extLst>
                            </wps:cNvPr>
                            <wps:cNvSpPr>
                              <a:spLocks/>
                            </wps:cNvSpPr>
                            <wps:spPr bwMode="auto">
                              <a:xfrm>
                                <a:off x="859673" y="757709"/>
                                <a:ext cx="3900364" cy="899447"/>
                              </a:xfrm>
                              <a:custGeom>
                                <a:avLst/>
                                <a:gdLst>
                                  <a:gd name="T0" fmla="*/ 0 w 11294"/>
                                  <a:gd name="T1" fmla="*/ 0 h 2604"/>
                                  <a:gd name="T2" fmla="*/ 86 w 11294"/>
                                  <a:gd name="T3" fmla="*/ 56 h 2604"/>
                                  <a:gd name="T4" fmla="*/ 244 w 11294"/>
                                  <a:gd name="T5" fmla="*/ 187 h 2604"/>
                                  <a:gd name="T6" fmla="*/ 385 w 11294"/>
                                  <a:gd name="T7" fmla="*/ 336 h 2604"/>
                                  <a:gd name="T8" fmla="*/ 509 w 11294"/>
                                  <a:gd name="T9" fmla="*/ 500 h 2604"/>
                                  <a:gd name="T10" fmla="*/ 585 w 11294"/>
                                  <a:gd name="T11" fmla="*/ 634 h 2604"/>
                                  <a:gd name="T12" fmla="*/ 630 w 11294"/>
                                  <a:gd name="T13" fmla="*/ 727 h 2604"/>
                                  <a:gd name="T14" fmla="*/ 671 w 11294"/>
                                  <a:gd name="T15" fmla="*/ 824 h 2604"/>
                                  <a:gd name="T16" fmla="*/ 703 w 11294"/>
                                  <a:gd name="T17" fmla="*/ 923 h 2604"/>
                                  <a:gd name="T18" fmla="*/ 730 w 11294"/>
                                  <a:gd name="T19" fmla="*/ 1025 h 2604"/>
                                  <a:gd name="T20" fmla="*/ 751 w 11294"/>
                                  <a:gd name="T21" fmla="*/ 1130 h 2604"/>
                                  <a:gd name="T22" fmla="*/ 765 w 11294"/>
                                  <a:gd name="T23" fmla="*/ 1236 h 2604"/>
                                  <a:gd name="T24" fmla="*/ 772 w 11294"/>
                                  <a:gd name="T25" fmla="*/ 1345 h 2604"/>
                                  <a:gd name="T26" fmla="*/ 773 w 11294"/>
                                  <a:gd name="T27" fmla="*/ 1401 h 2604"/>
                                  <a:gd name="T28" fmla="*/ 773 w 11294"/>
                                  <a:gd name="T29" fmla="*/ 1407 h 2604"/>
                                  <a:gd name="T30" fmla="*/ 773 w 11294"/>
                                  <a:gd name="T31" fmla="*/ 1414 h 2604"/>
                                  <a:gd name="T32" fmla="*/ 774 w 11294"/>
                                  <a:gd name="T33" fmla="*/ 1466 h 2604"/>
                                  <a:gd name="T34" fmla="*/ 786 w 11294"/>
                                  <a:gd name="T35" fmla="*/ 1564 h 2604"/>
                                  <a:gd name="T36" fmla="*/ 807 w 11294"/>
                                  <a:gd name="T37" fmla="*/ 1660 h 2604"/>
                                  <a:gd name="T38" fmla="*/ 836 w 11294"/>
                                  <a:gd name="T39" fmla="*/ 1754 h 2604"/>
                                  <a:gd name="T40" fmla="*/ 874 w 11294"/>
                                  <a:gd name="T41" fmla="*/ 1842 h 2604"/>
                                  <a:gd name="T42" fmla="*/ 921 w 11294"/>
                                  <a:gd name="T43" fmla="*/ 1925 h 2604"/>
                                  <a:gd name="T44" fmla="*/ 975 w 11294"/>
                                  <a:gd name="T45" fmla="*/ 2004 h 2604"/>
                                  <a:gd name="T46" fmla="*/ 1036 w 11294"/>
                                  <a:gd name="T47" fmla="*/ 2076 h 2604"/>
                                  <a:gd name="T48" fmla="*/ 1103 w 11294"/>
                                  <a:gd name="T49" fmla="*/ 2144 h 2604"/>
                                  <a:gd name="T50" fmla="*/ 1177 w 11294"/>
                                  <a:gd name="T51" fmla="*/ 2203 h 2604"/>
                                  <a:gd name="T52" fmla="*/ 1256 w 11294"/>
                                  <a:gd name="T53" fmla="*/ 2256 h 2604"/>
                                  <a:gd name="T54" fmla="*/ 1341 w 11294"/>
                                  <a:gd name="T55" fmla="*/ 2302 h 2604"/>
                                  <a:gd name="T56" fmla="*/ 1429 w 11294"/>
                                  <a:gd name="T57" fmla="*/ 2338 h 2604"/>
                                  <a:gd name="T58" fmla="*/ 1522 w 11294"/>
                                  <a:gd name="T59" fmla="*/ 2368 h 2604"/>
                                  <a:gd name="T60" fmla="*/ 1619 w 11294"/>
                                  <a:gd name="T61" fmla="*/ 2387 h 2604"/>
                                  <a:gd name="T62" fmla="*/ 1719 w 11294"/>
                                  <a:gd name="T63" fmla="*/ 2396 h 2604"/>
                                  <a:gd name="T64" fmla="*/ 1770 w 11294"/>
                                  <a:gd name="T65" fmla="*/ 2398 h 2604"/>
                                  <a:gd name="T66" fmla="*/ 1770 w 11294"/>
                                  <a:gd name="T67" fmla="*/ 2604 h 2604"/>
                                  <a:gd name="T68" fmla="*/ 11294 w 11294"/>
                                  <a:gd name="T69" fmla="*/ 2604 h 2604"/>
                                  <a:gd name="T70" fmla="*/ 11294 w 11294"/>
                                  <a:gd name="T71" fmla="*/ 543 h 2604"/>
                                  <a:gd name="T72" fmla="*/ 11292 w 11294"/>
                                  <a:gd name="T73" fmla="*/ 487 h 2604"/>
                                  <a:gd name="T74" fmla="*/ 11270 w 11294"/>
                                  <a:gd name="T75" fmla="*/ 381 h 2604"/>
                                  <a:gd name="T76" fmla="*/ 11229 w 11294"/>
                                  <a:gd name="T77" fmla="*/ 284 h 2604"/>
                                  <a:gd name="T78" fmla="*/ 11170 w 11294"/>
                                  <a:gd name="T79" fmla="*/ 197 h 2604"/>
                                  <a:gd name="T80" fmla="*/ 11097 w 11294"/>
                                  <a:gd name="T81" fmla="*/ 123 h 2604"/>
                                  <a:gd name="T82" fmla="*/ 11010 w 11294"/>
                                  <a:gd name="T83" fmla="*/ 65 h 2604"/>
                                  <a:gd name="T84" fmla="*/ 10913 w 11294"/>
                                  <a:gd name="T85" fmla="*/ 23 h 2604"/>
                                  <a:gd name="T86" fmla="*/ 10806 w 11294"/>
                                  <a:gd name="T87" fmla="*/ 1 h 2604"/>
                                  <a:gd name="T88" fmla="*/ 10751 w 11294"/>
                                  <a:gd name="T89" fmla="*/ 0 h 2604"/>
                                  <a:gd name="T90" fmla="*/ 0 w 11294"/>
                                  <a:gd name="T91" fmla="*/ 0 h 26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1294" h="2604">
                                    <a:moveTo>
                                      <a:pt x="0" y="0"/>
                                    </a:moveTo>
                                    <a:lnTo>
                                      <a:pt x="86" y="56"/>
                                    </a:lnTo>
                                    <a:lnTo>
                                      <a:pt x="244" y="187"/>
                                    </a:lnTo>
                                    <a:lnTo>
                                      <a:pt x="385" y="336"/>
                                    </a:lnTo>
                                    <a:lnTo>
                                      <a:pt x="509" y="500"/>
                                    </a:lnTo>
                                    <a:lnTo>
                                      <a:pt x="585" y="634"/>
                                    </a:lnTo>
                                    <a:lnTo>
                                      <a:pt x="630" y="727"/>
                                    </a:lnTo>
                                    <a:lnTo>
                                      <a:pt x="671" y="824"/>
                                    </a:lnTo>
                                    <a:lnTo>
                                      <a:pt x="703" y="923"/>
                                    </a:lnTo>
                                    <a:lnTo>
                                      <a:pt x="730" y="1025"/>
                                    </a:lnTo>
                                    <a:lnTo>
                                      <a:pt x="751" y="1130"/>
                                    </a:lnTo>
                                    <a:lnTo>
                                      <a:pt x="765" y="1236"/>
                                    </a:lnTo>
                                    <a:lnTo>
                                      <a:pt x="772" y="1345"/>
                                    </a:lnTo>
                                    <a:lnTo>
                                      <a:pt x="773" y="1401"/>
                                    </a:lnTo>
                                    <a:lnTo>
                                      <a:pt x="773" y="1407"/>
                                    </a:lnTo>
                                    <a:lnTo>
                                      <a:pt x="773" y="1414"/>
                                    </a:lnTo>
                                    <a:lnTo>
                                      <a:pt x="774" y="1466"/>
                                    </a:lnTo>
                                    <a:lnTo>
                                      <a:pt x="786" y="1564"/>
                                    </a:lnTo>
                                    <a:lnTo>
                                      <a:pt x="807" y="1660"/>
                                    </a:lnTo>
                                    <a:lnTo>
                                      <a:pt x="836" y="1754"/>
                                    </a:lnTo>
                                    <a:lnTo>
                                      <a:pt x="874" y="1842"/>
                                    </a:lnTo>
                                    <a:lnTo>
                                      <a:pt x="921" y="1925"/>
                                    </a:lnTo>
                                    <a:lnTo>
                                      <a:pt x="975" y="2004"/>
                                    </a:lnTo>
                                    <a:lnTo>
                                      <a:pt x="1036" y="2076"/>
                                    </a:lnTo>
                                    <a:lnTo>
                                      <a:pt x="1103" y="2144"/>
                                    </a:lnTo>
                                    <a:lnTo>
                                      <a:pt x="1177" y="2203"/>
                                    </a:lnTo>
                                    <a:lnTo>
                                      <a:pt x="1256" y="2256"/>
                                    </a:lnTo>
                                    <a:lnTo>
                                      <a:pt x="1341" y="2302"/>
                                    </a:lnTo>
                                    <a:lnTo>
                                      <a:pt x="1429" y="2338"/>
                                    </a:lnTo>
                                    <a:lnTo>
                                      <a:pt x="1522" y="2368"/>
                                    </a:lnTo>
                                    <a:lnTo>
                                      <a:pt x="1619" y="2387"/>
                                    </a:lnTo>
                                    <a:lnTo>
                                      <a:pt x="1719" y="2396"/>
                                    </a:lnTo>
                                    <a:lnTo>
                                      <a:pt x="1770" y="2398"/>
                                    </a:lnTo>
                                    <a:lnTo>
                                      <a:pt x="1770" y="2604"/>
                                    </a:lnTo>
                                    <a:lnTo>
                                      <a:pt x="11294" y="2604"/>
                                    </a:lnTo>
                                    <a:lnTo>
                                      <a:pt x="11294" y="543"/>
                                    </a:lnTo>
                                    <a:lnTo>
                                      <a:pt x="11292" y="487"/>
                                    </a:lnTo>
                                    <a:lnTo>
                                      <a:pt x="11270" y="381"/>
                                    </a:lnTo>
                                    <a:lnTo>
                                      <a:pt x="11229" y="284"/>
                                    </a:lnTo>
                                    <a:lnTo>
                                      <a:pt x="11170" y="197"/>
                                    </a:lnTo>
                                    <a:lnTo>
                                      <a:pt x="11097" y="123"/>
                                    </a:lnTo>
                                    <a:lnTo>
                                      <a:pt x="11010" y="65"/>
                                    </a:lnTo>
                                    <a:lnTo>
                                      <a:pt x="10913" y="23"/>
                                    </a:lnTo>
                                    <a:lnTo>
                                      <a:pt x="10806" y="1"/>
                                    </a:lnTo>
                                    <a:lnTo>
                                      <a:pt x="10751" y="0"/>
                                    </a:lnTo>
                                    <a:lnTo>
                                      <a:pt x="0" y="0"/>
                                    </a:lnTo>
                                    <a:close/>
                                  </a:path>
                                </a:pathLst>
                              </a:custGeom>
                              <a:solidFill>
                                <a:schemeClr val="bg1">
                                  <a:lumMod val="85000"/>
                                </a:schemeClr>
                              </a:solidFill>
                              <a:ln>
                                <a:noFill/>
                              </a:ln>
                            </wps:spPr>
                            <wps:bodyPr vert="horz" wrap="square" lIns="91440" tIns="45720" rIns="91440" bIns="45720" numCol="1" anchor="t" anchorCtr="0" compatLnSpc="1">
                              <a:prstTxWarp prst="textNoShape">
                                <a:avLst/>
                              </a:prstTxWarp>
                            </wps:bodyPr>
                          </wps:wsp>
                          <wps:wsp>
                            <wps:cNvPr id="1114811902" name="Freeform 588">
                              <a:extLst>
                                <a:ext uri="{FF2B5EF4-FFF2-40B4-BE49-F238E27FC236}">
                                  <a16:creationId xmlns:a16="http://schemas.microsoft.com/office/drawing/2014/main" id="{7448C817-0330-FEC7-85D2-E53A3D3A03C9}"/>
                                </a:ext>
                              </a:extLst>
                            </wps:cNvPr>
                            <wps:cNvSpPr>
                              <a:spLocks/>
                            </wps:cNvSpPr>
                            <wps:spPr bwMode="auto">
                              <a:xfrm>
                                <a:off x="1" y="669284"/>
                                <a:ext cx="1145378" cy="1143996"/>
                              </a:xfrm>
                              <a:custGeom>
                                <a:avLst/>
                                <a:gdLst>
                                  <a:gd name="T0" fmla="*/ 1573 w 3316"/>
                                  <a:gd name="T1" fmla="*/ 2 h 3316"/>
                                  <a:gd name="T2" fmla="*/ 1243 w 3316"/>
                                  <a:gd name="T3" fmla="*/ 52 h 3316"/>
                                  <a:gd name="T4" fmla="*/ 939 w 3316"/>
                                  <a:gd name="T5" fmla="*/ 162 h 3316"/>
                                  <a:gd name="T6" fmla="*/ 665 w 3316"/>
                                  <a:gd name="T7" fmla="*/ 328 h 3316"/>
                                  <a:gd name="T8" fmla="*/ 431 w 3316"/>
                                  <a:gd name="T9" fmla="*/ 542 h 3316"/>
                                  <a:gd name="T10" fmla="*/ 240 w 3316"/>
                                  <a:gd name="T11" fmla="*/ 797 h 3316"/>
                                  <a:gd name="T12" fmla="*/ 100 w 3316"/>
                                  <a:gd name="T13" fmla="*/ 1088 h 3316"/>
                                  <a:gd name="T14" fmla="*/ 19 w 3316"/>
                                  <a:gd name="T15" fmla="*/ 1405 h 3316"/>
                                  <a:gd name="T16" fmla="*/ 0 w 3316"/>
                                  <a:gd name="T17" fmla="*/ 1658 h 3316"/>
                                  <a:gd name="T18" fmla="*/ 19 w 3316"/>
                                  <a:gd name="T19" fmla="*/ 1911 h 3316"/>
                                  <a:gd name="T20" fmla="*/ 100 w 3316"/>
                                  <a:gd name="T21" fmla="*/ 2228 h 3316"/>
                                  <a:gd name="T22" fmla="*/ 240 w 3316"/>
                                  <a:gd name="T23" fmla="*/ 2517 h 3316"/>
                                  <a:gd name="T24" fmla="*/ 431 w 3316"/>
                                  <a:gd name="T25" fmla="*/ 2773 h 3316"/>
                                  <a:gd name="T26" fmla="*/ 665 w 3316"/>
                                  <a:gd name="T27" fmla="*/ 2987 h 3316"/>
                                  <a:gd name="T28" fmla="*/ 939 w 3316"/>
                                  <a:gd name="T29" fmla="*/ 3152 h 3316"/>
                                  <a:gd name="T30" fmla="*/ 1243 w 3316"/>
                                  <a:gd name="T31" fmla="*/ 3264 h 3316"/>
                                  <a:gd name="T32" fmla="*/ 1573 w 3316"/>
                                  <a:gd name="T33" fmla="*/ 3314 h 3316"/>
                                  <a:gd name="T34" fmla="*/ 1744 w 3316"/>
                                  <a:gd name="T35" fmla="*/ 3314 h 3316"/>
                                  <a:gd name="T36" fmla="*/ 2073 w 3316"/>
                                  <a:gd name="T37" fmla="*/ 3264 h 3316"/>
                                  <a:gd name="T38" fmla="*/ 2378 w 3316"/>
                                  <a:gd name="T39" fmla="*/ 3152 h 3316"/>
                                  <a:gd name="T40" fmla="*/ 2650 w 3316"/>
                                  <a:gd name="T41" fmla="*/ 2987 h 3316"/>
                                  <a:gd name="T42" fmla="*/ 2886 w 3316"/>
                                  <a:gd name="T43" fmla="*/ 2773 h 3316"/>
                                  <a:gd name="T44" fmla="*/ 3076 w 3316"/>
                                  <a:gd name="T45" fmla="*/ 2517 h 3316"/>
                                  <a:gd name="T46" fmla="*/ 3216 w 3316"/>
                                  <a:gd name="T47" fmla="*/ 2228 h 3316"/>
                                  <a:gd name="T48" fmla="*/ 3298 w 3316"/>
                                  <a:gd name="T49" fmla="*/ 1911 h 3316"/>
                                  <a:gd name="T50" fmla="*/ 3316 w 3316"/>
                                  <a:gd name="T51" fmla="*/ 1658 h 3316"/>
                                  <a:gd name="T52" fmla="*/ 3298 w 3316"/>
                                  <a:gd name="T53" fmla="*/ 1405 h 3316"/>
                                  <a:gd name="T54" fmla="*/ 3216 w 3316"/>
                                  <a:gd name="T55" fmla="*/ 1088 h 3316"/>
                                  <a:gd name="T56" fmla="*/ 3076 w 3316"/>
                                  <a:gd name="T57" fmla="*/ 797 h 3316"/>
                                  <a:gd name="T58" fmla="*/ 2886 w 3316"/>
                                  <a:gd name="T59" fmla="*/ 542 h 3316"/>
                                  <a:gd name="T60" fmla="*/ 2650 w 3316"/>
                                  <a:gd name="T61" fmla="*/ 328 h 3316"/>
                                  <a:gd name="T62" fmla="*/ 2378 w 3316"/>
                                  <a:gd name="T63" fmla="*/ 162 h 3316"/>
                                  <a:gd name="T64" fmla="*/ 2073 w 3316"/>
                                  <a:gd name="T65" fmla="*/ 52 h 3316"/>
                                  <a:gd name="T66" fmla="*/ 1744 w 3316"/>
                                  <a:gd name="T67" fmla="*/ 2 h 33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16" h="3316">
                                    <a:moveTo>
                                      <a:pt x="1658" y="0"/>
                                    </a:moveTo>
                                    <a:lnTo>
                                      <a:pt x="1573" y="2"/>
                                    </a:lnTo>
                                    <a:lnTo>
                                      <a:pt x="1405" y="18"/>
                                    </a:lnTo>
                                    <a:lnTo>
                                      <a:pt x="1243" y="52"/>
                                    </a:lnTo>
                                    <a:lnTo>
                                      <a:pt x="1088" y="100"/>
                                    </a:lnTo>
                                    <a:lnTo>
                                      <a:pt x="939" y="162"/>
                                    </a:lnTo>
                                    <a:lnTo>
                                      <a:pt x="798" y="239"/>
                                    </a:lnTo>
                                    <a:lnTo>
                                      <a:pt x="665" y="328"/>
                                    </a:lnTo>
                                    <a:lnTo>
                                      <a:pt x="542" y="431"/>
                                    </a:lnTo>
                                    <a:lnTo>
                                      <a:pt x="431" y="542"/>
                                    </a:lnTo>
                                    <a:lnTo>
                                      <a:pt x="328" y="665"/>
                                    </a:lnTo>
                                    <a:lnTo>
                                      <a:pt x="240" y="797"/>
                                    </a:lnTo>
                                    <a:lnTo>
                                      <a:pt x="162" y="939"/>
                                    </a:lnTo>
                                    <a:lnTo>
                                      <a:pt x="100" y="1088"/>
                                    </a:lnTo>
                                    <a:lnTo>
                                      <a:pt x="52" y="1243"/>
                                    </a:lnTo>
                                    <a:lnTo>
                                      <a:pt x="19" y="1405"/>
                                    </a:lnTo>
                                    <a:lnTo>
                                      <a:pt x="2" y="1572"/>
                                    </a:lnTo>
                                    <a:lnTo>
                                      <a:pt x="0" y="1658"/>
                                    </a:lnTo>
                                    <a:lnTo>
                                      <a:pt x="2" y="1744"/>
                                    </a:lnTo>
                                    <a:lnTo>
                                      <a:pt x="19" y="1911"/>
                                    </a:lnTo>
                                    <a:lnTo>
                                      <a:pt x="52" y="2073"/>
                                    </a:lnTo>
                                    <a:lnTo>
                                      <a:pt x="100" y="2228"/>
                                    </a:lnTo>
                                    <a:lnTo>
                                      <a:pt x="162" y="2377"/>
                                    </a:lnTo>
                                    <a:lnTo>
                                      <a:pt x="240" y="2517"/>
                                    </a:lnTo>
                                    <a:lnTo>
                                      <a:pt x="328" y="2650"/>
                                    </a:lnTo>
                                    <a:lnTo>
                                      <a:pt x="431" y="2773"/>
                                    </a:lnTo>
                                    <a:lnTo>
                                      <a:pt x="542" y="2885"/>
                                    </a:lnTo>
                                    <a:lnTo>
                                      <a:pt x="665" y="2987"/>
                                    </a:lnTo>
                                    <a:lnTo>
                                      <a:pt x="798" y="3076"/>
                                    </a:lnTo>
                                    <a:lnTo>
                                      <a:pt x="939" y="3152"/>
                                    </a:lnTo>
                                    <a:lnTo>
                                      <a:pt x="1088" y="3216"/>
                                    </a:lnTo>
                                    <a:lnTo>
                                      <a:pt x="1243" y="3264"/>
                                    </a:lnTo>
                                    <a:lnTo>
                                      <a:pt x="1405" y="3298"/>
                                    </a:lnTo>
                                    <a:lnTo>
                                      <a:pt x="1573" y="3314"/>
                                    </a:lnTo>
                                    <a:lnTo>
                                      <a:pt x="1658" y="3316"/>
                                    </a:lnTo>
                                    <a:lnTo>
                                      <a:pt x="1744" y="3314"/>
                                    </a:lnTo>
                                    <a:lnTo>
                                      <a:pt x="1911" y="3298"/>
                                    </a:lnTo>
                                    <a:lnTo>
                                      <a:pt x="2073" y="3264"/>
                                    </a:lnTo>
                                    <a:lnTo>
                                      <a:pt x="2228" y="3216"/>
                                    </a:lnTo>
                                    <a:lnTo>
                                      <a:pt x="2378" y="3152"/>
                                    </a:lnTo>
                                    <a:lnTo>
                                      <a:pt x="2518" y="3076"/>
                                    </a:lnTo>
                                    <a:lnTo>
                                      <a:pt x="2650" y="2987"/>
                                    </a:lnTo>
                                    <a:lnTo>
                                      <a:pt x="2773" y="2885"/>
                                    </a:lnTo>
                                    <a:lnTo>
                                      <a:pt x="2886" y="2773"/>
                                    </a:lnTo>
                                    <a:lnTo>
                                      <a:pt x="2987" y="2650"/>
                                    </a:lnTo>
                                    <a:lnTo>
                                      <a:pt x="3076" y="2517"/>
                                    </a:lnTo>
                                    <a:lnTo>
                                      <a:pt x="3153" y="2377"/>
                                    </a:lnTo>
                                    <a:lnTo>
                                      <a:pt x="3216" y="2228"/>
                                    </a:lnTo>
                                    <a:lnTo>
                                      <a:pt x="3264" y="2073"/>
                                    </a:lnTo>
                                    <a:lnTo>
                                      <a:pt x="3298" y="1911"/>
                                    </a:lnTo>
                                    <a:lnTo>
                                      <a:pt x="3315" y="1744"/>
                                    </a:lnTo>
                                    <a:lnTo>
                                      <a:pt x="3316" y="1658"/>
                                    </a:lnTo>
                                    <a:lnTo>
                                      <a:pt x="3315" y="1572"/>
                                    </a:lnTo>
                                    <a:lnTo>
                                      <a:pt x="3298" y="1405"/>
                                    </a:lnTo>
                                    <a:lnTo>
                                      <a:pt x="3264" y="1243"/>
                                    </a:lnTo>
                                    <a:lnTo>
                                      <a:pt x="3216" y="1088"/>
                                    </a:lnTo>
                                    <a:lnTo>
                                      <a:pt x="3153" y="939"/>
                                    </a:lnTo>
                                    <a:lnTo>
                                      <a:pt x="3076" y="797"/>
                                    </a:lnTo>
                                    <a:lnTo>
                                      <a:pt x="2987" y="665"/>
                                    </a:lnTo>
                                    <a:lnTo>
                                      <a:pt x="2886" y="542"/>
                                    </a:lnTo>
                                    <a:lnTo>
                                      <a:pt x="2773" y="431"/>
                                    </a:lnTo>
                                    <a:lnTo>
                                      <a:pt x="2650" y="328"/>
                                    </a:lnTo>
                                    <a:lnTo>
                                      <a:pt x="2518" y="239"/>
                                    </a:lnTo>
                                    <a:lnTo>
                                      <a:pt x="2378" y="162"/>
                                    </a:lnTo>
                                    <a:lnTo>
                                      <a:pt x="2228" y="100"/>
                                    </a:lnTo>
                                    <a:lnTo>
                                      <a:pt x="2073" y="52"/>
                                    </a:lnTo>
                                    <a:lnTo>
                                      <a:pt x="1911" y="18"/>
                                    </a:lnTo>
                                    <a:lnTo>
                                      <a:pt x="1744" y="2"/>
                                    </a:lnTo>
                                    <a:lnTo>
                                      <a:pt x="1658" y="0"/>
                                    </a:lnTo>
                                  </a:path>
                                </a:pathLst>
                              </a:custGeom>
                              <a:solidFill>
                                <a:srgbClr val="BDBDBD"/>
                              </a:solidFill>
                              <a:ln>
                                <a:noFill/>
                              </a:ln>
                            </wps:spPr>
                            <wps:bodyPr vert="horz" wrap="square" lIns="91440" tIns="45720" rIns="91440" bIns="45720" numCol="1" anchor="t" anchorCtr="0" compatLnSpc="1">
                              <a:prstTxWarp prst="textNoShape">
                                <a:avLst/>
                              </a:prstTxWarp>
                            </wps:bodyPr>
                          </wps:wsp>
                          <wps:wsp>
                            <wps:cNvPr id="201245221" name="Freeform 587">
                              <a:extLst>
                                <a:ext uri="{FF2B5EF4-FFF2-40B4-BE49-F238E27FC236}">
                                  <a16:creationId xmlns:a16="http://schemas.microsoft.com/office/drawing/2014/main" id="{C0AF7564-5348-99C3-FAA6-9CA2B03AEEEF}"/>
                                </a:ext>
                              </a:extLst>
                            </wps:cNvPr>
                            <wps:cNvSpPr>
                              <a:spLocks/>
                            </wps:cNvSpPr>
                            <wps:spPr bwMode="auto">
                              <a:xfrm>
                                <a:off x="227971" y="895873"/>
                                <a:ext cx="689438" cy="689438"/>
                              </a:xfrm>
                              <a:custGeom>
                                <a:avLst/>
                                <a:gdLst>
                                  <a:gd name="T0" fmla="*/ 946 w 1995"/>
                                  <a:gd name="T1" fmla="*/ 1993 h 1995"/>
                                  <a:gd name="T2" fmla="*/ 748 w 1995"/>
                                  <a:gd name="T3" fmla="*/ 1964 h 1995"/>
                                  <a:gd name="T4" fmla="*/ 565 w 1995"/>
                                  <a:gd name="T5" fmla="*/ 1898 h 1995"/>
                                  <a:gd name="T6" fmla="*/ 401 w 1995"/>
                                  <a:gd name="T7" fmla="*/ 1798 h 1995"/>
                                  <a:gd name="T8" fmla="*/ 259 w 1995"/>
                                  <a:gd name="T9" fmla="*/ 1668 h 1995"/>
                                  <a:gd name="T10" fmla="*/ 145 w 1995"/>
                                  <a:gd name="T11" fmla="*/ 1515 h 1995"/>
                                  <a:gd name="T12" fmla="*/ 61 w 1995"/>
                                  <a:gd name="T13" fmla="*/ 1340 h 1995"/>
                                  <a:gd name="T14" fmla="*/ 12 w 1995"/>
                                  <a:gd name="T15" fmla="*/ 1150 h 1995"/>
                                  <a:gd name="T16" fmla="*/ 0 w 1995"/>
                                  <a:gd name="T17" fmla="*/ 998 h 1995"/>
                                  <a:gd name="T18" fmla="*/ 12 w 1995"/>
                                  <a:gd name="T19" fmla="*/ 846 h 1995"/>
                                  <a:gd name="T20" fmla="*/ 61 w 1995"/>
                                  <a:gd name="T21" fmla="*/ 655 h 1995"/>
                                  <a:gd name="T22" fmla="*/ 145 w 1995"/>
                                  <a:gd name="T23" fmla="*/ 481 h 1995"/>
                                  <a:gd name="T24" fmla="*/ 259 w 1995"/>
                                  <a:gd name="T25" fmla="*/ 327 h 1995"/>
                                  <a:gd name="T26" fmla="*/ 401 w 1995"/>
                                  <a:gd name="T27" fmla="*/ 198 h 1995"/>
                                  <a:gd name="T28" fmla="*/ 565 w 1995"/>
                                  <a:gd name="T29" fmla="*/ 98 h 1995"/>
                                  <a:gd name="T30" fmla="*/ 748 w 1995"/>
                                  <a:gd name="T31" fmla="*/ 31 h 1995"/>
                                  <a:gd name="T32" fmla="*/ 946 w 1995"/>
                                  <a:gd name="T33" fmla="*/ 1 h 1995"/>
                                  <a:gd name="T34" fmla="*/ 1049 w 1995"/>
                                  <a:gd name="T35" fmla="*/ 1 h 1995"/>
                                  <a:gd name="T36" fmla="*/ 1247 w 1995"/>
                                  <a:gd name="T37" fmla="*/ 31 h 1995"/>
                                  <a:gd name="T38" fmla="*/ 1431 w 1995"/>
                                  <a:gd name="T39" fmla="*/ 98 h 1995"/>
                                  <a:gd name="T40" fmla="*/ 1594 w 1995"/>
                                  <a:gd name="T41" fmla="*/ 198 h 1995"/>
                                  <a:gd name="T42" fmla="*/ 1737 w 1995"/>
                                  <a:gd name="T43" fmla="*/ 327 h 1995"/>
                                  <a:gd name="T44" fmla="*/ 1851 w 1995"/>
                                  <a:gd name="T45" fmla="*/ 481 h 1995"/>
                                  <a:gd name="T46" fmla="*/ 1935 w 1995"/>
                                  <a:gd name="T47" fmla="*/ 655 h 1995"/>
                                  <a:gd name="T48" fmla="*/ 1985 w 1995"/>
                                  <a:gd name="T49" fmla="*/ 846 h 1995"/>
                                  <a:gd name="T50" fmla="*/ 1995 w 1995"/>
                                  <a:gd name="T51" fmla="*/ 998 h 1995"/>
                                  <a:gd name="T52" fmla="*/ 1985 w 1995"/>
                                  <a:gd name="T53" fmla="*/ 1150 h 1995"/>
                                  <a:gd name="T54" fmla="*/ 1935 w 1995"/>
                                  <a:gd name="T55" fmla="*/ 1340 h 1995"/>
                                  <a:gd name="T56" fmla="*/ 1851 w 1995"/>
                                  <a:gd name="T57" fmla="*/ 1515 h 1995"/>
                                  <a:gd name="T58" fmla="*/ 1737 w 1995"/>
                                  <a:gd name="T59" fmla="*/ 1668 h 1995"/>
                                  <a:gd name="T60" fmla="*/ 1594 w 1995"/>
                                  <a:gd name="T61" fmla="*/ 1798 h 1995"/>
                                  <a:gd name="T62" fmla="*/ 1431 w 1995"/>
                                  <a:gd name="T63" fmla="*/ 1898 h 1995"/>
                                  <a:gd name="T64" fmla="*/ 1247 w 1995"/>
                                  <a:gd name="T65" fmla="*/ 1964 h 1995"/>
                                  <a:gd name="T66" fmla="*/ 1049 w 1995"/>
                                  <a:gd name="T67" fmla="*/ 1993 h 19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1995" h="1995">
                                    <a:moveTo>
                                      <a:pt x="998" y="1995"/>
                                    </a:moveTo>
                                    <a:lnTo>
                                      <a:pt x="946" y="1993"/>
                                    </a:lnTo>
                                    <a:lnTo>
                                      <a:pt x="847" y="1984"/>
                                    </a:lnTo>
                                    <a:lnTo>
                                      <a:pt x="748" y="1964"/>
                                    </a:lnTo>
                                    <a:lnTo>
                                      <a:pt x="655" y="1935"/>
                                    </a:lnTo>
                                    <a:lnTo>
                                      <a:pt x="565" y="1898"/>
                                    </a:lnTo>
                                    <a:lnTo>
                                      <a:pt x="481" y="1851"/>
                                    </a:lnTo>
                                    <a:lnTo>
                                      <a:pt x="401" y="1798"/>
                                    </a:lnTo>
                                    <a:lnTo>
                                      <a:pt x="327" y="1735"/>
                                    </a:lnTo>
                                    <a:lnTo>
                                      <a:pt x="259" y="1668"/>
                                    </a:lnTo>
                                    <a:lnTo>
                                      <a:pt x="198" y="1594"/>
                                    </a:lnTo>
                                    <a:lnTo>
                                      <a:pt x="145" y="1515"/>
                                    </a:lnTo>
                                    <a:lnTo>
                                      <a:pt x="99" y="1430"/>
                                    </a:lnTo>
                                    <a:lnTo>
                                      <a:pt x="61" y="1340"/>
                                    </a:lnTo>
                                    <a:lnTo>
                                      <a:pt x="31" y="1247"/>
                                    </a:lnTo>
                                    <a:lnTo>
                                      <a:pt x="12" y="1150"/>
                                    </a:lnTo>
                                    <a:lnTo>
                                      <a:pt x="1" y="1049"/>
                                    </a:lnTo>
                                    <a:lnTo>
                                      <a:pt x="0" y="998"/>
                                    </a:lnTo>
                                    <a:lnTo>
                                      <a:pt x="1" y="946"/>
                                    </a:lnTo>
                                    <a:lnTo>
                                      <a:pt x="12" y="846"/>
                                    </a:lnTo>
                                    <a:lnTo>
                                      <a:pt x="31" y="748"/>
                                    </a:lnTo>
                                    <a:lnTo>
                                      <a:pt x="61" y="655"/>
                                    </a:lnTo>
                                    <a:lnTo>
                                      <a:pt x="99" y="565"/>
                                    </a:lnTo>
                                    <a:lnTo>
                                      <a:pt x="145" y="481"/>
                                    </a:lnTo>
                                    <a:lnTo>
                                      <a:pt x="198" y="400"/>
                                    </a:lnTo>
                                    <a:lnTo>
                                      <a:pt x="259" y="327"/>
                                    </a:lnTo>
                                    <a:lnTo>
                                      <a:pt x="327" y="259"/>
                                    </a:lnTo>
                                    <a:lnTo>
                                      <a:pt x="401" y="198"/>
                                    </a:lnTo>
                                    <a:lnTo>
                                      <a:pt x="481" y="145"/>
                                    </a:lnTo>
                                    <a:lnTo>
                                      <a:pt x="565" y="98"/>
                                    </a:lnTo>
                                    <a:lnTo>
                                      <a:pt x="655" y="61"/>
                                    </a:lnTo>
                                    <a:lnTo>
                                      <a:pt x="748" y="31"/>
                                    </a:lnTo>
                                    <a:lnTo>
                                      <a:pt x="847" y="12"/>
                                    </a:lnTo>
                                    <a:lnTo>
                                      <a:pt x="946" y="1"/>
                                    </a:lnTo>
                                    <a:lnTo>
                                      <a:pt x="998" y="0"/>
                                    </a:lnTo>
                                    <a:lnTo>
                                      <a:pt x="1049" y="1"/>
                                    </a:lnTo>
                                    <a:lnTo>
                                      <a:pt x="1150" y="12"/>
                                    </a:lnTo>
                                    <a:lnTo>
                                      <a:pt x="1247" y="31"/>
                                    </a:lnTo>
                                    <a:lnTo>
                                      <a:pt x="1340" y="61"/>
                                    </a:lnTo>
                                    <a:lnTo>
                                      <a:pt x="1431" y="98"/>
                                    </a:lnTo>
                                    <a:lnTo>
                                      <a:pt x="1515" y="145"/>
                                    </a:lnTo>
                                    <a:lnTo>
                                      <a:pt x="1594" y="198"/>
                                    </a:lnTo>
                                    <a:lnTo>
                                      <a:pt x="1668" y="259"/>
                                    </a:lnTo>
                                    <a:lnTo>
                                      <a:pt x="1737" y="327"/>
                                    </a:lnTo>
                                    <a:lnTo>
                                      <a:pt x="1798" y="400"/>
                                    </a:lnTo>
                                    <a:lnTo>
                                      <a:pt x="1851" y="481"/>
                                    </a:lnTo>
                                    <a:lnTo>
                                      <a:pt x="1898" y="565"/>
                                    </a:lnTo>
                                    <a:lnTo>
                                      <a:pt x="1935" y="655"/>
                                    </a:lnTo>
                                    <a:lnTo>
                                      <a:pt x="1964" y="748"/>
                                    </a:lnTo>
                                    <a:lnTo>
                                      <a:pt x="1985" y="846"/>
                                    </a:lnTo>
                                    <a:lnTo>
                                      <a:pt x="1995" y="946"/>
                                    </a:lnTo>
                                    <a:lnTo>
                                      <a:pt x="1995" y="998"/>
                                    </a:lnTo>
                                    <a:lnTo>
                                      <a:pt x="1995" y="1049"/>
                                    </a:lnTo>
                                    <a:lnTo>
                                      <a:pt x="1985" y="1150"/>
                                    </a:lnTo>
                                    <a:lnTo>
                                      <a:pt x="1964" y="1247"/>
                                    </a:lnTo>
                                    <a:lnTo>
                                      <a:pt x="1935" y="1340"/>
                                    </a:lnTo>
                                    <a:lnTo>
                                      <a:pt x="1898" y="1430"/>
                                    </a:lnTo>
                                    <a:lnTo>
                                      <a:pt x="1851" y="1515"/>
                                    </a:lnTo>
                                    <a:lnTo>
                                      <a:pt x="1798" y="1594"/>
                                    </a:lnTo>
                                    <a:lnTo>
                                      <a:pt x="1737" y="1668"/>
                                    </a:lnTo>
                                    <a:lnTo>
                                      <a:pt x="1668" y="1735"/>
                                    </a:lnTo>
                                    <a:lnTo>
                                      <a:pt x="1594" y="1798"/>
                                    </a:lnTo>
                                    <a:lnTo>
                                      <a:pt x="1515" y="1851"/>
                                    </a:lnTo>
                                    <a:lnTo>
                                      <a:pt x="1431" y="1898"/>
                                    </a:lnTo>
                                    <a:lnTo>
                                      <a:pt x="1340" y="1935"/>
                                    </a:lnTo>
                                    <a:lnTo>
                                      <a:pt x="1247" y="1964"/>
                                    </a:lnTo>
                                    <a:lnTo>
                                      <a:pt x="1150" y="1984"/>
                                    </a:lnTo>
                                    <a:lnTo>
                                      <a:pt x="1049" y="1993"/>
                                    </a:lnTo>
                                    <a:lnTo>
                                      <a:pt x="998" y="1995"/>
                                    </a:lnTo>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90434970" name="Freeform 589">
                              <a:extLst>
                                <a:ext uri="{FF2B5EF4-FFF2-40B4-BE49-F238E27FC236}">
                                  <a16:creationId xmlns:a16="http://schemas.microsoft.com/office/drawing/2014/main" id="{D6AC5110-D733-5A13-DE0B-BD339519D4B6}"/>
                                </a:ext>
                              </a:extLst>
                            </wps:cNvPr>
                            <wps:cNvSpPr>
                              <a:spLocks/>
                            </wps:cNvSpPr>
                            <wps:spPr bwMode="auto">
                              <a:xfrm>
                                <a:off x="871814" y="1245428"/>
                                <a:ext cx="160270" cy="392385"/>
                              </a:xfrm>
                              <a:custGeom>
                                <a:avLst/>
                                <a:gdLst>
                                  <a:gd name="T0" fmla="*/ 462 w 462"/>
                                  <a:gd name="T1" fmla="*/ 981 h 1135"/>
                                  <a:gd name="T2" fmla="*/ 460 w 462"/>
                                  <a:gd name="T3" fmla="*/ 985 h 1135"/>
                                  <a:gd name="T4" fmla="*/ 457 w 462"/>
                                  <a:gd name="T5" fmla="*/ 989 h 1135"/>
                                  <a:gd name="T6" fmla="*/ 443 w 462"/>
                                  <a:gd name="T7" fmla="*/ 1007 h 1135"/>
                                  <a:gd name="T8" fmla="*/ 427 w 462"/>
                                  <a:gd name="T9" fmla="*/ 1025 h 1135"/>
                                  <a:gd name="T10" fmla="*/ 418 w 462"/>
                                  <a:gd name="T11" fmla="*/ 1037 h 1135"/>
                                  <a:gd name="T12" fmla="*/ 409 w 462"/>
                                  <a:gd name="T13" fmla="*/ 1048 h 1135"/>
                                  <a:gd name="T14" fmla="*/ 408 w 462"/>
                                  <a:gd name="T15" fmla="*/ 1050 h 1135"/>
                                  <a:gd name="T16" fmla="*/ 408 w 462"/>
                                  <a:gd name="T17" fmla="*/ 1050 h 1135"/>
                                  <a:gd name="T18" fmla="*/ 396 w 462"/>
                                  <a:gd name="T19" fmla="*/ 1064 h 1135"/>
                                  <a:gd name="T20" fmla="*/ 383 w 462"/>
                                  <a:gd name="T21" fmla="*/ 1078 h 1135"/>
                                  <a:gd name="T22" fmla="*/ 369 w 462"/>
                                  <a:gd name="T23" fmla="*/ 1095 h 1135"/>
                                  <a:gd name="T24" fmla="*/ 355 w 462"/>
                                  <a:gd name="T25" fmla="*/ 1110 h 1135"/>
                                  <a:gd name="T26" fmla="*/ 343 w 462"/>
                                  <a:gd name="T27" fmla="*/ 1123 h 1135"/>
                                  <a:gd name="T28" fmla="*/ 332 w 462"/>
                                  <a:gd name="T29" fmla="*/ 1135 h 1135"/>
                                  <a:gd name="T30" fmla="*/ 276 w 462"/>
                                  <a:gd name="T31" fmla="*/ 1062 h 1135"/>
                                  <a:gd name="T32" fmla="*/ 177 w 462"/>
                                  <a:gd name="T33" fmla="*/ 908 h 1135"/>
                                  <a:gd name="T34" fmla="*/ 94 w 462"/>
                                  <a:gd name="T35" fmla="*/ 745 h 1135"/>
                                  <a:gd name="T36" fmla="*/ 27 w 462"/>
                                  <a:gd name="T37" fmla="*/ 573 h 1135"/>
                                  <a:gd name="T38" fmla="*/ 0 w 462"/>
                                  <a:gd name="T39" fmla="*/ 483 h 1135"/>
                                  <a:gd name="T40" fmla="*/ 36 w 462"/>
                                  <a:gd name="T41" fmla="*/ 417 h 1135"/>
                                  <a:gd name="T42" fmla="*/ 65 w 462"/>
                                  <a:gd name="T43" fmla="*/ 348 h 1135"/>
                                  <a:gd name="T44" fmla="*/ 68 w 462"/>
                                  <a:gd name="T45" fmla="*/ 341 h 1135"/>
                                  <a:gd name="T46" fmla="*/ 71 w 462"/>
                                  <a:gd name="T47" fmla="*/ 333 h 1135"/>
                                  <a:gd name="T48" fmla="*/ 81 w 462"/>
                                  <a:gd name="T49" fmla="*/ 303 h 1135"/>
                                  <a:gd name="T50" fmla="*/ 90 w 462"/>
                                  <a:gd name="T51" fmla="*/ 273 h 1135"/>
                                  <a:gd name="T52" fmla="*/ 94 w 462"/>
                                  <a:gd name="T53" fmla="*/ 263 h 1135"/>
                                  <a:gd name="T54" fmla="*/ 97 w 462"/>
                                  <a:gd name="T55" fmla="*/ 252 h 1135"/>
                                  <a:gd name="T56" fmla="*/ 100 w 462"/>
                                  <a:gd name="T57" fmla="*/ 242 h 1135"/>
                                  <a:gd name="T58" fmla="*/ 102 w 462"/>
                                  <a:gd name="T59" fmla="*/ 232 h 1135"/>
                                  <a:gd name="T60" fmla="*/ 105 w 462"/>
                                  <a:gd name="T61" fmla="*/ 223 h 1135"/>
                                  <a:gd name="T62" fmla="*/ 106 w 462"/>
                                  <a:gd name="T63" fmla="*/ 214 h 1135"/>
                                  <a:gd name="T64" fmla="*/ 110 w 462"/>
                                  <a:gd name="T65" fmla="*/ 201 h 1135"/>
                                  <a:gd name="T66" fmla="*/ 112 w 462"/>
                                  <a:gd name="T67" fmla="*/ 189 h 1135"/>
                                  <a:gd name="T68" fmla="*/ 112 w 462"/>
                                  <a:gd name="T69" fmla="*/ 182 h 1135"/>
                                  <a:gd name="T70" fmla="*/ 114 w 462"/>
                                  <a:gd name="T71" fmla="*/ 177 h 1135"/>
                                  <a:gd name="T72" fmla="*/ 116 w 462"/>
                                  <a:gd name="T73" fmla="*/ 166 h 1135"/>
                                  <a:gd name="T74" fmla="*/ 119 w 462"/>
                                  <a:gd name="T75" fmla="*/ 153 h 1135"/>
                                  <a:gd name="T76" fmla="*/ 125 w 462"/>
                                  <a:gd name="T77" fmla="*/ 109 h 1135"/>
                                  <a:gd name="T78" fmla="*/ 129 w 462"/>
                                  <a:gd name="T79" fmla="*/ 64 h 1135"/>
                                  <a:gd name="T80" fmla="*/ 131 w 462"/>
                                  <a:gd name="T81" fmla="*/ 53 h 1135"/>
                                  <a:gd name="T82" fmla="*/ 131 w 462"/>
                                  <a:gd name="T83" fmla="*/ 41 h 1135"/>
                                  <a:gd name="T84" fmla="*/ 131 w 462"/>
                                  <a:gd name="T85" fmla="*/ 39 h 1135"/>
                                  <a:gd name="T86" fmla="*/ 131 w 462"/>
                                  <a:gd name="T87" fmla="*/ 35 h 1135"/>
                                  <a:gd name="T88" fmla="*/ 132 w 462"/>
                                  <a:gd name="T89" fmla="*/ 26 h 1135"/>
                                  <a:gd name="T90" fmla="*/ 132 w 462"/>
                                  <a:gd name="T91" fmla="*/ 17 h 1135"/>
                                  <a:gd name="T92" fmla="*/ 132 w 462"/>
                                  <a:gd name="T93" fmla="*/ 7 h 1135"/>
                                  <a:gd name="T94" fmla="*/ 132 w 462"/>
                                  <a:gd name="T95" fmla="*/ 0 h 1135"/>
                                  <a:gd name="T96" fmla="*/ 133 w 462"/>
                                  <a:gd name="T97" fmla="*/ 68 h 1135"/>
                                  <a:gd name="T98" fmla="*/ 145 w 462"/>
                                  <a:gd name="T99" fmla="*/ 204 h 1135"/>
                                  <a:gd name="T100" fmla="*/ 168 w 462"/>
                                  <a:gd name="T101" fmla="*/ 335 h 1135"/>
                                  <a:gd name="T102" fmla="*/ 201 w 462"/>
                                  <a:gd name="T103" fmla="*/ 464 h 1135"/>
                                  <a:gd name="T104" fmla="*/ 243 w 462"/>
                                  <a:gd name="T105" fmla="*/ 587 h 1135"/>
                                  <a:gd name="T106" fmla="*/ 295 w 462"/>
                                  <a:gd name="T107" fmla="*/ 706 h 1135"/>
                                  <a:gd name="T108" fmla="*/ 355 w 462"/>
                                  <a:gd name="T109" fmla="*/ 820 h 1135"/>
                                  <a:gd name="T110" fmla="*/ 425 w 462"/>
                                  <a:gd name="T111" fmla="*/ 929 h 1135"/>
                                  <a:gd name="T112" fmla="*/ 462 w 462"/>
                                  <a:gd name="T113" fmla="*/ 981 h 1135"/>
                                  <a:gd name="T114" fmla="*/ 462 w 462"/>
                                  <a:gd name="T115" fmla="*/ 981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 h="1135">
                                    <a:moveTo>
                                      <a:pt x="462" y="981"/>
                                    </a:moveTo>
                                    <a:lnTo>
                                      <a:pt x="460" y="985"/>
                                    </a:lnTo>
                                    <a:lnTo>
                                      <a:pt x="457" y="989"/>
                                    </a:lnTo>
                                    <a:lnTo>
                                      <a:pt x="443" y="1007"/>
                                    </a:lnTo>
                                    <a:lnTo>
                                      <a:pt x="427" y="1025"/>
                                    </a:lnTo>
                                    <a:lnTo>
                                      <a:pt x="418" y="1037"/>
                                    </a:lnTo>
                                    <a:lnTo>
                                      <a:pt x="409" y="1048"/>
                                    </a:lnTo>
                                    <a:lnTo>
                                      <a:pt x="408" y="1050"/>
                                    </a:lnTo>
                                    <a:lnTo>
                                      <a:pt x="408" y="1050"/>
                                    </a:lnTo>
                                    <a:lnTo>
                                      <a:pt x="396" y="1064"/>
                                    </a:lnTo>
                                    <a:lnTo>
                                      <a:pt x="383" y="1078"/>
                                    </a:lnTo>
                                    <a:lnTo>
                                      <a:pt x="369" y="1095"/>
                                    </a:lnTo>
                                    <a:lnTo>
                                      <a:pt x="355" y="1110"/>
                                    </a:lnTo>
                                    <a:lnTo>
                                      <a:pt x="343" y="1123"/>
                                    </a:lnTo>
                                    <a:lnTo>
                                      <a:pt x="332" y="1135"/>
                                    </a:lnTo>
                                    <a:lnTo>
                                      <a:pt x="276" y="1062"/>
                                    </a:lnTo>
                                    <a:lnTo>
                                      <a:pt x="177" y="908"/>
                                    </a:lnTo>
                                    <a:lnTo>
                                      <a:pt x="94" y="745"/>
                                    </a:lnTo>
                                    <a:lnTo>
                                      <a:pt x="27" y="573"/>
                                    </a:lnTo>
                                    <a:lnTo>
                                      <a:pt x="0" y="483"/>
                                    </a:lnTo>
                                    <a:lnTo>
                                      <a:pt x="36" y="417"/>
                                    </a:lnTo>
                                    <a:lnTo>
                                      <a:pt x="65" y="348"/>
                                    </a:lnTo>
                                    <a:lnTo>
                                      <a:pt x="68" y="341"/>
                                    </a:lnTo>
                                    <a:lnTo>
                                      <a:pt x="71" y="333"/>
                                    </a:lnTo>
                                    <a:lnTo>
                                      <a:pt x="81" y="303"/>
                                    </a:lnTo>
                                    <a:lnTo>
                                      <a:pt x="90" y="273"/>
                                    </a:lnTo>
                                    <a:lnTo>
                                      <a:pt x="94" y="263"/>
                                    </a:lnTo>
                                    <a:lnTo>
                                      <a:pt x="97" y="252"/>
                                    </a:lnTo>
                                    <a:lnTo>
                                      <a:pt x="100" y="242"/>
                                    </a:lnTo>
                                    <a:lnTo>
                                      <a:pt x="102" y="232"/>
                                    </a:lnTo>
                                    <a:lnTo>
                                      <a:pt x="105" y="223"/>
                                    </a:lnTo>
                                    <a:lnTo>
                                      <a:pt x="106" y="214"/>
                                    </a:lnTo>
                                    <a:lnTo>
                                      <a:pt x="110" y="201"/>
                                    </a:lnTo>
                                    <a:lnTo>
                                      <a:pt x="112" y="189"/>
                                    </a:lnTo>
                                    <a:lnTo>
                                      <a:pt x="112" y="182"/>
                                    </a:lnTo>
                                    <a:lnTo>
                                      <a:pt x="114" y="177"/>
                                    </a:lnTo>
                                    <a:lnTo>
                                      <a:pt x="116" y="166"/>
                                    </a:lnTo>
                                    <a:lnTo>
                                      <a:pt x="119" y="153"/>
                                    </a:lnTo>
                                    <a:lnTo>
                                      <a:pt x="125" y="109"/>
                                    </a:lnTo>
                                    <a:lnTo>
                                      <a:pt x="129" y="64"/>
                                    </a:lnTo>
                                    <a:lnTo>
                                      <a:pt x="131" y="53"/>
                                    </a:lnTo>
                                    <a:lnTo>
                                      <a:pt x="131" y="41"/>
                                    </a:lnTo>
                                    <a:lnTo>
                                      <a:pt x="131" y="39"/>
                                    </a:lnTo>
                                    <a:lnTo>
                                      <a:pt x="131" y="35"/>
                                    </a:lnTo>
                                    <a:lnTo>
                                      <a:pt x="132" y="26"/>
                                    </a:lnTo>
                                    <a:lnTo>
                                      <a:pt x="132" y="17"/>
                                    </a:lnTo>
                                    <a:lnTo>
                                      <a:pt x="132" y="7"/>
                                    </a:lnTo>
                                    <a:lnTo>
                                      <a:pt x="132" y="0"/>
                                    </a:lnTo>
                                    <a:lnTo>
                                      <a:pt x="133" y="68"/>
                                    </a:lnTo>
                                    <a:lnTo>
                                      <a:pt x="145" y="204"/>
                                    </a:lnTo>
                                    <a:lnTo>
                                      <a:pt x="168" y="335"/>
                                    </a:lnTo>
                                    <a:lnTo>
                                      <a:pt x="201" y="464"/>
                                    </a:lnTo>
                                    <a:lnTo>
                                      <a:pt x="243" y="587"/>
                                    </a:lnTo>
                                    <a:lnTo>
                                      <a:pt x="295" y="706"/>
                                    </a:lnTo>
                                    <a:lnTo>
                                      <a:pt x="355" y="820"/>
                                    </a:lnTo>
                                    <a:lnTo>
                                      <a:pt x="425" y="929"/>
                                    </a:lnTo>
                                    <a:lnTo>
                                      <a:pt x="462" y="981"/>
                                    </a:lnTo>
                                    <a:lnTo>
                                      <a:pt x="462" y="981"/>
                                    </a:lnTo>
                                    <a:close/>
                                  </a:path>
                                </a:pathLst>
                              </a:custGeom>
                              <a:solidFill>
                                <a:schemeClr val="accent5">
                                  <a:lumMod val="75000"/>
                                </a:schemeClr>
                              </a:solidFill>
                              <a:ln>
                                <a:noFill/>
                              </a:ln>
                            </wps:spPr>
                            <wps:bodyPr vert="horz" wrap="square" lIns="91440" tIns="45720" rIns="91440" bIns="45720" numCol="1" anchor="t" anchorCtr="0" compatLnSpc="1">
                              <a:prstTxWarp prst="textNoShape">
                                <a:avLst/>
                              </a:prstTxWarp>
                            </wps:bodyPr>
                          </wps:wsp>
                          <wps:wsp>
                            <wps:cNvPr id="353643705" name="Freeform 590">
                              <a:extLst>
                                <a:ext uri="{FF2B5EF4-FFF2-40B4-BE49-F238E27FC236}">
                                  <a16:creationId xmlns:a16="http://schemas.microsoft.com/office/drawing/2014/main" id="{89547473-B0AB-EAAC-B05B-5F99F96A249B}"/>
                                </a:ext>
                              </a:extLst>
                            </wps:cNvPr>
                            <wps:cNvSpPr>
                              <a:spLocks/>
                            </wps:cNvSpPr>
                            <wps:spPr bwMode="auto">
                              <a:xfrm>
                                <a:off x="871814" y="1245428"/>
                                <a:ext cx="160270" cy="392385"/>
                              </a:xfrm>
                              <a:custGeom>
                                <a:avLst/>
                                <a:gdLst>
                                  <a:gd name="T0" fmla="*/ 132 w 462"/>
                                  <a:gd name="T1" fmla="*/ 0 h 1135"/>
                                  <a:gd name="T2" fmla="*/ 132 w 462"/>
                                  <a:gd name="T3" fmla="*/ 7 h 1135"/>
                                  <a:gd name="T4" fmla="*/ 132 w 462"/>
                                  <a:gd name="T5" fmla="*/ 17 h 1135"/>
                                  <a:gd name="T6" fmla="*/ 132 w 462"/>
                                  <a:gd name="T7" fmla="*/ 26 h 1135"/>
                                  <a:gd name="T8" fmla="*/ 131 w 462"/>
                                  <a:gd name="T9" fmla="*/ 35 h 1135"/>
                                  <a:gd name="T10" fmla="*/ 131 w 462"/>
                                  <a:gd name="T11" fmla="*/ 39 h 1135"/>
                                  <a:gd name="T12" fmla="*/ 131 w 462"/>
                                  <a:gd name="T13" fmla="*/ 41 h 1135"/>
                                  <a:gd name="T14" fmla="*/ 131 w 462"/>
                                  <a:gd name="T15" fmla="*/ 53 h 1135"/>
                                  <a:gd name="T16" fmla="*/ 129 w 462"/>
                                  <a:gd name="T17" fmla="*/ 64 h 1135"/>
                                  <a:gd name="T18" fmla="*/ 125 w 462"/>
                                  <a:gd name="T19" fmla="*/ 109 h 1135"/>
                                  <a:gd name="T20" fmla="*/ 119 w 462"/>
                                  <a:gd name="T21" fmla="*/ 153 h 1135"/>
                                  <a:gd name="T22" fmla="*/ 116 w 462"/>
                                  <a:gd name="T23" fmla="*/ 166 h 1135"/>
                                  <a:gd name="T24" fmla="*/ 114 w 462"/>
                                  <a:gd name="T25" fmla="*/ 177 h 1135"/>
                                  <a:gd name="T26" fmla="*/ 112 w 462"/>
                                  <a:gd name="T27" fmla="*/ 182 h 1135"/>
                                  <a:gd name="T28" fmla="*/ 112 w 462"/>
                                  <a:gd name="T29" fmla="*/ 189 h 1135"/>
                                  <a:gd name="T30" fmla="*/ 110 w 462"/>
                                  <a:gd name="T31" fmla="*/ 201 h 1135"/>
                                  <a:gd name="T32" fmla="*/ 106 w 462"/>
                                  <a:gd name="T33" fmla="*/ 214 h 1135"/>
                                  <a:gd name="T34" fmla="*/ 105 w 462"/>
                                  <a:gd name="T35" fmla="*/ 223 h 1135"/>
                                  <a:gd name="T36" fmla="*/ 102 w 462"/>
                                  <a:gd name="T37" fmla="*/ 232 h 1135"/>
                                  <a:gd name="T38" fmla="*/ 100 w 462"/>
                                  <a:gd name="T39" fmla="*/ 242 h 1135"/>
                                  <a:gd name="T40" fmla="*/ 97 w 462"/>
                                  <a:gd name="T41" fmla="*/ 252 h 1135"/>
                                  <a:gd name="T42" fmla="*/ 94 w 462"/>
                                  <a:gd name="T43" fmla="*/ 263 h 1135"/>
                                  <a:gd name="T44" fmla="*/ 90 w 462"/>
                                  <a:gd name="T45" fmla="*/ 273 h 1135"/>
                                  <a:gd name="T46" fmla="*/ 81 w 462"/>
                                  <a:gd name="T47" fmla="*/ 303 h 1135"/>
                                  <a:gd name="T48" fmla="*/ 71 w 462"/>
                                  <a:gd name="T49" fmla="*/ 333 h 1135"/>
                                  <a:gd name="T50" fmla="*/ 65 w 462"/>
                                  <a:gd name="T51" fmla="*/ 348 h 1135"/>
                                  <a:gd name="T52" fmla="*/ 36 w 462"/>
                                  <a:gd name="T53" fmla="*/ 417 h 1135"/>
                                  <a:gd name="T54" fmla="*/ 0 w 462"/>
                                  <a:gd name="T55" fmla="*/ 483 h 1135"/>
                                  <a:gd name="T56" fmla="*/ 27 w 462"/>
                                  <a:gd name="T57" fmla="*/ 573 h 1135"/>
                                  <a:gd name="T58" fmla="*/ 94 w 462"/>
                                  <a:gd name="T59" fmla="*/ 745 h 1135"/>
                                  <a:gd name="T60" fmla="*/ 177 w 462"/>
                                  <a:gd name="T61" fmla="*/ 908 h 1135"/>
                                  <a:gd name="T62" fmla="*/ 276 w 462"/>
                                  <a:gd name="T63" fmla="*/ 1062 h 1135"/>
                                  <a:gd name="T64" fmla="*/ 332 w 462"/>
                                  <a:gd name="T65" fmla="*/ 1135 h 1135"/>
                                  <a:gd name="T66" fmla="*/ 343 w 462"/>
                                  <a:gd name="T67" fmla="*/ 1123 h 1135"/>
                                  <a:gd name="T68" fmla="*/ 355 w 462"/>
                                  <a:gd name="T69" fmla="*/ 1110 h 1135"/>
                                  <a:gd name="T70" fmla="*/ 369 w 462"/>
                                  <a:gd name="T71" fmla="*/ 1095 h 1135"/>
                                  <a:gd name="T72" fmla="*/ 383 w 462"/>
                                  <a:gd name="T73" fmla="*/ 1078 h 1135"/>
                                  <a:gd name="T74" fmla="*/ 396 w 462"/>
                                  <a:gd name="T75" fmla="*/ 1064 h 1135"/>
                                  <a:gd name="T76" fmla="*/ 408 w 462"/>
                                  <a:gd name="T77" fmla="*/ 1050 h 1135"/>
                                  <a:gd name="T78" fmla="*/ 408 w 462"/>
                                  <a:gd name="T79" fmla="*/ 1050 h 1135"/>
                                  <a:gd name="T80" fmla="*/ 409 w 462"/>
                                  <a:gd name="T81" fmla="*/ 1048 h 1135"/>
                                  <a:gd name="T82" fmla="*/ 418 w 462"/>
                                  <a:gd name="T83" fmla="*/ 1037 h 1135"/>
                                  <a:gd name="T84" fmla="*/ 427 w 462"/>
                                  <a:gd name="T85" fmla="*/ 1025 h 1135"/>
                                  <a:gd name="T86" fmla="*/ 443 w 462"/>
                                  <a:gd name="T87" fmla="*/ 1007 h 1135"/>
                                  <a:gd name="T88" fmla="*/ 457 w 462"/>
                                  <a:gd name="T89" fmla="*/ 989 h 1135"/>
                                  <a:gd name="T90" fmla="*/ 460 w 462"/>
                                  <a:gd name="T91" fmla="*/ 985 h 1135"/>
                                  <a:gd name="T92" fmla="*/ 462 w 462"/>
                                  <a:gd name="T93" fmla="*/ 981 h 1135"/>
                                  <a:gd name="T94" fmla="*/ 425 w 462"/>
                                  <a:gd name="T95" fmla="*/ 929 h 1135"/>
                                  <a:gd name="T96" fmla="*/ 355 w 462"/>
                                  <a:gd name="T97" fmla="*/ 820 h 1135"/>
                                  <a:gd name="T98" fmla="*/ 295 w 462"/>
                                  <a:gd name="T99" fmla="*/ 706 h 1135"/>
                                  <a:gd name="T100" fmla="*/ 243 w 462"/>
                                  <a:gd name="T101" fmla="*/ 587 h 1135"/>
                                  <a:gd name="T102" fmla="*/ 201 w 462"/>
                                  <a:gd name="T103" fmla="*/ 464 h 1135"/>
                                  <a:gd name="T104" fmla="*/ 168 w 462"/>
                                  <a:gd name="T105" fmla="*/ 335 h 1135"/>
                                  <a:gd name="T106" fmla="*/ 145 w 462"/>
                                  <a:gd name="T107" fmla="*/ 204 h 1135"/>
                                  <a:gd name="T108" fmla="*/ 133 w 462"/>
                                  <a:gd name="T109" fmla="*/ 68 h 1135"/>
                                  <a:gd name="T110" fmla="*/ 132 w 462"/>
                                  <a:gd name="T111" fmla="*/ 0 h 1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62" h="1135">
                                    <a:moveTo>
                                      <a:pt x="132" y="0"/>
                                    </a:moveTo>
                                    <a:lnTo>
                                      <a:pt x="132" y="7"/>
                                    </a:lnTo>
                                    <a:lnTo>
                                      <a:pt x="132" y="17"/>
                                    </a:lnTo>
                                    <a:lnTo>
                                      <a:pt x="132" y="26"/>
                                    </a:lnTo>
                                    <a:lnTo>
                                      <a:pt x="131" y="35"/>
                                    </a:lnTo>
                                    <a:lnTo>
                                      <a:pt x="131" y="39"/>
                                    </a:lnTo>
                                    <a:lnTo>
                                      <a:pt x="131" y="41"/>
                                    </a:lnTo>
                                    <a:lnTo>
                                      <a:pt x="131" y="53"/>
                                    </a:lnTo>
                                    <a:lnTo>
                                      <a:pt x="129" y="64"/>
                                    </a:lnTo>
                                    <a:lnTo>
                                      <a:pt x="125" y="109"/>
                                    </a:lnTo>
                                    <a:lnTo>
                                      <a:pt x="119" y="153"/>
                                    </a:lnTo>
                                    <a:lnTo>
                                      <a:pt x="116" y="166"/>
                                    </a:lnTo>
                                    <a:lnTo>
                                      <a:pt x="114" y="177"/>
                                    </a:lnTo>
                                    <a:lnTo>
                                      <a:pt x="112" y="182"/>
                                    </a:lnTo>
                                    <a:lnTo>
                                      <a:pt x="112" y="189"/>
                                    </a:lnTo>
                                    <a:lnTo>
                                      <a:pt x="110" y="201"/>
                                    </a:lnTo>
                                    <a:lnTo>
                                      <a:pt x="106" y="214"/>
                                    </a:lnTo>
                                    <a:lnTo>
                                      <a:pt x="105" y="223"/>
                                    </a:lnTo>
                                    <a:lnTo>
                                      <a:pt x="102" y="232"/>
                                    </a:lnTo>
                                    <a:lnTo>
                                      <a:pt x="100" y="242"/>
                                    </a:lnTo>
                                    <a:lnTo>
                                      <a:pt x="97" y="252"/>
                                    </a:lnTo>
                                    <a:lnTo>
                                      <a:pt x="94" y="263"/>
                                    </a:lnTo>
                                    <a:lnTo>
                                      <a:pt x="90" y="273"/>
                                    </a:lnTo>
                                    <a:lnTo>
                                      <a:pt x="81" y="303"/>
                                    </a:lnTo>
                                    <a:lnTo>
                                      <a:pt x="71" y="333"/>
                                    </a:lnTo>
                                    <a:lnTo>
                                      <a:pt x="65" y="348"/>
                                    </a:lnTo>
                                    <a:lnTo>
                                      <a:pt x="36" y="417"/>
                                    </a:lnTo>
                                    <a:lnTo>
                                      <a:pt x="0" y="483"/>
                                    </a:lnTo>
                                    <a:lnTo>
                                      <a:pt x="27" y="573"/>
                                    </a:lnTo>
                                    <a:lnTo>
                                      <a:pt x="94" y="745"/>
                                    </a:lnTo>
                                    <a:lnTo>
                                      <a:pt x="177" y="908"/>
                                    </a:lnTo>
                                    <a:lnTo>
                                      <a:pt x="276" y="1062"/>
                                    </a:lnTo>
                                    <a:lnTo>
                                      <a:pt x="332" y="1135"/>
                                    </a:lnTo>
                                    <a:lnTo>
                                      <a:pt x="343" y="1123"/>
                                    </a:lnTo>
                                    <a:lnTo>
                                      <a:pt x="355" y="1110"/>
                                    </a:lnTo>
                                    <a:lnTo>
                                      <a:pt x="369" y="1095"/>
                                    </a:lnTo>
                                    <a:lnTo>
                                      <a:pt x="383" y="1078"/>
                                    </a:lnTo>
                                    <a:lnTo>
                                      <a:pt x="396" y="1064"/>
                                    </a:lnTo>
                                    <a:lnTo>
                                      <a:pt x="408" y="1050"/>
                                    </a:lnTo>
                                    <a:lnTo>
                                      <a:pt x="408" y="1050"/>
                                    </a:lnTo>
                                    <a:lnTo>
                                      <a:pt x="409" y="1048"/>
                                    </a:lnTo>
                                    <a:lnTo>
                                      <a:pt x="418" y="1037"/>
                                    </a:lnTo>
                                    <a:lnTo>
                                      <a:pt x="427" y="1025"/>
                                    </a:lnTo>
                                    <a:lnTo>
                                      <a:pt x="443" y="1007"/>
                                    </a:lnTo>
                                    <a:lnTo>
                                      <a:pt x="457" y="989"/>
                                    </a:lnTo>
                                    <a:lnTo>
                                      <a:pt x="460" y="985"/>
                                    </a:lnTo>
                                    <a:lnTo>
                                      <a:pt x="462" y="981"/>
                                    </a:lnTo>
                                    <a:lnTo>
                                      <a:pt x="425" y="929"/>
                                    </a:lnTo>
                                    <a:lnTo>
                                      <a:pt x="355" y="820"/>
                                    </a:lnTo>
                                    <a:lnTo>
                                      <a:pt x="295" y="706"/>
                                    </a:lnTo>
                                    <a:lnTo>
                                      <a:pt x="243" y="587"/>
                                    </a:lnTo>
                                    <a:lnTo>
                                      <a:pt x="201" y="464"/>
                                    </a:lnTo>
                                    <a:lnTo>
                                      <a:pt x="168" y="335"/>
                                    </a:lnTo>
                                    <a:lnTo>
                                      <a:pt x="145" y="204"/>
                                    </a:lnTo>
                                    <a:lnTo>
                                      <a:pt x="133" y="68"/>
                                    </a:lnTo>
                                    <a:lnTo>
                                      <a:pt x="132" y="0"/>
                                    </a:lnTo>
                                    <a:close/>
                                  </a:path>
                                </a:pathLst>
                              </a:custGeom>
                              <a:solidFill>
                                <a:srgbClr val="7F7F7F"/>
                              </a:solidFill>
                              <a:ln>
                                <a:noFill/>
                              </a:ln>
                            </wps:spPr>
                            <wps:bodyPr vert="horz" wrap="square" lIns="91440" tIns="45720" rIns="91440" bIns="45720" numCol="1" anchor="t" anchorCtr="0" compatLnSpc="1">
                              <a:prstTxWarp prst="textNoShape">
                                <a:avLst/>
                              </a:prstTxWarp>
                            </wps:bodyPr>
                          </wps:wsp>
                          <wps:wsp>
                            <wps:cNvPr id="1227799831" name="Freeform: Shape 1227799831">
                              <a:extLst>
                                <a:ext uri="{FF2B5EF4-FFF2-40B4-BE49-F238E27FC236}">
                                  <a16:creationId xmlns:a16="http://schemas.microsoft.com/office/drawing/2014/main" id="{1919AA8B-7B59-0AC1-20E4-49D16DE1BBB7}"/>
                                </a:ext>
                              </a:extLst>
                            </wps:cNvPr>
                            <wps:cNvSpPr>
                              <a:spLocks/>
                            </wps:cNvSpPr>
                            <wps:spPr bwMode="auto">
                              <a:xfrm>
                                <a:off x="917409" y="1241282"/>
                                <a:ext cx="3941813" cy="571998"/>
                              </a:xfrm>
                              <a:custGeom>
                                <a:avLst/>
                                <a:gdLst>
                                  <a:gd name="connsiteX0" fmla="*/ 0 w 3941813"/>
                                  <a:gd name="connsiteY0" fmla="*/ 0 h 571998"/>
                                  <a:gd name="connsiteX1" fmla="*/ 228336 w 3941813"/>
                                  <a:gd name="connsiteY1" fmla="*/ 0 h 571998"/>
                                  <a:gd name="connsiteX2" fmla="*/ 228336 w 3941813"/>
                                  <a:gd name="connsiteY2" fmla="*/ 1035 h 571998"/>
                                  <a:gd name="connsiteX3" fmla="*/ 228336 w 3941813"/>
                                  <a:gd name="connsiteY3" fmla="*/ 2070 h 571998"/>
                                  <a:gd name="connsiteX4" fmla="*/ 228336 w 3941813"/>
                                  <a:gd name="connsiteY4" fmla="*/ 3450 h 571998"/>
                                  <a:gd name="connsiteX5" fmla="*/ 228336 w 3941813"/>
                                  <a:gd name="connsiteY5" fmla="*/ 4485 h 571998"/>
                                  <a:gd name="connsiteX6" fmla="*/ 228336 w 3941813"/>
                                  <a:gd name="connsiteY6" fmla="*/ 6555 h 571998"/>
                                  <a:gd name="connsiteX7" fmla="*/ 228336 w 3941813"/>
                                  <a:gd name="connsiteY7" fmla="*/ 8625 h 571998"/>
                                  <a:gd name="connsiteX8" fmla="*/ 228336 w 3941813"/>
                                  <a:gd name="connsiteY8" fmla="*/ 13110 h 571998"/>
                                  <a:gd name="connsiteX9" fmla="*/ 228681 w 3941813"/>
                                  <a:gd name="connsiteY9" fmla="*/ 17595 h 571998"/>
                                  <a:gd name="connsiteX10" fmla="*/ 228681 w 3941813"/>
                                  <a:gd name="connsiteY10" fmla="*/ 21045 h 571998"/>
                                  <a:gd name="connsiteX11" fmla="*/ 229372 w 3941813"/>
                                  <a:gd name="connsiteY11" fmla="*/ 24495 h 571998"/>
                                  <a:gd name="connsiteX12" fmla="*/ 229561 w 3941813"/>
                                  <a:gd name="connsiteY12" fmla="*/ 29949 h 571998"/>
                                  <a:gd name="connsiteX13" fmla="*/ 230860 w 3941813"/>
                                  <a:gd name="connsiteY13" fmla="*/ 43059 h 571998"/>
                                  <a:gd name="connsiteX14" fmla="*/ 231099 w 3941813"/>
                                  <a:gd name="connsiteY14" fmla="*/ 44849 h 571998"/>
                                  <a:gd name="connsiteX15" fmla="*/ 231445 w 3941813"/>
                                  <a:gd name="connsiteY15" fmla="*/ 47954 h 571998"/>
                                  <a:gd name="connsiteX16" fmla="*/ 231790 w 3941813"/>
                                  <a:gd name="connsiteY16" fmla="*/ 51059 h 571998"/>
                                  <a:gd name="connsiteX17" fmla="*/ 232439 w 3941813"/>
                                  <a:gd name="connsiteY17" fmla="*/ 55431 h 571998"/>
                                  <a:gd name="connsiteX18" fmla="*/ 237460 w 3941813"/>
                                  <a:gd name="connsiteY18" fmla="*/ 78594 h 571998"/>
                                  <a:gd name="connsiteX19" fmla="*/ 239935 w 3941813"/>
                                  <a:gd name="connsiteY19" fmla="*/ 88754 h 571998"/>
                                  <a:gd name="connsiteX20" fmla="*/ 249062 w 3941813"/>
                                  <a:gd name="connsiteY20" fmla="*/ 117988 h 571998"/>
                                  <a:gd name="connsiteX21" fmla="*/ 258766 w 3941813"/>
                                  <a:gd name="connsiteY21" fmla="*/ 141560 h 571998"/>
                                  <a:gd name="connsiteX22" fmla="*/ 260462 w 3941813"/>
                                  <a:gd name="connsiteY22" fmla="*/ 145242 h 571998"/>
                                  <a:gd name="connsiteX23" fmla="*/ 261844 w 3941813"/>
                                  <a:gd name="connsiteY23" fmla="*/ 148347 h 571998"/>
                                  <a:gd name="connsiteX24" fmla="*/ 263571 w 3941813"/>
                                  <a:gd name="connsiteY24" fmla="*/ 152142 h 571998"/>
                                  <a:gd name="connsiteX25" fmla="*/ 265643 w 3941813"/>
                                  <a:gd name="connsiteY25" fmla="*/ 155592 h 571998"/>
                                  <a:gd name="connsiteX26" fmla="*/ 267371 w 3941813"/>
                                  <a:gd name="connsiteY26" fmla="*/ 158697 h 571998"/>
                                  <a:gd name="connsiteX27" fmla="*/ 269060 w 3941813"/>
                                  <a:gd name="connsiteY27" fmla="*/ 162072 h 571998"/>
                                  <a:gd name="connsiteX28" fmla="*/ 276558 w 3941813"/>
                                  <a:gd name="connsiteY28" fmla="*/ 175613 h 571998"/>
                                  <a:gd name="connsiteX29" fmla="*/ 277043 w 3941813"/>
                                  <a:gd name="connsiteY29" fmla="*/ 176291 h 571998"/>
                                  <a:gd name="connsiteX30" fmla="*/ 278368 w 3941813"/>
                                  <a:gd name="connsiteY30" fmla="*/ 178791 h 571998"/>
                                  <a:gd name="connsiteX31" fmla="*/ 295536 w 3941813"/>
                                  <a:gd name="connsiteY31" fmla="*/ 204348 h 571998"/>
                                  <a:gd name="connsiteX32" fmla="*/ 296042 w 3941813"/>
                                  <a:gd name="connsiteY32" fmla="*/ 204926 h 571998"/>
                                  <a:gd name="connsiteX33" fmla="*/ 298303 w 3941813"/>
                                  <a:gd name="connsiteY33" fmla="*/ 207936 h 571998"/>
                                  <a:gd name="connsiteX34" fmla="*/ 316635 w 3941813"/>
                                  <a:gd name="connsiteY34" fmla="*/ 230146 h 571998"/>
                                  <a:gd name="connsiteX35" fmla="*/ 318158 w 3941813"/>
                                  <a:gd name="connsiteY35" fmla="*/ 231823 h 571998"/>
                                  <a:gd name="connsiteX36" fmla="*/ 341295 w 3941813"/>
                                  <a:gd name="connsiteY36" fmla="*/ 254260 h 571998"/>
                                  <a:gd name="connsiteX37" fmla="*/ 364855 w 3941813"/>
                                  <a:gd name="connsiteY37" fmla="*/ 274566 h 571998"/>
                                  <a:gd name="connsiteX38" fmla="*/ 383255 w 3941813"/>
                                  <a:gd name="connsiteY38" fmla="*/ 287072 h 571998"/>
                                  <a:gd name="connsiteX39" fmla="*/ 390494 w 3941813"/>
                                  <a:gd name="connsiteY39" fmla="*/ 291862 h 571998"/>
                                  <a:gd name="connsiteX40" fmla="*/ 396550 w 3941813"/>
                                  <a:gd name="connsiteY40" fmla="*/ 295622 h 571998"/>
                                  <a:gd name="connsiteX41" fmla="*/ 409034 w 3941813"/>
                                  <a:gd name="connsiteY41" fmla="*/ 302598 h 571998"/>
                                  <a:gd name="connsiteX42" fmla="*/ 419364 w 3941813"/>
                                  <a:gd name="connsiteY42" fmla="*/ 308079 h 571998"/>
                                  <a:gd name="connsiteX43" fmla="*/ 431109 w 3941813"/>
                                  <a:gd name="connsiteY43" fmla="*/ 313598 h 571998"/>
                                  <a:gd name="connsiteX44" fmla="*/ 433413 w 3941813"/>
                                  <a:gd name="connsiteY44" fmla="*/ 314749 h 571998"/>
                                  <a:gd name="connsiteX45" fmla="*/ 445124 w 3941813"/>
                                  <a:gd name="connsiteY45" fmla="*/ 319611 h 571998"/>
                                  <a:gd name="connsiteX46" fmla="*/ 450799 w 3941813"/>
                                  <a:gd name="connsiteY46" fmla="*/ 321878 h 571998"/>
                                  <a:gd name="connsiteX47" fmla="*/ 462312 w 3941813"/>
                                  <a:gd name="connsiteY47" fmla="*/ 325820 h 571998"/>
                                  <a:gd name="connsiteX48" fmla="*/ 480775 w 3941813"/>
                                  <a:gd name="connsiteY48" fmla="*/ 331449 h 571998"/>
                                  <a:gd name="connsiteX49" fmla="*/ 490525 w 3941813"/>
                                  <a:gd name="connsiteY49" fmla="*/ 333953 h 571998"/>
                                  <a:gd name="connsiteX50" fmla="*/ 499752 w 3941813"/>
                                  <a:gd name="connsiteY50" fmla="*/ 335946 h 571998"/>
                                  <a:gd name="connsiteX51" fmla="*/ 520232 w 3941813"/>
                                  <a:gd name="connsiteY51" fmla="*/ 340163 h 571998"/>
                                  <a:gd name="connsiteX52" fmla="*/ 554124 w 3941813"/>
                                  <a:gd name="connsiteY52" fmla="*/ 343209 h 571998"/>
                                  <a:gd name="connsiteX53" fmla="*/ 555122 w 3941813"/>
                                  <a:gd name="connsiteY53" fmla="*/ 343268 h 571998"/>
                                  <a:gd name="connsiteX54" fmla="*/ 555467 w 3941813"/>
                                  <a:gd name="connsiteY54" fmla="*/ 343294 h 571998"/>
                                  <a:gd name="connsiteX55" fmla="*/ 572739 w 3941813"/>
                                  <a:gd name="connsiteY55" fmla="*/ 343958 h 571998"/>
                                  <a:gd name="connsiteX56" fmla="*/ 3862707 w 3941813"/>
                                  <a:gd name="connsiteY56" fmla="*/ 343958 h 571998"/>
                                  <a:gd name="connsiteX57" fmla="*/ 3941813 w 3941813"/>
                                  <a:gd name="connsiteY57" fmla="*/ 343958 h 571998"/>
                                  <a:gd name="connsiteX58" fmla="*/ 3941813 w 3941813"/>
                                  <a:gd name="connsiteY58" fmla="*/ 388462 h 571998"/>
                                  <a:gd name="connsiteX59" fmla="*/ 3940777 w 3941813"/>
                                  <a:gd name="connsiteY59" fmla="*/ 407437 h 571998"/>
                                  <a:gd name="connsiteX60" fmla="*/ 3933868 w 3941813"/>
                                  <a:gd name="connsiteY60" fmla="*/ 442971 h 571998"/>
                                  <a:gd name="connsiteX61" fmla="*/ 3920050 w 3941813"/>
                                  <a:gd name="connsiteY61" fmla="*/ 476090 h 571998"/>
                                  <a:gd name="connsiteX62" fmla="*/ 3900015 w 3941813"/>
                                  <a:gd name="connsiteY62" fmla="*/ 505415 h 571998"/>
                                  <a:gd name="connsiteX63" fmla="*/ 3875143 w 3941813"/>
                                  <a:gd name="connsiteY63" fmla="*/ 530254 h 571998"/>
                                  <a:gd name="connsiteX64" fmla="*/ 3846126 w 3941813"/>
                                  <a:gd name="connsiteY64" fmla="*/ 549919 h 571998"/>
                                  <a:gd name="connsiteX65" fmla="*/ 3812964 w 3941813"/>
                                  <a:gd name="connsiteY65" fmla="*/ 563718 h 571998"/>
                                  <a:gd name="connsiteX66" fmla="*/ 3777038 w 3941813"/>
                                  <a:gd name="connsiteY66" fmla="*/ 570963 h 571998"/>
                                  <a:gd name="connsiteX67" fmla="*/ 3758385 w 3941813"/>
                                  <a:gd name="connsiteY67" fmla="*/ 571998 h 571998"/>
                                  <a:gd name="connsiteX68" fmla="*/ 572739 w 3941813"/>
                                  <a:gd name="connsiteY68" fmla="*/ 571998 h 571998"/>
                                  <a:gd name="connsiteX69" fmla="*/ 543032 w 3941813"/>
                                  <a:gd name="connsiteY69" fmla="*/ 571308 h 571998"/>
                                  <a:gd name="connsiteX70" fmla="*/ 485343 w 3941813"/>
                                  <a:gd name="connsiteY70" fmla="*/ 565788 h 571998"/>
                                  <a:gd name="connsiteX71" fmla="*/ 429382 w 3941813"/>
                                  <a:gd name="connsiteY71" fmla="*/ 554059 h 571998"/>
                                  <a:gd name="connsiteX72" fmla="*/ 375493 w 3941813"/>
                                  <a:gd name="connsiteY72" fmla="*/ 537499 h 571998"/>
                                  <a:gd name="connsiteX73" fmla="*/ 324023 w 3941813"/>
                                  <a:gd name="connsiteY73" fmla="*/ 515419 h 571998"/>
                                  <a:gd name="connsiteX74" fmla="*/ 275661 w 3941813"/>
                                  <a:gd name="connsiteY74" fmla="*/ 489200 h 571998"/>
                                  <a:gd name="connsiteX75" fmla="*/ 229718 w 3941813"/>
                                  <a:gd name="connsiteY75" fmla="*/ 458495 h 571998"/>
                                  <a:gd name="connsiteX76" fmla="*/ 187574 w 3941813"/>
                                  <a:gd name="connsiteY76" fmla="*/ 423306 h 571998"/>
                                  <a:gd name="connsiteX77" fmla="*/ 148539 w 3941813"/>
                                  <a:gd name="connsiteY77" fmla="*/ 384667 h 571998"/>
                                  <a:gd name="connsiteX78" fmla="*/ 113650 w 3941813"/>
                                  <a:gd name="connsiteY78" fmla="*/ 342233 h 571998"/>
                                  <a:gd name="connsiteX79" fmla="*/ 82906 w 3941813"/>
                                  <a:gd name="connsiteY79" fmla="*/ 296349 h 571998"/>
                                  <a:gd name="connsiteX80" fmla="*/ 56307 w 3941813"/>
                                  <a:gd name="connsiteY80" fmla="*/ 248050 h 571998"/>
                                  <a:gd name="connsiteX81" fmla="*/ 34544 w 3941813"/>
                                  <a:gd name="connsiteY81" fmla="*/ 196646 h 571998"/>
                                  <a:gd name="connsiteX82" fmla="*/ 17963 w 3941813"/>
                                  <a:gd name="connsiteY82" fmla="*/ 143172 h 571998"/>
                                  <a:gd name="connsiteX83" fmla="*/ 6218 w 3941813"/>
                                  <a:gd name="connsiteY83" fmla="*/ 87283 h 571998"/>
                                  <a:gd name="connsiteX84" fmla="*/ 346 w 3941813"/>
                                  <a:gd name="connsiteY84" fmla="*/ 29669 h 5719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Lst>
                                <a:rect l="l" t="t" r="r" b="b"/>
                                <a:pathLst>
                                  <a:path w="3941813" h="571998">
                                    <a:moveTo>
                                      <a:pt x="0" y="0"/>
                                    </a:moveTo>
                                    <a:lnTo>
                                      <a:pt x="228336" y="0"/>
                                    </a:lnTo>
                                    <a:lnTo>
                                      <a:pt x="228336" y="1035"/>
                                    </a:lnTo>
                                    <a:lnTo>
                                      <a:pt x="228336" y="2070"/>
                                    </a:lnTo>
                                    <a:lnTo>
                                      <a:pt x="228336" y="3450"/>
                                    </a:lnTo>
                                    <a:lnTo>
                                      <a:pt x="228336" y="4485"/>
                                    </a:lnTo>
                                    <a:lnTo>
                                      <a:pt x="228336" y="6555"/>
                                    </a:lnTo>
                                    <a:lnTo>
                                      <a:pt x="228336" y="8625"/>
                                    </a:lnTo>
                                    <a:lnTo>
                                      <a:pt x="228336" y="13110"/>
                                    </a:lnTo>
                                    <a:lnTo>
                                      <a:pt x="228681" y="17595"/>
                                    </a:lnTo>
                                    <a:lnTo>
                                      <a:pt x="228681" y="21045"/>
                                    </a:lnTo>
                                    <a:lnTo>
                                      <a:pt x="229372" y="24495"/>
                                    </a:lnTo>
                                    <a:lnTo>
                                      <a:pt x="229561" y="29949"/>
                                    </a:lnTo>
                                    <a:lnTo>
                                      <a:pt x="230860" y="43059"/>
                                    </a:lnTo>
                                    <a:lnTo>
                                      <a:pt x="231099" y="44849"/>
                                    </a:lnTo>
                                    <a:lnTo>
                                      <a:pt x="231445" y="47954"/>
                                    </a:lnTo>
                                    <a:lnTo>
                                      <a:pt x="231790" y="51059"/>
                                    </a:lnTo>
                                    <a:lnTo>
                                      <a:pt x="232439" y="55431"/>
                                    </a:lnTo>
                                    <a:lnTo>
                                      <a:pt x="237460" y="78594"/>
                                    </a:lnTo>
                                    <a:lnTo>
                                      <a:pt x="239935" y="88754"/>
                                    </a:lnTo>
                                    <a:lnTo>
                                      <a:pt x="249062" y="117988"/>
                                    </a:lnTo>
                                    <a:lnTo>
                                      <a:pt x="258766" y="141560"/>
                                    </a:lnTo>
                                    <a:lnTo>
                                      <a:pt x="260462" y="145242"/>
                                    </a:lnTo>
                                    <a:lnTo>
                                      <a:pt x="261844" y="148347"/>
                                    </a:lnTo>
                                    <a:lnTo>
                                      <a:pt x="263571" y="152142"/>
                                    </a:lnTo>
                                    <a:lnTo>
                                      <a:pt x="265643" y="155592"/>
                                    </a:lnTo>
                                    <a:lnTo>
                                      <a:pt x="267371" y="158697"/>
                                    </a:lnTo>
                                    <a:lnTo>
                                      <a:pt x="269060" y="162072"/>
                                    </a:lnTo>
                                    <a:lnTo>
                                      <a:pt x="276558" y="175613"/>
                                    </a:lnTo>
                                    <a:lnTo>
                                      <a:pt x="277043" y="176291"/>
                                    </a:lnTo>
                                    <a:lnTo>
                                      <a:pt x="278368" y="178791"/>
                                    </a:lnTo>
                                    <a:lnTo>
                                      <a:pt x="295536" y="204348"/>
                                    </a:lnTo>
                                    <a:lnTo>
                                      <a:pt x="296042" y="204926"/>
                                    </a:lnTo>
                                    <a:lnTo>
                                      <a:pt x="298303" y="207936"/>
                                    </a:lnTo>
                                    <a:lnTo>
                                      <a:pt x="316635" y="230146"/>
                                    </a:lnTo>
                                    <a:lnTo>
                                      <a:pt x="318158" y="231823"/>
                                    </a:lnTo>
                                    <a:lnTo>
                                      <a:pt x="341295" y="254260"/>
                                    </a:lnTo>
                                    <a:lnTo>
                                      <a:pt x="364855" y="274566"/>
                                    </a:lnTo>
                                    <a:lnTo>
                                      <a:pt x="383255" y="287072"/>
                                    </a:lnTo>
                                    <a:lnTo>
                                      <a:pt x="390494" y="291862"/>
                                    </a:lnTo>
                                    <a:lnTo>
                                      <a:pt x="396550" y="295622"/>
                                    </a:lnTo>
                                    <a:lnTo>
                                      <a:pt x="409034" y="302598"/>
                                    </a:lnTo>
                                    <a:lnTo>
                                      <a:pt x="419364" y="308079"/>
                                    </a:lnTo>
                                    <a:lnTo>
                                      <a:pt x="431109" y="313598"/>
                                    </a:lnTo>
                                    <a:lnTo>
                                      <a:pt x="433413" y="314749"/>
                                    </a:lnTo>
                                    <a:lnTo>
                                      <a:pt x="445124" y="319611"/>
                                    </a:lnTo>
                                    <a:lnTo>
                                      <a:pt x="450799" y="321878"/>
                                    </a:lnTo>
                                    <a:lnTo>
                                      <a:pt x="462312" y="325820"/>
                                    </a:lnTo>
                                    <a:lnTo>
                                      <a:pt x="480775" y="331449"/>
                                    </a:lnTo>
                                    <a:lnTo>
                                      <a:pt x="490525" y="333953"/>
                                    </a:lnTo>
                                    <a:lnTo>
                                      <a:pt x="499752" y="335946"/>
                                    </a:lnTo>
                                    <a:lnTo>
                                      <a:pt x="520232" y="340163"/>
                                    </a:lnTo>
                                    <a:lnTo>
                                      <a:pt x="554124" y="343209"/>
                                    </a:lnTo>
                                    <a:lnTo>
                                      <a:pt x="555122" y="343268"/>
                                    </a:lnTo>
                                    <a:lnTo>
                                      <a:pt x="555467" y="343294"/>
                                    </a:lnTo>
                                    <a:lnTo>
                                      <a:pt x="572739" y="343958"/>
                                    </a:lnTo>
                                    <a:lnTo>
                                      <a:pt x="3862707" y="343958"/>
                                    </a:lnTo>
                                    <a:lnTo>
                                      <a:pt x="3941813" y="343958"/>
                                    </a:lnTo>
                                    <a:lnTo>
                                      <a:pt x="3941813" y="388462"/>
                                    </a:lnTo>
                                    <a:lnTo>
                                      <a:pt x="3940777" y="407437"/>
                                    </a:lnTo>
                                    <a:lnTo>
                                      <a:pt x="3933868" y="442971"/>
                                    </a:lnTo>
                                    <a:lnTo>
                                      <a:pt x="3920050" y="476090"/>
                                    </a:lnTo>
                                    <a:lnTo>
                                      <a:pt x="3900015" y="505415"/>
                                    </a:lnTo>
                                    <a:lnTo>
                                      <a:pt x="3875143" y="530254"/>
                                    </a:lnTo>
                                    <a:lnTo>
                                      <a:pt x="3846126" y="549919"/>
                                    </a:lnTo>
                                    <a:lnTo>
                                      <a:pt x="3812964" y="563718"/>
                                    </a:lnTo>
                                    <a:lnTo>
                                      <a:pt x="3777038" y="570963"/>
                                    </a:lnTo>
                                    <a:lnTo>
                                      <a:pt x="3758385" y="571998"/>
                                    </a:lnTo>
                                    <a:lnTo>
                                      <a:pt x="572739" y="571998"/>
                                    </a:lnTo>
                                    <a:lnTo>
                                      <a:pt x="543032" y="571308"/>
                                    </a:lnTo>
                                    <a:lnTo>
                                      <a:pt x="485343" y="565788"/>
                                    </a:lnTo>
                                    <a:lnTo>
                                      <a:pt x="429382" y="554059"/>
                                    </a:lnTo>
                                    <a:lnTo>
                                      <a:pt x="375493" y="537499"/>
                                    </a:lnTo>
                                    <a:lnTo>
                                      <a:pt x="324023" y="515419"/>
                                    </a:lnTo>
                                    <a:lnTo>
                                      <a:pt x="275661" y="489200"/>
                                    </a:lnTo>
                                    <a:lnTo>
                                      <a:pt x="229718" y="458495"/>
                                    </a:lnTo>
                                    <a:lnTo>
                                      <a:pt x="187574" y="423306"/>
                                    </a:lnTo>
                                    <a:lnTo>
                                      <a:pt x="148539" y="384667"/>
                                    </a:lnTo>
                                    <a:lnTo>
                                      <a:pt x="113650" y="342233"/>
                                    </a:lnTo>
                                    <a:lnTo>
                                      <a:pt x="82906" y="296349"/>
                                    </a:lnTo>
                                    <a:lnTo>
                                      <a:pt x="56307" y="248050"/>
                                    </a:lnTo>
                                    <a:lnTo>
                                      <a:pt x="34544" y="196646"/>
                                    </a:lnTo>
                                    <a:lnTo>
                                      <a:pt x="17963" y="143172"/>
                                    </a:lnTo>
                                    <a:lnTo>
                                      <a:pt x="6218" y="87283"/>
                                    </a:lnTo>
                                    <a:lnTo>
                                      <a:pt x="346" y="29669"/>
                                    </a:lnTo>
                                    <a:close/>
                                  </a:path>
                                </a:pathLst>
                              </a:custGeom>
                              <a:solidFill>
                                <a:srgbClr val="BDBDBD"/>
                              </a:solidFill>
                              <a:ln>
                                <a:noFill/>
                              </a:ln>
                            </wps:spPr>
                            <wps:bodyPr vert="horz" wrap="square" lIns="91440" tIns="45720" rIns="91440" bIns="45720" numCol="1" anchor="t" anchorCtr="0" compatLnSpc="1">
                              <a:prstTxWarp prst="textNoShape">
                                <a:avLst/>
                              </a:prstTxWarp>
                              <a:noAutofit/>
                            </wps:bodyPr>
                          </wps:wsp>
                          <wps:wsp>
                            <wps:cNvPr id="38786798" name="Freeform 585">
                              <a:extLst>
                                <a:ext uri="{FF2B5EF4-FFF2-40B4-BE49-F238E27FC236}">
                                  <a16:creationId xmlns:a16="http://schemas.microsoft.com/office/drawing/2014/main" id="{64DFF1AA-21A5-521E-2AC8-F9D0844964DD}"/>
                                </a:ext>
                              </a:extLst>
                            </wps:cNvPr>
                            <wps:cNvSpPr>
                              <a:spLocks/>
                            </wps:cNvSpPr>
                            <wps:spPr bwMode="auto">
                              <a:xfrm>
                                <a:off x="227971" y="895873"/>
                                <a:ext cx="689438" cy="68943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33B26A"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5</w:t>
                                  </w:r>
                                </w:p>
                              </w:txbxContent>
                            </wps:txbx>
                            <wps:bodyPr vert="horz" wrap="square" lIns="91440" tIns="45720" rIns="91440" bIns="45720" numCol="1" anchor="ctr" anchorCtr="0" compatLnSpc="1">
                              <a:prstTxWarp prst="textNoShape">
                                <a:avLst/>
                              </a:prstTxWarp>
                            </wps:bodyPr>
                          </wps:wsp>
                        </wpg:grpSp>
                        <wps:wsp>
                          <wps:cNvPr id="1673080902" name="TextBox 174">
                            <a:extLst>
                              <a:ext uri="{FF2B5EF4-FFF2-40B4-BE49-F238E27FC236}">
                                <a16:creationId xmlns:a16="http://schemas.microsoft.com/office/drawing/2014/main" id="{1786DB2F-952C-C4F5-E6FC-A11EEA7F5660}"/>
                              </a:ext>
                            </a:extLst>
                          </wps:cNvPr>
                          <wps:cNvSpPr txBox="1"/>
                          <wps:spPr>
                            <a:xfrm>
                              <a:off x="10844" y="917874"/>
                              <a:ext cx="3124836" cy="602944"/>
                            </a:xfrm>
                            <a:prstGeom prst="rect">
                              <a:avLst/>
                            </a:prstGeom>
                            <a:noFill/>
                            <a:ln>
                              <a:noFill/>
                            </a:ln>
                          </wps:spPr>
                          <wps:txbx>
                            <w:txbxContent>
                              <w:p w14:paraId="3E6A6AE2"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دعم مكافحة الفساد وتحسين الشفافية</w:t>
                                </w:r>
                              </w:p>
                            </w:txbxContent>
                          </wps:txbx>
                          <wps:bodyPr wrap="square" rtlCol="0">
                            <a:noAutofit/>
                          </wps:bodyPr>
                        </wps:wsp>
                      </wpg:grpSp>
                    </wpg:wgp>
                  </a:graphicData>
                </a:graphic>
              </wp:inline>
            </w:drawing>
          </mc:Choice>
          <mc:Fallback>
            <w:pict>
              <v:group w14:anchorId="32CE0618" id="Group 183" o:spid="_x0000_s1880" style="width:447.75pt;height:258.45pt;mso-position-horizontal-relative:char;mso-position-vertical-relative:line" coordsize="86471,49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">
                <v:group id="Group 4935991" o:spid="_x0000_s1881" style="position:absolute;left:46125;width:39874;height:11304" coordorigin="46125" coordsize="39874,11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">
                  <v:group id="Group 1584586350" o:spid="_x0000_s1882" style="position:absolute;left:46125;width:39874;height:10203;flip:x" coordorigin="46125"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">
                    <v:shape id="Freeform 584" o:spid="_x0000_s1883" style="position:absolute;left:46125;top:980;width:48593;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884" style="position:absolute;left:54722;top:884;width:39004;height:8994;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9fcfd1"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885" style="position:absolute;left:46125;width:11454;height:11439;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3d8e92"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886" style="position:absolute;left:48405;top:2265;width:6894;height:6895;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887" style="position:absolute;left:54844;top:5761;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888" style="position:absolute;left:54844;top:5761;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3d8e92"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642123059" o:spid="_x0000_s1889" style="position:absolute;left:55299;top:5719;width:39419;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3d8e92"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890" style="position:absolute;left:48405;top:2265;width:6894;height:6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" stroked="f">
                      <v:path arrowok="t"/>
                      <v:textbox>
                        <w:txbxContent>
                          <w:p w14:paraId="3F5054A1" w14:textId="11D58709"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16</w:t>
                            </w:r>
                          </w:p>
                          <w:p w14:paraId="65C21083" w14:textId="77777777" w:rsidR="00DD1661" w:rsidRPr="00DD1661" w:rsidRDefault="00DD1661" w:rsidP="00DD1661">
                            <w:pPr>
                              <w:bidi w:val="0"/>
                              <w:jc w:val="center"/>
                              <w:rPr>
                                <w:rFonts w:asciiTheme="minorHAnsi" w:hAnsi="Calibri" w:cstheme="minorBidi"/>
                                <w:b/>
                                <w:bCs/>
                                <w:color w:val="191C21"/>
                                <w:kern w:val="24"/>
                                <w:sz w:val="32"/>
                                <w:szCs w:val="32"/>
                              </w:rPr>
                            </w:pPr>
                          </w:p>
                        </w:txbxContent>
                      </v:textbox>
                    </v:oval>
                  </v:group>
                  <v:shape id="TextBox 108" o:spid="_x0000_s1891" type="#_x0000_t202" style="position:absolute;left:46599;top:704;width:29708;height:10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" filled="f" stroked="f">
                    <v:textbox>
                      <w:txbxContent>
                        <w:p w14:paraId="261E9E27"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تحليل البيانات الضخمة لاتخاذ قرارات مستندة إلى البيانات</w:t>
                          </w:r>
                        </w:p>
                      </w:txbxContent>
                    </v:textbox>
                  </v:shape>
                </v:group>
                <v:group id="Group 631631189" o:spid="_x0000_s1892" style="position:absolute;left:354;top:19539;width:39874;height:10204" coordorigin="354,19539" coordsize="39874,10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">
                  <v:group id="Group 1240580675" o:spid="_x0000_s1893" style="position:absolute;left:354;top:19539;width:39874;height:10204;flip:x" coordorigin="354,19539"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">
                    <v:shape id="Freeform 584" o:spid="_x0000_s1894" style="position:absolute;left:354;top:20520;width:48592;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895" style="position:absolute;left:8951;top:20423;width:39003;height:8995;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9fcfd1"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896" style="position:absolute;left:354;top:19539;width:11454;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3d8e92"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897" style="position:absolute;left:2634;top:21805;width:6894;height:6894;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898" style="position:absolute;left:9072;top:25300;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899" style="position:absolute;left:9072;top:25300;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3d8e92"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1479708816" o:spid="_x0000_s1900" style="position:absolute;left:9528;top:25259;width:39418;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3d8e92"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01" style="position:absolute;left:2634;top:21805;width:6894;height:6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" stroked="f">
                      <v:path arrowok="t"/>
                      <v:textbox>
                        <w:txbxContent>
                          <w:p w14:paraId="200B2C6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6</w:t>
                            </w:r>
                          </w:p>
                        </w:txbxContent>
                      </v:textbox>
                    </v:oval>
                  </v:group>
                  <v:shape id="TextBox 119" o:spid="_x0000_s1902" type="#_x0000_t202" style="position:absolute;left:1168;top:19745;width:31248;height:7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" filled="f" stroked="f">
                    <v:textbox>
                      <w:txbxContent>
                        <w:p w14:paraId="4826012B"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تحسين إدارة الأزمات والاستجابة للكوارث</w:t>
                          </w:r>
                        </w:p>
                      </w:txbxContent>
                    </v:textbox>
                  </v:shape>
                </v:group>
                <v:group id="Group 272731583" o:spid="_x0000_s1903" style="position:absolute;left:45771;top:13112;width:40583;height:11499" coordorigin="45771,13112" coordsize="40582,11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">
                  <v:group id="Group 600884705" o:spid="_x0000_s1904" style="position:absolute;left:45771;top:13112;width:40583;height:10385;flip:x" coordorigin="45771,13112"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">
                    <v:shape id="Freeform 584" o:spid="_x0000_s1905" style="position:absolute;left:45771;top:14093;width:48592;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906" style="position:absolute;left:54368;top:13997;width:39003;height:8994;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ffdc8f"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907" style="position:absolute;left:45771;top:13112;width:11454;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ffcc5e"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908" style="position:absolute;left:48051;top:15378;width:6894;height:6895;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909" style="position:absolute;left:54489;top:18874;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910" style="position:absolute;left:54489;top:18874;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eaa200"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895338894" o:spid="_x0000_s1911" style="position:absolute;left:54945;top:18832;width:39418;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ffcc5e"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12" style="position:absolute;left:48051;top:15378;width:6894;height:6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" stroked="f">
                      <v:path arrowok="t"/>
                      <v:textbox>
                        <w:txbxContent>
                          <w:p w14:paraId="433538C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2</w:t>
                            </w:r>
                          </w:p>
                        </w:txbxContent>
                      </v:textbox>
                    </v:oval>
                  </v:group>
                  <v:shape id="TextBox 130" o:spid="_x0000_s1913" type="#_x0000_t202" style="position:absolute;left:46477;top:14011;width:31249;height:10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" filled="f" stroked="f">
                    <v:textbox>
                      <w:txbxContent>
                        <w:p w14:paraId="0E8FEEA5"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التنبؤ بالمشكلات المستقبلية واتخاذ إجراءات استباقية</w:t>
                          </w:r>
                        </w:p>
                      </w:txbxContent>
                    </v:textbox>
                  </v:shape>
                </v:group>
                <v:group id="Group 767978332" o:spid="_x0000_s1914" style="position:absolute;left:45888;top:26407;width:40583;height:10385" coordorigin="45888,26407" coordsize="40582,1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">
                  <v:group id="Group 550838834" o:spid="_x0000_s1915" style="position:absolute;left:45888;top:26407;width:40583;height:10385;flip:x" coordorigin="45888,26407"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">
                    <v:shape id="Freeform 584" o:spid="_x0000_s1916" style="position:absolute;left:45888;top:27388;width:48593;height:11453;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917" style="position:absolute;left:54485;top:27291;width:39004;height:8994;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d8d8d8 [2732]"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918" style="position:absolute;left:45888;top:26407;width:11454;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bdbdbd"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919" style="position:absolute;left:48168;top:28672;width:6894;height:6895;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920" style="position:absolute;left:54606;top:32168;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921" style="position:absolute;left:54606;top:32168;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7f7f7f"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220564081" o:spid="_x0000_s1922" style="position:absolute;left:55062;top:32127;width:39419;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bdbdbd"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23" style="position:absolute;left:48168;top:28672;width:6894;height:6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" stroked="f">
                      <v:path arrowok="t"/>
                      <v:textbox>
                        <w:txbxContent>
                          <w:p w14:paraId="4C1F3493"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3</w:t>
                            </w:r>
                          </w:p>
                        </w:txbxContent>
                      </v:textbox>
                    </v:oval>
                  </v:group>
                  <v:shape id="TextBox 141" o:spid="_x0000_s1924" type="#_x0000_t202" style="position:absolute;left:46717;top:26649;width:30183;height:8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" filled="f" stroked="f">
                    <v:textbox>
                      <w:txbxContent>
                        <w:p w14:paraId="3D9E721C"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تعزيز اتخاذ القرارات المتعلقة بالسياسات العامة</w:t>
                          </w:r>
                        </w:p>
                      </w:txbxContent>
                    </v:textbox>
                  </v:shape>
                </v:group>
                <v:group id="Group 1659435304" o:spid="_x0000_s1925" style="position:absolute;top:32689;width:40582;height:11498" coordorigin=",32689" coordsize="40582,11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">
                  <v:group id="Group 679318088" o:spid="_x0000_s1926" style="position:absolute;top:32689;width:40582;height:10385;flip:x" coordorigin=",32689"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">
                    <v:shape id="Freeform 584" o:spid="_x0000_s1927" style="position:absolute;top:33670;width:48592;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928" style="position:absolute;left:8596;top:33573;width:39004;height:8995;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ffdc8f"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929" style="position:absolute;top:32689;width:11453;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ffcc5e"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930" style="position:absolute;left:2279;top:34955;width:6895;height:6894;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931" style="position:absolute;left:8718;top:38451;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932" style="position:absolute;left:8718;top:38451;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eaa200"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1218852296" o:spid="_x0000_s1933" style="position:absolute;left:9174;top:38409;width:39418;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ffcc5e"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34" style="position:absolute;left:2279;top:34955;width:6895;height:6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" stroked="f">
                      <v:path arrowok="t"/>
                      <v:textbox>
                        <w:txbxContent>
                          <w:p w14:paraId="61FF9E1B"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7</w:t>
                            </w:r>
                          </w:p>
                        </w:txbxContent>
                      </v:textbox>
                    </v:oval>
                  </v:group>
                  <v:shape id="TextBox 152" o:spid="_x0000_s1935" type="#_x0000_t202" style="position:absolute;left:828;top:33587;width:31254;height:10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" filled="f" stroked="f">
                    <v:textbox>
                      <w:txbxContent>
                        <w:p w14:paraId="7E523FF5"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تقديم توصيات مخصصة للمواطنين بناءً على احتياجاتهم</w:t>
                          </w:r>
                        </w:p>
                      </w:txbxContent>
                    </v:textbox>
                  </v:shape>
                </v:group>
                <v:group id="Group 160123619" o:spid="_x0000_s1936" style="position:absolute;left:46236;top:39701;width:39874;height:10204" coordorigin="46236,39701" coordsize="39874,10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">
                  <v:group id="Group 451073026" o:spid="_x0000_s1937" style="position:absolute;left:46236;top:39701;width:39874;height:10204;flip:x" coordorigin="46236,39701"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">
                    <v:shape id="Freeform 584" o:spid="_x0000_s1938" style="position:absolute;left:46236;top:40682;width:48592;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939" style="position:absolute;left:54833;top:40585;width:39003;height:8994;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9fcfd1"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940" style="position:absolute;left:46236;top:39701;width:11454;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3d8e92"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941" style="position:absolute;left:48515;top:41967;width:6895;height:6894;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942" style="position:absolute;left:54954;top:45462;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943" style="position:absolute;left:54954;top:45462;width:1603;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3d8e92"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551126661" o:spid="_x0000_s1944" style="position:absolute;left:55410;top:45421;width:39418;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3d8e92"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45" style="position:absolute;left:48515;top:41967;width:6895;height:68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" stroked="f">
                      <v:path arrowok="t"/>
                      <v:textbox>
                        <w:txbxContent>
                          <w:p w14:paraId="45EBCEFF"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4</w:t>
                            </w:r>
                          </w:p>
                        </w:txbxContent>
                      </v:textbox>
                    </v:oval>
                  </v:group>
                  <v:shape id="TextBox 163" o:spid="_x0000_s1946" type="#_x0000_t202" style="position:absolute;left:46386;top:40226;width:31255;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" filled="f" stroked="f">
                    <v:textbox>
                      <w:txbxContent>
                        <w:p w14:paraId="420433F2"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تحسين التخطيط الاستراتيجي طويل الأمد</w:t>
                          </w:r>
                        </w:p>
                      </w:txbxContent>
                    </v:textbox>
                  </v:shape>
                </v:group>
                <v:group id="Group 924379948" o:spid="_x0000_s1947" style="position:absolute;top:6692;width:40582;height:10385" coordorigin=",6692" coordsize="40582,1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">
                  <v:group id="Group 1253266108" o:spid="_x0000_s1948" style="position:absolute;top:6692;width:40582;height:10385;flip:x" coordorigin=",6692" coordsize="48592,12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">
                    <v:shape id="Freeform 584" o:spid="_x0000_s1949" style="position:absolute;top:7673;width:48592;height:11454;visibility:visible;mso-wrap-style:square;v-text-anchor:top" coordsize="14066,3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" path="m13837,2654r,-1854l13835,744r-22,-106l13772,540r-59,-86l13640,380r-87,-59l13456,280r-107,-22l13294,257r-10751,l2494,227,2394,172,2291,124,2182,84,2070,52,1956,26,1838,9,1719,r-61,l1573,1,1405,18,1243,52r-155,48l939,163,798,240,665,329,542,430,431,543,328,665,239,797,162,938r-62,149l51,1243,19,1405,2,1572,,1658r,62l10,1842r18,119l54,2076r33,114l129,2299r48,105l234,2507r62,97l365,2696r75,87l520,2864r87,77l699,3010r96,63l896,3130r52,26l1030,3192r169,60l1378,3293r186,21l1658,3315r,l1659,3315r41,l1740,3313r13,l1766,3312r27,-2l1820,3308r14,-2l1850,3304r25,-3l1899,3297r16,-1l1932,3292r22,-4l1977,3284r17,-2l2011,3278r20,-5l2052,3268r18,-4l2089,3258r18,-5l2125,3248r21,-5l2165,3236r13,-5l2191,3227r26,-9l2241,3209r,l2241,3209r87,-35l2494,3090r154,-101l2790,2870r65,-65l2855,2805r,l2858,2801r4,-4l2869,2789r6,-6l2886,2771r10,-12l2896,2759r,l2901,2754r5,-6l2919,2734r12,-15l2931,2719r1,-1l2934,2717r1,-2l2939,2710r4,-4l2947,2701r3,-5l2966,2676r14,-18l2983,2654r2,-3l3044,2726r129,137l3317,2985r158,105l3645,3177r180,67l4015,3290r197,23l4313,3315r9222,l13589,3314r104,-22l13741,3274r2,-1l13745,3273r10,-5l13765,3264r39,-21l13877,3192r31,-31l13909,3161r1,-1l13945,3122r58,-84l14043,2942r20,-103l14066,2784r,l14066,2654r,l13837,2654xe" fillcolor="#cfcdcd [2894]" stroked="f">
                      <v:path arrowok="t" o:connecttype="custom" o:connectlocs="4779420,257062;4737274,156863;4648491,96744;878501,88797;791446,42844;675717,8983;572770,0;429405,17967;275676,82923;148893,187614;55964,324092;6564,485447;0,594284;18655,717286;61146,830615;126092,931505;209693,1016156;309531,1081458;414205,1123611;572770,1145378;587280,1145378;610080,1144341;633571,1142268;656026,1139159;675026,1136049;694717,1132594;715099,1127757;734100,1122229;752409,1116355;774173,1108754;804228,1096661;963830,991624;986284,969166;991121,963638;1000448,953272;1002175,951545;1012539,939452;1013576,938761;1016685,934960;1024630,924595;1031194,915957;1145886,1031358;1321379,1120847;1489963,1145378;4730365,1137431;4748329,1130866;4768711,1120501;4804984,1092169;4837457,1049671;4859221,961910;4859221,916993" o:connectangles="0,0,0,0,0,0,0,0,0,0,0,0,0,0,0,0,0,0,0,0,0,0,0,0,0,0,0,0,0,0,0,0,0,0,0,0,0,0,0,0,0,0,0,0,0,0,0,0,0,0,0"/>
                    </v:shape>
                    <v:shape id="Freeform 586" o:spid="_x0000_s1950" style="position:absolute;left:8596;top:7577;width:39004;height:8994;visibility:visible;mso-wrap-style:square;v-text-anchor:top" coordsize="11294,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" path="m,l86,56,244,187,385,336,509,500r76,134l630,727r41,97l703,923r27,102l751,1130r14,106l772,1345r1,56l773,1407r,7l774,1466r12,98l807,1660r29,94l874,1842r47,83l975,2004r61,72l1103,2144r74,59l1256,2256r85,46l1429,2338r93,30l1619,2387r100,9l1770,2398r,206l11294,2604r,-2061l11292,487r-22,-106l11229,284r-59,-87l11097,123r-87,-58l10913,23,10806,1,10751,,,xe" fillcolor="#d8d8d8 [2732]" stroked="f">
                      <v:path arrowok="t" o:connecttype="custom" o:connectlocs="0,0;29700,19343;84265,64592;132959,116058;175782,172705;202029,218990;217569,251113;231729,284618;242780,318813;252104,354045;259357,390313;264191,426926;266609,464576;266954,483919;266954,485992;266954,488409;267300,506371;271444,540221;278696,573380;288711,605849;301834,636245;318066,664914;336715,692201;357781,717071;380919,740559;406475,760938;433757,779244;463112,795133;493503,807568;525620,817930;559119,824493;593654,827602;611267,828293;611267,899447;3900364,899447;3900364,187557;3899673,168215;3892076,131601;3877916,98096;3857541,68046;3832330,42485;3802285,22452;3768786,7944;3731834,345;3712840,0;0,0" o:connectangles="0,0,0,0,0,0,0,0,0,0,0,0,0,0,0,0,0,0,0,0,0,0,0,0,0,0,0,0,0,0,0,0,0,0,0,0,0,0,0,0,0,0,0,0,0,0"/>
                    </v:shape>
                    <v:shape id="Freeform 588" o:spid="_x0000_s1951" style="position:absolute;top:6692;width:11453;height:11440;visibility:visible;mso-wrap-style:square;v-text-anchor:top" coordsize="3316,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" path="m1658,r-85,2l1405,18,1243,52r-155,48l939,162,798,239,665,328,542,431,431,542,328,665,240,797,162,939r-62,149l52,1243,19,1405,2,1572,,1658r2,86l19,1911r33,162l100,2228r62,149l240,2517r88,133l431,2773r111,112l665,2987r133,89l939,3152r149,64l1243,3264r162,34l1573,3314r85,2l1744,3314r167,-16l2073,3264r155,-48l2378,3152r140,-76l2650,2987r123,-102l2886,2773r101,-123l3076,2517r77,-140l3216,2228r48,-155l3298,1911r17,-167l3316,1658r-1,-86l3298,1405r-34,-162l3216,1088,3153,939,3076,797,2987,665,2886,542,2773,431,2650,328,2518,239,2378,162,2228,100,2073,52,1911,18,1744,2,1658,e" fillcolor="#bdbdbd" stroked="f">
                      <v:path arrowok="t" o:connecttype="custom" o:connectlocs="543329,690;429344,17940;324340,55889;229697,113158;148872,186986;82898,274959;34541,375352;6563,484715;0,571998;6563,659281;34541,768644;82898,868347;148872,956665;229697,1030493;324340,1087417;429344,1126056;543329,1143306;602394,1143306;716034,1126056;821384,1087417;915335,1030493;996852,956665;1062480,868347;1110837,768644;1139161,659281;1145378,571998;1139161,484715;1110837,375352;1062480,274959;996852,186986;915335,113158;821384,55889;716034,17940;602394,690" o:connectangles="0,0,0,0,0,0,0,0,0,0,0,0,0,0,0,0,0,0,0,0,0,0,0,0,0,0,0,0,0,0,0,0,0,0"/>
                    </v:shape>
                    <v:shape id="Freeform 587" o:spid="_x0000_s1952" style="position:absolute;left:2279;top:8958;width:6895;height:6895;visibility:visible;mso-wrap-style:square;v-text-anchor:top" coordsize="1995,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" path="m998,1995r-52,-2l847,1984r-99,-20l655,1935r-90,-37l481,1851r-80,-53l327,1735r-68,-67l198,1594r-53,-79l99,1430,61,1340,31,1247,12,1150,1,1049,,998,1,946,12,846,31,748,61,655,99,565r46,-84l198,400r61,-73l327,259r74,-61l481,145,565,98,655,61,748,31,847,12,946,1,998,r51,1l1150,12r97,19l1340,61r91,37l1515,145r79,53l1668,259r69,68l1798,400r53,81l1898,565r37,90l1964,748r21,98l1995,946r,52l1995,1049r-10,101l1964,1247r-29,93l1898,1430r-47,85l1798,1594r-61,74l1668,1735r-74,63l1515,1851r-84,47l1340,1935r-93,29l1150,1984r-101,9l998,1995e" filled="f" stroked="f">
                      <v:path arrowok="t" o:connecttype="custom" o:connectlocs="326921,688747;258496,678725;195254,655916;138579,621358;89506,576432;50110,523558;21081,463081;4147,397420;0,344892;4147,292363;21081,226357;50110,166225;89506,113006;138579,68425;195254,33867;258496,10713;326921,346;362517,346;430942,10713;494529,33867;550859,68425;600278,113006;639674,166225;668703,226357;685982,292363;689438,344892;685982,397420;668703,463081;639674,523558;600278,576432;550859,621358;494529,655916;430942,678725;362517,688747" o:connectangles="0,0,0,0,0,0,0,0,0,0,0,0,0,0,0,0,0,0,0,0,0,0,0,0,0,0,0,0,0,0,0,0,0,0"/>
                    </v:shape>
                    <v:shape id="Freeform 589" o:spid="_x0000_s1953" style="position:absolute;left:8718;top:12454;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" path="m462,981r-2,4l457,989r-14,18l427,1025r-9,12l409,1048r-1,2l408,1050r-12,14l383,1078r-14,17l355,1110r-12,13l332,1135r-56,-73l177,908,94,745,27,573,,483,36,417,65,348r3,-7l71,333,81,303r9,-30l94,263r3,-11l100,242r2,-10l105,223r1,-9l110,201r2,-12l112,182r2,-5l116,166r3,-13l125,109r4,-45l131,53r,-12l131,39r,-4l132,26r,-9l132,7r,-7l133,68r12,136l168,335r33,129l243,587r52,119l355,820r70,109l462,981r,xe" fillcolor="#2e74b5 [2408]" stroked="f">
                      <v:path arrowok="t" o:connecttype="custom" o:connectlocs="160270,339145;159576,340528;158535,341911;153679,348134;148128,354356;145006,358505;141884,362308;141537,362999;141537,362999;137374,367839;132865,372679;128008,378556;123151,383742;118988,388236;115172,392385;95746,367148;61402,313908;32609,257557;9366,198094;0,166980;12489,144163;22549,120308;23590,117888;24630,115123;28099,104751;31221,94380;32609,90923;33650,87120;34690,83663;35384,80206;36425,77094;36772,73983;38160,69488;38853,65340;38853,62920;39547,61191;40241,57388;41282,52894;43363,37683;44751,22126;45445,18323;45445,14174;45445,13483;45445,12100;45791,8989;45791,5877;45791,2420;45791,0;46138,23509;50301,70526;58280,115814;69728,160411;84298,202934;102337,244074;123151,283485;147435,321168;160270,339145;160270,339145" o:connectangles="0,0,0,0,0,0,0,0,0,0,0,0,0,0,0,0,0,0,0,0,0,0,0,0,0,0,0,0,0,0,0,0,0,0,0,0,0,0,0,0,0,0,0,0,0,0,0,0,0,0,0,0,0,0,0,0,0,0"/>
                    </v:shape>
                    <v:shape id="Freeform 590" o:spid="_x0000_s1954" style="position:absolute;left:8718;top:12454;width:1602;height:3924;visibility:visible;mso-wrap-style:square;v-text-anchor:top" coordsize="462,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" path="m132,r,7l132,17r,9l131,35r,4l131,41r,12l129,64r-4,45l119,153r-3,13l114,177r-2,5l112,189r-2,12l106,214r-1,9l102,232r-2,10l97,252r-3,11l90,273r-9,30l71,333r-6,15l36,417,,483r27,90l94,745r83,163l276,1062r56,73l343,1123r12,-13l369,1095r14,-17l396,1064r12,-14l408,1050r1,-2l418,1037r9,-12l443,1007r14,-18l460,985r2,-4l425,929,355,820,295,706,243,587,201,464,168,335,145,204,133,68,132,xe" fillcolor="#7f7f7f" stroked="f">
                      <v:path arrowok="t" o:connecttype="custom" o:connectlocs="45791,0;45791,2420;45791,5877;45791,8989;45445,12100;45445,13483;45445,14174;45445,18323;44751,22126;43363,37683;41282,52894;40241,57388;39547,61191;38853,62920;38853,65340;38160,69488;36772,73983;36425,77094;35384,80206;34690,83663;33650,87120;32609,90923;31221,94380;28099,104751;24630,115123;22549,120308;12489,144163;0,166980;9366,198094;32609,257557;61402,313908;95746,367148;115172,392385;118988,388236;123151,383742;128008,378556;132865,372679;137374,367839;141537,362999;141537,362999;141884,362308;145006,358505;148128,354356;153679,348134;158535,341911;159576,340528;160270,339145;147435,321168;123151,283485;102337,244074;84298,202934;69728,160411;58280,115814;50301,70526;46138,23509;45791,0" o:connectangles="0,0,0,0,0,0,0,0,0,0,0,0,0,0,0,0,0,0,0,0,0,0,0,0,0,0,0,0,0,0,0,0,0,0,0,0,0,0,0,0,0,0,0,0,0,0,0,0,0,0,0,0,0,0,0,0"/>
                    </v:shape>
                    <v:shape id="Freeform: Shape 1227799831" o:spid="_x0000_s1955" style="position:absolute;left:9174;top:12412;width:39418;height:5720;visibility:visible;mso-wrap-style:square;v-text-anchor:top" coordsize="3941813,57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" path="m,l228336,r,1035l228336,2070r,1380l228336,4485r,2070l228336,8625r,4485l228681,17595r,3450l229372,24495r189,5454l230860,43059r239,1790l231445,47954r345,3105l232439,55431r5021,23163l239935,88754r9127,29234l258766,141560r1696,3682l261844,148347r1727,3795l265643,155592r1728,3105l269060,162072r7498,13541l277043,176291r1325,2500l295536,204348r506,578l298303,207936r18332,22210l318158,231823r23137,22437l364855,274566r18400,12506l390494,291862r6056,3760l409034,302598r10330,5481l431109,313598r2304,1151l445124,319611r5675,2267l462312,325820r18463,5629l490525,333953r9227,1993l520232,340163r33892,3046l555122,343268r345,26l572739,343958r3289968,l3941813,343958r,44504l3940777,407437r-6909,35534l3920050,476090r-20035,29325l3875143,530254r-29017,19665l3812964,563718r-35926,7245l3758385,571998r-3185646,l543032,571308r-57689,-5520l429382,554059,375493,537499,324023,515419,275661,489200,229718,458495,187574,423306,148539,384667,113650,342233,82906,296349,56307,248050,34544,196646,17963,143172,6218,87283,346,29669,,xe" fillcolor="#bdbdbd" stroked="f">
                      <v:path arrowok="t" o:connecttype="custom" o:connectlocs="0,0;228336,0;228336,1035;228336,2070;228336,3450;228336,4485;228336,6555;228336,8625;228336,13110;228681,17595;228681,21045;229372,24495;229561,29949;230860,43059;231099,44849;231445,47954;231790,51059;232439,55431;237460,78594;239935,88754;249062,117988;258766,141560;260462,145242;261844,148347;263571,152142;265643,155592;267371,158697;269060,162072;276558,175613;277043,176291;278368,178791;295536,204348;296042,204926;298303,207936;316635,230146;318158,231823;341295,254260;364855,274566;383255,287072;390494,291862;396550,295622;409034,302598;419364,308079;431109,313598;433413,314749;445124,319611;450799,321878;462312,325820;480775,331449;490525,333953;499752,335946;520232,340163;554124,343209;555122,343268;555467,343294;572739,343958;3862707,343958;3941813,343958;3941813,388462;3940777,407437;3933868,442971;3920050,476090;3900015,505415;3875143,530254;3846126,549919;3812964,563718;3777038,570963;3758385,571998;572739,571998;543032,571308;485343,565788;429382,554059;375493,537499;324023,515419;275661,489200;229718,458495;187574,423306;148539,384667;113650,342233;82906,296349;56307,248050;34544,196646;17963,143172;6218,87283;346,29669" o:connectangles="0,0,0,0,0,0,0,0,0,0,0,0,0,0,0,0,0,0,0,0,0,0,0,0,0,0,0,0,0,0,0,0,0,0,0,0,0,0,0,0,0,0,0,0,0,0,0,0,0,0,0,0,0,0,0,0,0,0,0,0,0,0,0,0,0,0,0,0,0,0,0,0,0,0,0,0,0,0,0,0,0,0,0,0,0"/>
                    </v:shape>
                    <v:oval id="Freeform 585" o:spid="_x0000_s1956" style="position:absolute;left:2279;top:8958;width:6895;height:6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" stroked="f">
                      <v:path arrowok="t"/>
                      <v:textbox>
                        <w:txbxContent>
                          <w:p w14:paraId="4433B26A" w14:textId="77777777" w:rsidR="00DD1661" w:rsidRPr="00DD1661" w:rsidRDefault="00DD1661" w:rsidP="00DD1661">
                            <w:pPr>
                              <w:bidi w:val="0"/>
                              <w:jc w:val="center"/>
                              <w:rPr>
                                <w:rFonts w:asciiTheme="minorHAnsi" w:hAnsi="Calibri" w:cstheme="minorBidi"/>
                                <w:b/>
                                <w:bCs/>
                                <w:color w:val="191C21"/>
                                <w:kern w:val="24"/>
                                <w:sz w:val="32"/>
                                <w:szCs w:val="32"/>
                              </w:rPr>
                            </w:pPr>
                            <w:r w:rsidRPr="00DD1661">
                              <w:rPr>
                                <w:rFonts w:asciiTheme="minorHAnsi" w:hAnsi="Calibri" w:cstheme="minorBidi"/>
                                <w:b/>
                                <w:bCs/>
                                <w:color w:val="191C21"/>
                                <w:kern w:val="24"/>
                                <w:sz w:val="32"/>
                                <w:szCs w:val="32"/>
                              </w:rPr>
                              <w:t>5</w:t>
                            </w:r>
                          </w:p>
                        </w:txbxContent>
                      </v:textbox>
                    </v:oval>
                  </v:group>
                  <v:shape id="TextBox 174" o:spid="_x0000_s1957" type="#_x0000_t202" style="position:absolute;left:108;top:9178;width:31248;height:6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" filled="f" stroked="f">
                    <v:textbox>
                      <w:txbxContent>
                        <w:p w14:paraId="3E6A6AE2" w14:textId="77777777" w:rsidR="00DD1661" w:rsidRPr="00DD1661" w:rsidRDefault="00DD1661" w:rsidP="00DD1661">
                          <w:pPr>
                            <w:jc w:val="center"/>
                            <w:rPr>
                              <w:rFonts w:eastAsia="Calibri" w:hAnsi="Adobe Arabic" w:cs="Adobe Arabic"/>
                              <w:kern w:val="24"/>
                              <w:sz w:val="30"/>
                              <w:szCs w:val="30"/>
                              <w:lang w:bidi="ar-EG"/>
                            </w:rPr>
                          </w:pPr>
                          <w:r w:rsidRPr="00DD1661">
                            <w:rPr>
                              <w:rFonts w:eastAsia="Calibri" w:hAnsi="Adobe Arabic" w:cs="Adobe Arabic"/>
                              <w:kern w:val="24"/>
                              <w:sz w:val="30"/>
                              <w:szCs w:val="30"/>
                              <w:rtl/>
                              <w:lang w:bidi="ar-EG"/>
                            </w:rPr>
                            <w:t>دعم مكافحة الفساد وتحسين الشفافية</w:t>
                          </w:r>
                        </w:p>
                      </w:txbxContent>
                    </v:textbox>
                  </v:shape>
                </v:group>
                <w10:anchorlock/>
              </v:group>
            </w:pict>
          </mc:Fallback>
        </mc:AlternateContent>
      </w:r>
    </w:p>
    <w:p w14:paraId="0A1921A3" w14:textId="4BF8CD7D"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2F00EA0" wp14:editId="1CD0C288">
                <wp:extent cx="5731510" cy="892088"/>
                <wp:effectExtent l="0" t="0" r="2540" b="22860"/>
                <wp:docPr id="175087817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46469871" name="مجموعة 47"/>
                        <wpg:cNvGrpSpPr/>
                        <wpg:grpSpPr>
                          <a:xfrm>
                            <a:off x="0" y="0"/>
                            <a:ext cx="5731510" cy="895351"/>
                            <a:chOff x="0" y="0"/>
                            <a:chExt cx="5878196" cy="918845"/>
                          </a:xfrm>
                        </wpg:grpSpPr>
                        <wpg:grpSp>
                          <wpg:cNvPr id="1823338223" name="مجموعة 48"/>
                          <wpg:cNvGrpSpPr/>
                          <wpg:grpSpPr>
                            <a:xfrm>
                              <a:off x="0" y="0"/>
                              <a:ext cx="5878196" cy="918845"/>
                              <a:chOff x="0" y="0"/>
                              <a:chExt cx="6240348" cy="919070"/>
                            </a:xfrm>
                          </wpg:grpSpPr>
                          <wpg:grpSp>
                            <wpg:cNvPr id="468749833" name="مجموعة 49"/>
                            <wpg:cNvGrpSpPr/>
                            <wpg:grpSpPr>
                              <a:xfrm>
                                <a:off x="0" y="169208"/>
                                <a:ext cx="5433072" cy="580613"/>
                                <a:chOff x="0" y="169208"/>
                                <a:chExt cx="5433072" cy="580613"/>
                              </a:xfrm>
                            </wpg:grpSpPr>
                            <wps:wsp>
                              <wps:cNvPr id="2770708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14870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03928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2301756" name="مربع نص 41"/>
                          <wps:cNvSpPr txBox="1"/>
                          <wps:spPr>
                            <a:xfrm>
                              <a:off x="204466" y="256663"/>
                              <a:ext cx="4615440" cy="389157"/>
                            </a:xfrm>
                            <a:prstGeom prst="rect">
                              <a:avLst/>
                            </a:prstGeom>
                            <a:noFill/>
                          </wps:spPr>
                          <wps:txbx>
                            <w:txbxContent>
                              <w:p w14:paraId="1BDDB01B" w14:textId="5AC86561"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الضخمة لاتخاذ قرارات مستندة إلى البيانات</w:t>
                                </w:r>
                              </w:p>
                            </w:txbxContent>
                          </wps:txbx>
                          <wps:bodyPr wrap="square" rtlCol="1">
                            <a:spAutoFit/>
                          </wps:bodyPr>
                        </wps:wsp>
                      </wpg:grpSp>
                      <pic:pic xmlns:pic="http://schemas.openxmlformats.org/drawingml/2006/picture">
                        <pic:nvPicPr>
                          <pic:cNvPr id="185524440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2F00EA0" id="_x0000_s19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9OWosnQcAAPo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19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">
                  <v:group id="مجموعة 48" o:spid="_x0000_s19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">
                    <v:group id="مجموعة 49" o:spid="_x0000_s19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">
                      <v:shape id="شكل حر 50" o:spid="_x0000_s19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" fillcolor="#a5a5a5 [2092]" stroked="f" strokeweight="1pt">
                        <v:stroke joinstyle="miter"/>
                      </v:roundrect>
                    </v:group>
                    <v:oval id="شكل بيضاوي 52" o:spid="_x0000_s19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" filled="f" strokecolor="#168489" strokeweight="1pt">
                      <v:stroke joinstyle="miter"/>
                    </v:oval>
                  </v:group>
                  <v:shape id="مربع نص 41" o:spid="_x0000_s1965"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" filled="f" stroked="f">
                    <v:textbox style="mso-fit-shape-to-text:t">
                      <w:txbxContent>
                        <w:p w14:paraId="1BDDB01B" w14:textId="5AC86561"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الضخمة لاتخاذ قرارات مستندة إلى البيانات</w:t>
                          </w:r>
                        </w:p>
                      </w:txbxContent>
                    </v:textbox>
                  </v:shape>
                </v:group>
                <v:shape id="صورة 54" o:spid="_x0000_s19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">
                  <v:imagedata r:id="rId105" o:title=""/>
                </v:shape>
                <w10:anchorlock/>
              </v:group>
            </w:pict>
          </mc:Fallback>
        </mc:AlternateContent>
      </w:r>
    </w:p>
    <w:p w14:paraId="12E3B357" w14:textId="769C743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التوظيف والاقتصاد لتوجيه السياسات الاقتصادية ودعم النمو المستدام.</w:t>
      </w:r>
    </w:p>
    <w:p w14:paraId="43CAA6C4" w14:textId="0F7B3D2E" w:rsidR="00377231" w:rsidRPr="00DD1661"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الصحة العامة لتوجيه القرارات المتعلقة بتخصيص الموارد الصحية أو التنبيه بانتشار الأوبئة.</w:t>
      </w:r>
    </w:p>
    <w:p w14:paraId="6ECD5F6F" w14:textId="546615D4" w:rsidR="00377231" w:rsidRPr="007B5815" w:rsidRDefault="003C7FD7" w:rsidP="00397A5A">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E7A82A0" wp14:editId="2CE90E53">
                <wp:extent cx="5731510" cy="892088"/>
                <wp:effectExtent l="0" t="0" r="2540" b="22860"/>
                <wp:docPr id="150518337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87954203" name="مجموعة 47"/>
                        <wpg:cNvGrpSpPr/>
                        <wpg:grpSpPr>
                          <a:xfrm>
                            <a:off x="0" y="0"/>
                            <a:ext cx="5731510" cy="895351"/>
                            <a:chOff x="0" y="0"/>
                            <a:chExt cx="5878196" cy="918845"/>
                          </a:xfrm>
                        </wpg:grpSpPr>
                        <wpg:grpSp>
                          <wpg:cNvPr id="1055452904" name="مجموعة 48"/>
                          <wpg:cNvGrpSpPr/>
                          <wpg:grpSpPr>
                            <a:xfrm>
                              <a:off x="0" y="0"/>
                              <a:ext cx="5878196" cy="918845"/>
                              <a:chOff x="0" y="0"/>
                              <a:chExt cx="6240348" cy="919070"/>
                            </a:xfrm>
                          </wpg:grpSpPr>
                          <wpg:grpSp>
                            <wpg:cNvPr id="1179323901" name="مجموعة 49"/>
                            <wpg:cNvGrpSpPr/>
                            <wpg:grpSpPr>
                              <a:xfrm>
                                <a:off x="0" y="169208"/>
                                <a:ext cx="5433072" cy="580613"/>
                                <a:chOff x="0" y="169208"/>
                                <a:chExt cx="5433072" cy="580613"/>
                              </a:xfrm>
                            </wpg:grpSpPr>
                            <wps:wsp>
                              <wps:cNvPr id="1293570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854966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46801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3780889" name="مربع نص 41"/>
                          <wps:cNvSpPr txBox="1"/>
                          <wps:spPr>
                            <a:xfrm>
                              <a:off x="204466" y="256739"/>
                              <a:ext cx="4615440" cy="389157"/>
                            </a:xfrm>
                            <a:prstGeom prst="rect">
                              <a:avLst/>
                            </a:prstGeom>
                            <a:noFill/>
                          </wps:spPr>
                          <wps:txbx>
                            <w:txbxContent>
                              <w:p w14:paraId="0FC39F5F" w14:textId="69C9B23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بالمشكلات المستقبلية واتخاذ إجراءات استباقية</w:t>
                                </w:r>
                              </w:p>
                            </w:txbxContent>
                          </wps:txbx>
                          <wps:bodyPr wrap="square" rtlCol="1">
                            <a:spAutoFit/>
                          </wps:bodyPr>
                        </wps:wsp>
                      </wpg:grpSp>
                      <pic:pic xmlns:pic="http://schemas.openxmlformats.org/drawingml/2006/picture">
                        <pic:nvPicPr>
                          <pic:cNvPr id="93042717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7A82A0" id="_x0000_s19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9d2uzZ4HAAD4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19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">
                  <v:group id="مجموعة 48" o:spid="_x0000_s19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">
                    <v:group id="مجموعة 49" o:spid="_x0000_s19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">
                      <v:shape id="شكل حر 50" o:spid="_x0000_s19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" fillcolor="#a5a5a5 [2092]" stroked="f" strokeweight="1pt">
                        <v:stroke joinstyle="miter"/>
                      </v:roundrect>
                    </v:group>
                    <v:oval id="شكل بيضاوي 52" o:spid="_x0000_s19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" filled="f" strokecolor="#168489" strokeweight="1pt">
                      <v:stroke joinstyle="miter"/>
                    </v:oval>
                  </v:group>
                  <v:shape id="مربع نص 41" o:spid="_x0000_s197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" filled="f" stroked="f">
                    <v:textbox style="mso-fit-shape-to-text:t">
                      <w:txbxContent>
                        <w:p w14:paraId="0FC39F5F" w14:textId="69C9B23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بالمشكلات المستقبلية واتخاذ إجراءات استباقية</w:t>
                          </w:r>
                        </w:p>
                      </w:txbxContent>
                    </v:textbox>
                  </v:shape>
                </v:group>
                <v:shape id="صورة 54" o:spid="_x0000_s19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">
                  <v:imagedata r:id="rId105" o:title=""/>
                </v:shape>
                <w10:anchorlock/>
              </v:group>
            </w:pict>
          </mc:Fallback>
        </mc:AlternateContent>
      </w:r>
    </w:p>
    <w:p w14:paraId="57D30AC7" w14:textId="0C578F5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بالكوارث الطبيعية مثل الفيضانات والزلازل واتخاذ الإجراءات الوقائية لحماية المواطنين والبنية التحتية.</w:t>
      </w:r>
    </w:p>
    <w:p w14:paraId="56514C08" w14:textId="7E7710BD"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lastRenderedPageBreak/>
        <w:t>التنبؤ بالأزمات الاقتصادية من خلال تحليل بيانات السوق العالمية والمحلية ووضع سياسات اقتصادية تحمي الاقتصاد الوطني.</w:t>
      </w:r>
    </w:p>
    <w:p w14:paraId="2C7B8C97" w14:textId="30C87666"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572FA4E" wp14:editId="30628B7C">
                <wp:extent cx="5731510" cy="892088"/>
                <wp:effectExtent l="0" t="0" r="2540" b="22860"/>
                <wp:docPr id="17786742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99370076" name="مجموعة 47"/>
                        <wpg:cNvGrpSpPr/>
                        <wpg:grpSpPr>
                          <a:xfrm>
                            <a:off x="0" y="0"/>
                            <a:ext cx="5731510" cy="895351"/>
                            <a:chOff x="0" y="0"/>
                            <a:chExt cx="5878196" cy="918845"/>
                          </a:xfrm>
                        </wpg:grpSpPr>
                        <wpg:grpSp>
                          <wpg:cNvPr id="2043054356" name="مجموعة 48"/>
                          <wpg:cNvGrpSpPr/>
                          <wpg:grpSpPr>
                            <a:xfrm>
                              <a:off x="0" y="0"/>
                              <a:ext cx="5878196" cy="918845"/>
                              <a:chOff x="0" y="0"/>
                              <a:chExt cx="6240348" cy="919070"/>
                            </a:xfrm>
                          </wpg:grpSpPr>
                          <wpg:grpSp>
                            <wpg:cNvPr id="661209796" name="مجموعة 49"/>
                            <wpg:cNvGrpSpPr/>
                            <wpg:grpSpPr>
                              <a:xfrm>
                                <a:off x="0" y="169208"/>
                                <a:ext cx="5433072" cy="580613"/>
                                <a:chOff x="0" y="169208"/>
                                <a:chExt cx="5433072" cy="580613"/>
                              </a:xfrm>
                            </wpg:grpSpPr>
                            <wps:wsp>
                              <wps:cNvPr id="21354706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196974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14878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7029220" name="مربع نص 41"/>
                          <wps:cNvSpPr txBox="1"/>
                          <wps:spPr>
                            <a:xfrm>
                              <a:off x="204466" y="256739"/>
                              <a:ext cx="4615440" cy="389157"/>
                            </a:xfrm>
                            <a:prstGeom prst="rect">
                              <a:avLst/>
                            </a:prstGeom>
                            <a:noFill/>
                          </wps:spPr>
                          <wps:txbx>
                            <w:txbxContent>
                              <w:p w14:paraId="03D760D2" w14:textId="6721757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تعزيز اتخاذ القرارات المتعلقة بالسياسات العامة</w:t>
                                </w:r>
                              </w:p>
                            </w:txbxContent>
                          </wps:txbx>
                          <wps:bodyPr wrap="square" rtlCol="1">
                            <a:spAutoFit/>
                          </wps:bodyPr>
                        </wps:wsp>
                      </wpg:grpSp>
                      <pic:pic xmlns:pic="http://schemas.openxmlformats.org/drawingml/2006/picture">
                        <pic:nvPicPr>
                          <pic:cNvPr id="17521780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572FA4E" id="_x0000_s19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IsR6PucBwAA+R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19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">
                  <v:group id="مجموعة 48" o:spid="_x0000_s19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">
                    <v:group id="مجموعة 49" o:spid="_x0000_s19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">
                      <v:shape id="شكل حر 50" o:spid="_x0000_s19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" fillcolor="#a5a5a5 [2092]" stroked="f" strokeweight="1pt">
                        <v:stroke joinstyle="miter"/>
                      </v:roundrect>
                    </v:group>
                    <v:oval id="شكل بيضاوي 52" o:spid="_x0000_s19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" filled="f" strokecolor="#168489" strokeweight="1pt">
                      <v:stroke joinstyle="miter"/>
                    </v:oval>
                  </v:group>
                  <v:shape id="مربع نص 41" o:spid="_x0000_s198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" filled="f" stroked="f">
                    <v:textbox style="mso-fit-shape-to-text:t">
                      <w:txbxContent>
                        <w:p w14:paraId="03D760D2" w14:textId="6721757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تعزيز اتخاذ القرارات المتعلقة بالسياسات العامة</w:t>
                          </w:r>
                        </w:p>
                      </w:txbxContent>
                    </v:textbox>
                  </v:shape>
                </v:group>
                <v:shape id="صورة 54" o:spid="_x0000_s19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">
                  <v:imagedata r:id="rId105" o:title=""/>
                </v:shape>
                <w10:anchorlock/>
              </v:group>
            </w:pict>
          </mc:Fallback>
        </mc:AlternateContent>
      </w:r>
    </w:p>
    <w:p w14:paraId="4DEEF11A" w14:textId="6C767B4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تأثيرات السياسات الضريبية المختلفة على الفئات الاجتماعية المختلفة وتقديم توصيات حول كيفية تحقيق العدالة الاجتماعية والمالية.</w:t>
      </w:r>
    </w:p>
    <w:p w14:paraId="62A4453D" w14:textId="708BC02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69"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في تقييم تأثير السياسات البيئية على الاقتصاد والمجتمع، مثل تقييم سياسات الطاقة النظيفة.</w:t>
      </w:r>
    </w:p>
    <w:p w14:paraId="53012A59" w14:textId="2A438F44"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CDBE244" wp14:editId="5830C0FD">
                <wp:extent cx="5731510" cy="892088"/>
                <wp:effectExtent l="0" t="0" r="2540" b="22860"/>
                <wp:docPr id="17574491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97510435" name="مجموعة 47"/>
                        <wpg:cNvGrpSpPr/>
                        <wpg:grpSpPr>
                          <a:xfrm>
                            <a:off x="0" y="0"/>
                            <a:ext cx="5731510" cy="895351"/>
                            <a:chOff x="0" y="0"/>
                            <a:chExt cx="5878196" cy="918845"/>
                          </a:xfrm>
                        </wpg:grpSpPr>
                        <wpg:grpSp>
                          <wpg:cNvPr id="1378803692" name="مجموعة 48"/>
                          <wpg:cNvGrpSpPr/>
                          <wpg:grpSpPr>
                            <a:xfrm>
                              <a:off x="0" y="0"/>
                              <a:ext cx="5878196" cy="918845"/>
                              <a:chOff x="0" y="0"/>
                              <a:chExt cx="6240348" cy="919070"/>
                            </a:xfrm>
                          </wpg:grpSpPr>
                          <wpg:grpSp>
                            <wpg:cNvPr id="1867725417" name="مجموعة 49"/>
                            <wpg:cNvGrpSpPr/>
                            <wpg:grpSpPr>
                              <a:xfrm>
                                <a:off x="0" y="169208"/>
                                <a:ext cx="5433072" cy="580613"/>
                                <a:chOff x="0" y="169208"/>
                                <a:chExt cx="5433072" cy="580613"/>
                              </a:xfrm>
                            </wpg:grpSpPr>
                            <wps:wsp>
                              <wps:cNvPr id="16829598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144660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125758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3153205" name="مربع نص 41"/>
                          <wps:cNvSpPr txBox="1"/>
                          <wps:spPr>
                            <a:xfrm>
                              <a:off x="204466" y="256739"/>
                              <a:ext cx="4615440" cy="389157"/>
                            </a:xfrm>
                            <a:prstGeom prst="rect">
                              <a:avLst/>
                            </a:prstGeom>
                            <a:noFill/>
                          </wps:spPr>
                          <wps:txbx>
                            <w:txbxContent>
                              <w:p w14:paraId="4F8DD3BC" w14:textId="45E69A4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التخطيط الاستراتيجي طويل الأمد</w:t>
                                </w:r>
                              </w:p>
                            </w:txbxContent>
                          </wps:txbx>
                          <wps:bodyPr wrap="square" rtlCol="1">
                            <a:spAutoFit/>
                          </wps:bodyPr>
                        </wps:wsp>
                      </wpg:grpSp>
                      <pic:pic xmlns:pic="http://schemas.openxmlformats.org/drawingml/2006/picture">
                        <pic:nvPicPr>
                          <pic:cNvPr id="11645993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DBE244" id="_x0000_s19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">
                <v:group id="مجموعة 47" o:spid="_x0000_s19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">
                  <v:group id="مجموعة 48" o:spid="_x0000_s19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">
                    <v:group id="مجموعة 49" o:spid="_x0000_s19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">
                      <v:shape id="شكل حر 50" o:spid="_x0000_s19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" fillcolor="#a5a5a5 [2092]" stroked="f" strokeweight="1pt">
                        <v:stroke joinstyle="miter"/>
                      </v:roundrect>
                    </v:group>
                    <v:oval id="شكل بيضاوي 52" o:spid="_x0000_s19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" filled="f" strokecolor="#168489" strokeweight="1pt">
                      <v:stroke joinstyle="miter"/>
                    </v:oval>
                  </v:group>
                  <v:shape id="مربع نص 41" o:spid="_x0000_s199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" filled="f" stroked="f">
                    <v:textbox style="mso-fit-shape-to-text:t">
                      <w:txbxContent>
                        <w:p w14:paraId="4F8DD3BC" w14:textId="45E69A4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التخطيط الاستراتيجي طويل الأمد</w:t>
                          </w:r>
                        </w:p>
                      </w:txbxContent>
                    </v:textbox>
                  </v:shape>
                </v:group>
                <v:shape id="صورة 54" o:spid="_x0000_s19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">
                  <v:imagedata r:id="rId105" o:title=""/>
                </v:shape>
                <w10:anchorlock/>
              </v:group>
            </w:pict>
          </mc:Fallback>
        </mc:AlternateContent>
      </w:r>
    </w:p>
    <w:p w14:paraId="35214DF8" w14:textId="673519F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70"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لتحليل الاتجاهات السكانية وتوجيه استراتيجيات الإسكان والتعليم والرعاية الصحية بما يتناسب مع النمو السكاني.</w:t>
      </w:r>
    </w:p>
    <w:p w14:paraId="44B510A3" w14:textId="0F83AEB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بالاتجاهات الاقتصادية العالمية وتحديد القطاعات الاقتصادية الواعدة للاستثمار الحكومي.</w:t>
      </w:r>
    </w:p>
    <w:p w14:paraId="37A89BB8" w14:textId="46181CE7" w:rsidR="003C7FD7" w:rsidRPr="007B5815" w:rsidRDefault="003C7FD7" w:rsidP="003C7FD7">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619ADB9" wp14:editId="739AA37B">
                <wp:extent cx="5731510" cy="892088"/>
                <wp:effectExtent l="0" t="0" r="2540" b="22860"/>
                <wp:docPr id="8988785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7813348" name="مجموعة 47"/>
                        <wpg:cNvGrpSpPr/>
                        <wpg:grpSpPr>
                          <a:xfrm>
                            <a:off x="0" y="0"/>
                            <a:ext cx="5731510" cy="895351"/>
                            <a:chOff x="0" y="0"/>
                            <a:chExt cx="5878196" cy="918845"/>
                          </a:xfrm>
                        </wpg:grpSpPr>
                        <wpg:grpSp>
                          <wpg:cNvPr id="29482023" name="مجموعة 48"/>
                          <wpg:cNvGrpSpPr/>
                          <wpg:grpSpPr>
                            <a:xfrm>
                              <a:off x="0" y="0"/>
                              <a:ext cx="5878196" cy="918845"/>
                              <a:chOff x="0" y="0"/>
                              <a:chExt cx="6240348" cy="919070"/>
                            </a:xfrm>
                          </wpg:grpSpPr>
                          <wpg:grpSp>
                            <wpg:cNvPr id="487082713" name="مجموعة 49"/>
                            <wpg:cNvGrpSpPr/>
                            <wpg:grpSpPr>
                              <a:xfrm>
                                <a:off x="0" y="169208"/>
                                <a:ext cx="5433072" cy="580613"/>
                                <a:chOff x="0" y="169208"/>
                                <a:chExt cx="5433072" cy="580613"/>
                              </a:xfrm>
                            </wpg:grpSpPr>
                            <wps:wsp>
                              <wps:cNvPr id="1141465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608978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4282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9534179" name="مربع نص 41"/>
                          <wps:cNvSpPr txBox="1"/>
                          <wps:spPr>
                            <a:xfrm>
                              <a:off x="204466" y="256739"/>
                              <a:ext cx="4615440" cy="389157"/>
                            </a:xfrm>
                            <a:prstGeom prst="rect">
                              <a:avLst/>
                            </a:prstGeom>
                            <a:noFill/>
                          </wps:spPr>
                          <wps:txbx>
                            <w:txbxContent>
                              <w:p w14:paraId="5A6AAC53" w14:textId="28593CF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دعم مكافحة الفساد وتحسين الشفافية</w:t>
                                </w:r>
                              </w:p>
                            </w:txbxContent>
                          </wps:txbx>
                          <wps:bodyPr wrap="square" rtlCol="1">
                            <a:spAutoFit/>
                          </wps:bodyPr>
                        </wps:wsp>
                      </wpg:grpSp>
                      <pic:pic xmlns:pic="http://schemas.openxmlformats.org/drawingml/2006/picture">
                        <pic:nvPicPr>
                          <pic:cNvPr id="49352391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19ADB9" id="_x0000_s19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q31mWBwAA9x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19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">
                  <v:group id="مجموعة 48" o:spid="_x0000_s19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">
                    <v:group id="مجموعة 49" o:spid="_x0000_s19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">
                      <v:shape id="شكل حر 50" o:spid="_x0000_s19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" fillcolor="#a5a5a5 [2092]" stroked="f" strokeweight="1pt">
                        <v:stroke joinstyle="miter"/>
                      </v:roundrect>
                    </v:group>
                    <v:oval id="شكل بيضاوي 52" o:spid="_x0000_s20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" filled="f" strokecolor="#168489" strokeweight="1pt">
                      <v:stroke joinstyle="miter"/>
                    </v:oval>
                  </v:group>
                  <v:shape id="مربع نص 41" o:spid="_x0000_s200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" filled="f" stroked="f">
                    <v:textbox style="mso-fit-shape-to-text:t">
                      <w:txbxContent>
                        <w:p w14:paraId="5A6AAC53" w14:textId="28593CF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دعم مكافحة الفساد وتحسين الشفافية</w:t>
                          </w:r>
                        </w:p>
                      </w:txbxContent>
                    </v:textbox>
                  </v:shape>
                </v:group>
                <v:shape id="صورة 54" o:spid="_x0000_s20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">
                  <v:imagedata r:id="rId105" o:title=""/>
                </v:shape>
                <w10:anchorlock/>
              </v:group>
            </w:pict>
          </mc:Fallback>
        </mc:AlternateContent>
      </w:r>
    </w:p>
    <w:p w14:paraId="0F42A414" w14:textId="7331B68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71"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في تحليل بيانات المناقصات الحكومية لتحديد الأنشطة غير الشفافة أو المشتبه بها.</w:t>
      </w:r>
    </w:p>
    <w:p w14:paraId="0A9D5D86" w14:textId="53F352C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مراقبة الإنفاق الحكومي واكتشاف الاستخدام غير المبرر للموارد العامة.</w:t>
      </w:r>
    </w:p>
    <w:p w14:paraId="39EB1CD1" w14:textId="67EDEC40"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2D8D4451" wp14:editId="27B4CC29">
                <wp:extent cx="5731510" cy="892088"/>
                <wp:effectExtent l="0" t="0" r="2540" b="22860"/>
                <wp:docPr id="8616340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41904823" name="مجموعة 47"/>
                        <wpg:cNvGrpSpPr/>
                        <wpg:grpSpPr>
                          <a:xfrm>
                            <a:off x="0" y="0"/>
                            <a:ext cx="5731510" cy="895351"/>
                            <a:chOff x="0" y="0"/>
                            <a:chExt cx="5878196" cy="918845"/>
                          </a:xfrm>
                        </wpg:grpSpPr>
                        <wpg:grpSp>
                          <wpg:cNvPr id="1401195211" name="مجموعة 48"/>
                          <wpg:cNvGrpSpPr/>
                          <wpg:grpSpPr>
                            <a:xfrm>
                              <a:off x="0" y="0"/>
                              <a:ext cx="5878196" cy="918845"/>
                              <a:chOff x="0" y="0"/>
                              <a:chExt cx="6240348" cy="919070"/>
                            </a:xfrm>
                          </wpg:grpSpPr>
                          <wpg:grpSp>
                            <wpg:cNvPr id="423787267" name="مجموعة 49"/>
                            <wpg:cNvGrpSpPr/>
                            <wpg:grpSpPr>
                              <a:xfrm>
                                <a:off x="0" y="169208"/>
                                <a:ext cx="5433072" cy="580613"/>
                                <a:chOff x="0" y="169208"/>
                                <a:chExt cx="5433072" cy="580613"/>
                              </a:xfrm>
                            </wpg:grpSpPr>
                            <wps:wsp>
                              <wps:cNvPr id="16554967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2269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28527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6276671" name="مربع نص 41"/>
                          <wps:cNvSpPr txBox="1"/>
                          <wps:spPr>
                            <a:xfrm>
                              <a:off x="204466" y="256739"/>
                              <a:ext cx="4615440" cy="389157"/>
                            </a:xfrm>
                            <a:prstGeom prst="rect">
                              <a:avLst/>
                            </a:prstGeom>
                            <a:noFill/>
                          </wps:spPr>
                          <wps:txbx>
                            <w:txbxContent>
                              <w:p w14:paraId="0E7E8825" w14:textId="41C067B1"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إدارة الأزمات والاستجابة للكوارث</w:t>
                                </w:r>
                              </w:p>
                            </w:txbxContent>
                          </wps:txbx>
                          <wps:bodyPr wrap="square" rtlCol="1">
                            <a:spAutoFit/>
                          </wps:bodyPr>
                        </wps:wsp>
                      </wpg:grpSp>
                      <pic:pic xmlns:pic="http://schemas.openxmlformats.org/drawingml/2006/picture">
                        <pic:nvPicPr>
                          <pic:cNvPr id="135248563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8D4451" id="_x0000_s20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hy5AFmgcAAPo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20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">
                  <v:group id="مجموعة 48" o:spid="_x0000_s20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">
                    <v:group id="مجموعة 49" o:spid="_x0000_s20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">
                      <v:shape id="شكل حر 50" o:spid="_x0000_s20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" fillcolor="#a5a5a5 [2092]" stroked="f" strokeweight="1pt">
                        <v:stroke joinstyle="miter"/>
                      </v:roundrect>
                    </v:group>
                    <v:oval id="شكل بيضاوي 52" o:spid="_x0000_s20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" filled="f" strokecolor="#168489" strokeweight="1pt">
                      <v:stroke joinstyle="miter"/>
                    </v:oval>
                  </v:group>
                  <v:shape id="مربع نص 41" o:spid="_x0000_s201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" filled="f" stroked="f">
                    <v:textbox style="mso-fit-shape-to-text:t">
                      <w:txbxContent>
                        <w:p w14:paraId="0E7E8825" w14:textId="41C067B1"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إدارة الأزمات والاستجابة للكوارث</w:t>
                          </w:r>
                        </w:p>
                      </w:txbxContent>
                    </v:textbox>
                  </v:shape>
                </v:group>
                <v:shape id="صورة 54" o:spid="_x0000_s20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">
                  <v:imagedata r:id="rId105" o:title=""/>
                </v:shape>
                <w10:anchorlock/>
              </v:group>
            </w:pict>
          </mc:Fallback>
        </mc:AlternateContent>
      </w:r>
    </w:p>
    <w:p w14:paraId="77F141FD" w14:textId="297D44E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72" w:history="1">
        <w:r w:rsidR="00160089" w:rsidRPr="006D2F31">
          <w:rPr>
            <w:rStyle w:val="Hyperlink"/>
            <w:rFonts w:ascii="Sakkal Majalla" w:hAnsi="Sakkal Majalla" w:cs="Sakkal Majalla"/>
            <w:sz w:val="32"/>
            <w:szCs w:val="32"/>
            <w:rtl/>
          </w:rPr>
          <w:t>الذكاء الاصطناعي</w:t>
        </w:r>
      </w:hyperlink>
      <w:r w:rsidR="00160089"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في تحليل البيانات المتعلقة بالطقس والكوارث الطبيعية لتوجيه فرق الإنقاذ وتحديد الأولويات.</w:t>
      </w:r>
    </w:p>
    <w:p w14:paraId="50037FE8" w14:textId="1A691B3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البيانات الصحية المتعلقة بالأوبئة لتوجيه القرارات المتعلقة بتوزيع اللقاحات وتخصيص الموارد الصحية.</w:t>
      </w:r>
    </w:p>
    <w:p w14:paraId="314EB56F" w14:textId="21DEF4CA"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0161B7E9" wp14:editId="3F20C425">
                <wp:extent cx="5731510" cy="892088"/>
                <wp:effectExtent l="0" t="0" r="2540" b="22860"/>
                <wp:docPr id="12922748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40780567" name="مجموعة 47"/>
                        <wpg:cNvGrpSpPr/>
                        <wpg:grpSpPr>
                          <a:xfrm>
                            <a:off x="0" y="0"/>
                            <a:ext cx="5731510" cy="895351"/>
                            <a:chOff x="0" y="0"/>
                            <a:chExt cx="5878196" cy="918845"/>
                          </a:xfrm>
                        </wpg:grpSpPr>
                        <wpg:grpSp>
                          <wpg:cNvPr id="662628538" name="مجموعة 48"/>
                          <wpg:cNvGrpSpPr/>
                          <wpg:grpSpPr>
                            <a:xfrm>
                              <a:off x="0" y="0"/>
                              <a:ext cx="5878196" cy="918845"/>
                              <a:chOff x="0" y="0"/>
                              <a:chExt cx="6240348" cy="919070"/>
                            </a:xfrm>
                          </wpg:grpSpPr>
                          <wpg:grpSp>
                            <wpg:cNvPr id="742668450" name="مجموعة 49"/>
                            <wpg:cNvGrpSpPr/>
                            <wpg:grpSpPr>
                              <a:xfrm>
                                <a:off x="0" y="169208"/>
                                <a:ext cx="5433072" cy="580613"/>
                                <a:chOff x="0" y="169208"/>
                                <a:chExt cx="5433072" cy="580613"/>
                              </a:xfrm>
                            </wpg:grpSpPr>
                            <wps:wsp>
                              <wps:cNvPr id="5551887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391180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39541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5924706" name="مربع نص 41"/>
                          <wps:cNvSpPr txBox="1"/>
                          <wps:spPr>
                            <a:xfrm>
                              <a:off x="204466" y="256739"/>
                              <a:ext cx="4615440" cy="389157"/>
                            </a:xfrm>
                            <a:prstGeom prst="rect">
                              <a:avLst/>
                            </a:prstGeom>
                            <a:noFill/>
                          </wps:spPr>
                          <wps:txbx>
                            <w:txbxContent>
                              <w:p w14:paraId="5E090B72" w14:textId="4E1CD11E"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تقديم توصيات مخصصة للمواطنين بناءً على احتياجاتهم</w:t>
                                </w:r>
                              </w:p>
                            </w:txbxContent>
                          </wps:txbx>
                          <wps:bodyPr wrap="square" rtlCol="1">
                            <a:spAutoFit/>
                          </wps:bodyPr>
                        </wps:wsp>
                      </wpg:grpSp>
                      <pic:pic xmlns:pic="http://schemas.openxmlformats.org/drawingml/2006/picture">
                        <pic:nvPicPr>
                          <pic:cNvPr id="11796606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61B7E9" id="_x0000_s20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">
                <v:group id="مجموعة 47" o:spid="_x0000_s20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">
                  <v:group id="مجموعة 48" o:spid="_x0000_s20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">
                    <v:group id="مجموعة 49" o:spid="_x0000_s20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">
                      <v:shape id="شكل حر 50" o:spid="_x0000_s20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" fillcolor="#a5a5a5 [2092]" stroked="f" strokeweight="1pt">
                        <v:stroke joinstyle="miter"/>
                      </v:roundrect>
                    </v:group>
                    <v:oval id="شكل بيضاوي 52" o:spid="_x0000_s20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" filled="f" strokecolor="#168489" strokeweight="1pt">
                      <v:stroke joinstyle="miter"/>
                    </v:oval>
                  </v:group>
                  <v:shape id="مربع نص 41" o:spid="_x0000_s201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" filled="f" stroked="f">
                    <v:textbox style="mso-fit-shape-to-text:t">
                      <w:txbxContent>
                        <w:p w14:paraId="5E090B72" w14:textId="4E1CD11E"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تقديم توصيات مخصصة للمواطنين بناءً على احتياجاتهم</w:t>
                          </w:r>
                        </w:p>
                      </w:txbxContent>
                    </v:textbox>
                  </v:shape>
                </v:group>
                <v:shape id="صورة 54" o:spid="_x0000_s20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">
                  <v:imagedata r:id="rId105" o:title=""/>
                </v:shape>
                <w10:anchorlock/>
              </v:group>
            </w:pict>
          </mc:Fallback>
        </mc:AlternateContent>
      </w:r>
    </w:p>
    <w:p w14:paraId="2F768A46" w14:textId="1562014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تقديم توصيات حول البرامج التعليمية أو المهارات التي يحتاجها المواطنون بناءً على بياناتهم التعليمية والوظيفية.</w:t>
      </w:r>
    </w:p>
    <w:p w14:paraId="71A35992" w14:textId="1ED8252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توجيه الخدمات الصحية والاجتماعية بناءً على تحليل بيانات الصحة الشخصية والظروف الاجتماعية.</w:t>
      </w:r>
    </w:p>
    <w:tbl>
      <w:tblPr>
        <w:tblStyle w:val="a6"/>
        <w:bidiVisual/>
        <w:tblW w:w="9251"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377231" w:rsidRPr="00563DBD" w14:paraId="509E7CB0" w14:textId="77777777" w:rsidTr="00377231">
        <w:tc>
          <w:tcPr>
            <w:tcW w:w="1980" w:type="dxa"/>
            <w:tcBorders>
              <w:right w:val="single" w:sz="36" w:space="0" w:color="168489"/>
            </w:tcBorders>
            <w:shd w:val="clear" w:color="auto" w:fill="F2F2F2" w:themeFill="background1" w:themeFillShade="F2"/>
            <w:vAlign w:val="center"/>
          </w:tcPr>
          <w:p w14:paraId="2DA53E54" w14:textId="77777777" w:rsidR="00377231" w:rsidRPr="008113E1" w:rsidRDefault="00377231" w:rsidP="00777905">
            <w:pPr>
              <w:pStyle w:val="ad"/>
              <w:pageBreakBefore/>
              <w:jc w:val="center"/>
              <w:rPr>
                <w:rtl/>
              </w:rPr>
            </w:pPr>
            <w:bookmarkStart w:id="10" w:name="_Hlk174800225"/>
            <w:r w:rsidRPr="008113E1">
              <w:rPr>
                <w:noProof/>
                <w:rtl/>
                <w:lang w:val="ar-SA"/>
              </w:rPr>
              <w:lastRenderedPageBreak/>
              <w:drawing>
                <wp:inline distT="0" distB="0" distL="0" distR="0" wp14:anchorId="47EC09D1" wp14:editId="45416095">
                  <wp:extent cx="563984" cy="563914"/>
                  <wp:effectExtent l="0" t="0" r="7620" b="7620"/>
                  <wp:docPr id="1578247687" name="Picture 157824768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14:paraId="3754F096" w14:textId="36735E31" w:rsidR="00377231" w:rsidRPr="00377231" w:rsidRDefault="00377231" w:rsidP="00377231">
            <w:pPr>
              <w:jc w:val="center"/>
              <w:rPr>
                <w:rFonts w:ascii="Adobe Arabic" w:eastAsia="Times New Roman" w:hAnsi="Adobe Arabic" w:cs="Adobe Arabic"/>
                <w:b/>
                <w:bCs/>
                <w:color w:val="168489"/>
                <w:kern w:val="24"/>
                <w:sz w:val="44"/>
                <w:szCs w:val="44"/>
                <w:rtl/>
                <w:lang w:bidi="ar-SY"/>
              </w:rPr>
            </w:pPr>
            <w:r w:rsidRPr="00377231">
              <w:rPr>
                <w:rFonts w:ascii="Adobe Arabic" w:eastAsia="Times New Roman" w:hAnsi="Adobe Arabic" w:cs="Adobe Arabic" w:hint="cs"/>
                <w:b/>
                <w:bCs/>
                <w:color w:val="168489"/>
                <w:kern w:val="24"/>
                <w:sz w:val="44"/>
                <w:szCs w:val="44"/>
                <w:rtl/>
                <w:lang w:bidi="ar-SY"/>
              </w:rPr>
              <w:t xml:space="preserve">اذكر بعض </w:t>
            </w:r>
            <w:r w:rsidRPr="00377231">
              <w:rPr>
                <w:rFonts w:ascii="Adobe Arabic" w:eastAsia="Times New Roman" w:hAnsi="Adobe Arabic" w:cs="Adobe Arabic"/>
                <w:b/>
                <w:bCs/>
                <w:color w:val="168489"/>
                <w:kern w:val="24"/>
                <w:sz w:val="44"/>
                <w:szCs w:val="44"/>
                <w:rtl/>
                <w:lang w:bidi="ar-SY"/>
              </w:rPr>
              <w:t xml:space="preserve">الطرق التي يمكن من خلالها توظيف </w:t>
            </w:r>
            <w:hyperlink r:id="rId273" w:history="1">
              <w:r w:rsidRPr="00FF6F20">
                <w:rPr>
                  <w:rStyle w:val="Hyperlink"/>
                  <w:rFonts w:ascii="Adobe Arabic" w:eastAsia="Times New Roman" w:hAnsi="Adobe Arabic" w:cs="Adobe Arabic"/>
                  <w:b/>
                  <w:bCs/>
                  <w:kern w:val="24"/>
                  <w:sz w:val="44"/>
                  <w:szCs w:val="44"/>
                  <w:rtl/>
                  <w:lang w:bidi="ar-SY"/>
                </w:rPr>
                <w:t>الذكاء الاصطناعي</w:t>
              </w:r>
            </w:hyperlink>
            <w:r w:rsidRPr="00377231">
              <w:rPr>
                <w:rFonts w:ascii="Adobe Arabic" w:eastAsia="Times New Roman" w:hAnsi="Adobe Arabic" w:cs="Adobe Arabic"/>
                <w:b/>
                <w:bCs/>
                <w:color w:val="168489"/>
                <w:kern w:val="24"/>
                <w:sz w:val="44"/>
                <w:szCs w:val="44"/>
                <w:rtl/>
                <w:lang w:bidi="ar-SY"/>
              </w:rPr>
              <w:t xml:space="preserve"> في تلبية متطلبات ذوي الاحتياجات الخاصة</w:t>
            </w:r>
            <w:r w:rsidRPr="00377231">
              <w:rPr>
                <w:rFonts w:ascii="Adobe Arabic" w:eastAsia="Times New Roman" w:hAnsi="Adobe Arabic" w:cs="Adobe Arabic" w:hint="cs"/>
                <w:b/>
                <w:bCs/>
                <w:color w:val="168489"/>
                <w:kern w:val="24"/>
                <w:sz w:val="44"/>
                <w:szCs w:val="44"/>
                <w:rtl/>
                <w:lang w:bidi="ar-SY"/>
              </w:rPr>
              <w:t>.</w:t>
            </w:r>
          </w:p>
        </w:tc>
      </w:tr>
      <w:tr w:rsidR="00377231" w14:paraId="7E4F44A6" w14:textId="77777777" w:rsidTr="00377231">
        <w:tc>
          <w:tcPr>
            <w:tcW w:w="1980" w:type="dxa"/>
            <w:tcBorders>
              <w:right w:val="single" w:sz="36" w:space="0" w:color="168489"/>
            </w:tcBorders>
            <w:shd w:val="clear" w:color="auto" w:fill="F2F2F2" w:themeFill="background1" w:themeFillShade="F2"/>
            <w:vAlign w:val="center"/>
          </w:tcPr>
          <w:p w14:paraId="6B224FBD" w14:textId="77777777" w:rsidR="00377231" w:rsidRPr="008113E1" w:rsidRDefault="00377231" w:rsidP="00777905">
            <w:pPr>
              <w:jc w:val="center"/>
              <w:rPr>
                <w:rFonts w:ascii="Adobe Arabic" w:eastAsia="Times New Roman" w:hAnsi="Adobe Arabic" w:cs="Adobe Arabic"/>
                <w:b/>
                <w:bCs/>
                <w:color w:val="1E3D6A"/>
                <w:kern w:val="24"/>
                <w:sz w:val="40"/>
                <w:szCs w:val="40"/>
                <w:rtl/>
                <w:lang w:bidi="ar-SY"/>
              </w:rPr>
            </w:pPr>
            <w:r w:rsidRPr="008113E1">
              <w:rPr>
                <w:rFonts w:ascii="Adobe Arabic" w:eastAsia="Times New Roman" w:hAnsi="Adobe Arabic" w:cs="Adobe Arabic"/>
                <w:b/>
                <w:bCs/>
                <w:color w:val="168489"/>
                <w:kern w:val="24"/>
                <w:sz w:val="44"/>
                <w:szCs w:val="44"/>
                <w:rtl/>
                <w:lang w:bidi="ar-SY"/>
              </w:rPr>
              <w:t>تمرين</w:t>
            </w:r>
          </w:p>
        </w:tc>
        <w:tc>
          <w:tcPr>
            <w:tcW w:w="7271" w:type="dxa"/>
            <w:vMerge/>
            <w:tcBorders>
              <w:left w:val="single" w:sz="36" w:space="0" w:color="168489"/>
            </w:tcBorders>
          </w:tcPr>
          <w:p w14:paraId="1E5A03C4" w14:textId="77777777" w:rsidR="00377231" w:rsidRDefault="00377231" w:rsidP="00777905">
            <w:pPr>
              <w:pStyle w:val="ad"/>
              <w:rPr>
                <w:rtl/>
              </w:rPr>
            </w:pPr>
          </w:p>
        </w:tc>
      </w:tr>
      <w:tr w:rsidR="00377231" w:rsidRPr="00895D2F" w14:paraId="24360860" w14:textId="77777777" w:rsidTr="00377231">
        <w:tc>
          <w:tcPr>
            <w:tcW w:w="9251" w:type="dxa"/>
            <w:gridSpan w:val="2"/>
          </w:tcPr>
          <w:p w14:paraId="42099B53" w14:textId="77777777" w:rsidR="00377231" w:rsidRPr="000C553B" w:rsidRDefault="00377231" w:rsidP="00377231">
            <w:pPr>
              <w:jc w:val="left"/>
              <w:rPr>
                <w:rFonts w:ascii="Sakkal Majalla" w:hAnsi="Sakkal Majalla"/>
                <w:b/>
                <w:bCs/>
                <w:color w:val="C00000"/>
                <w:sz w:val="32"/>
                <w:szCs w:val="32"/>
                <w:rtl/>
              </w:rPr>
            </w:pPr>
            <w:r w:rsidRPr="000C553B">
              <w:rPr>
                <w:rFonts w:ascii="Sakkal Majalla" w:hAnsi="Sakkal Majalla" w:hint="cs"/>
                <w:b/>
                <w:bCs/>
                <w:color w:val="C00000"/>
                <w:sz w:val="32"/>
                <w:szCs w:val="32"/>
                <w:rtl/>
              </w:rPr>
              <w:t>الحل:</w:t>
            </w:r>
          </w:p>
          <w:p w14:paraId="3326821B" w14:textId="77777777" w:rsidR="00377231" w:rsidRPr="00377231" w:rsidRDefault="00377231">
            <w:pPr>
              <w:pStyle w:val="af"/>
              <w:numPr>
                <w:ilvl w:val="1"/>
                <w:numId w:val="16"/>
              </w:numPr>
              <w:spacing w:line="360" w:lineRule="auto"/>
              <w:ind w:left="576" w:hanging="576"/>
              <w:rPr>
                <w:rtl/>
              </w:rPr>
            </w:pPr>
            <w:r w:rsidRPr="00377231">
              <w:rPr>
                <w:rtl/>
              </w:rPr>
              <w:t>إنشاء ترجمة فورية للغة الإشارة للمحتوى الرقمي، مثل المواقع الإلكترونية ومقاطع الفيديو.</w:t>
            </w:r>
          </w:p>
          <w:p w14:paraId="675A0412" w14:textId="77777777" w:rsidR="00377231" w:rsidRPr="00377231" w:rsidRDefault="00377231">
            <w:pPr>
              <w:pStyle w:val="af"/>
              <w:numPr>
                <w:ilvl w:val="1"/>
                <w:numId w:val="16"/>
              </w:numPr>
              <w:spacing w:line="360" w:lineRule="auto"/>
              <w:ind w:left="576" w:hanging="576"/>
              <w:rPr>
                <w:rtl/>
              </w:rPr>
            </w:pPr>
            <w:r w:rsidRPr="00377231">
              <w:rPr>
                <w:rtl/>
              </w:rPr>
              <w:t>تطبيقات الهاتف المحمول التي تساعد الأشخاص الذين يعانون من الإعاقة على التنقل في الأماكن العامة</w:t>
            </w:r>
            <w:r w:rsidRPr="00377231">
              <w:rPr>
                <w:rFonts w:hint="cs"/>
                <w:rtl/>
              </w:rPr>
              <w:t>.</w:t>
            </w:r>
          </w:p>
          <w:p w14:paraId="035B2493" w14:textId="77777777" w:rsidR="00377231" w:rsidRPr="00377231" w:rsidRDefault="00377231">
            <w:pPr>
              <w:pStyle w:val="af"/>
              <w:numPr>
                <w:ilvl w:val="1"/>
                <w:numId w:val="16"/>
              </w:numPr>
              <w:spacing w:line="360" w:lineRule="auto"/>
              <w:ind w:left="576" w:hanging="576"/>
              <w:rPr>
                <w:rtl/>
              </w:rPr>
            </w:pPr>
            <w:r w:rsidRPr="00377231">
              <w:rPr>
                <w:rtl/>
              </w:rPr>
              <w:t>أتمتة المهام الروتينية التي تتطلب عادةً تفاعلا</w:t>
            </w:r>
            <w:r w:rsidRPr="00377231">
              <w:rPr>
                <w:rFonts w:hint="cs"/>
                <w:rtl/>
              </w:rPr>
              <w:t>ً</w:t>
            </w:r>
            <w:r w:rsidRPr="00377231">
              <w:rPr>
                <w:rtl/>
              </w:rPr>
              <w:t xml:space="preserve"> بشريا</w:t>
            </w:r>
            <w:r w:rsidRPr="00377231">
              <w:rPr>
                <w:rFonts w:hint="cs"/>
                <w:rtl/>
              </w:rPr>
              <w:t>ً.</w:t>
            </w:r>
          </w:p>
          <w:p w14:paraId="4C0984BC" w14:textId="77777777" w:rsidR="00377231" w:rsidRPr="00895D2F" w:rsidRDefault="00377231" w:rsidP="00777905">
            <w:pPr>
              <w:pStyle w:val="af"/>
              <w:spacing w:line="360" w:lineRule="auto"/>
              <w:ind w:left="3600"/>
              <w:rPr>
                <w:rtl/>
              </w:rPr>
            </w:pPr>
            <w:r w:rsidRPr="00F131A0">
              <w:rPr>
                <w:noProof/>
                <w:lang w:bidi="ar-SY"/>
              </w:rPr>
              <w:drawing>
                <wp:inline distT="0" distB="0" distL="0" distR="0" wp14:anchorId="7822FCCE" wp14:editId="06193E5A">
                  <wp:extent cx="1140394" cy="1060892"/>
                  <wp:effectExtent l="0" t="0" r="3175" b="6350"/>
                  <wp:docPr id="2074265408" name="Picture 2074265408"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160" cstate="print">
                            <a:duotone>
                              <a:schemeClr val="accent3">
                                <a:shade val="45000"/>
                                <a:satMod val="135000"/>
                              </a:schemeClr>
                              <a:prstClr val="white"/>
                            </a:duotone>
                            <a:extLst>
                              <a:ext uri="{BEBA8EAE-BF5A-486C-A8C5-ECC9F3942E4B}">
                                <a14:imgProps xmlns:a14="http://schemas.microsoft.com/office/drawing/2010/main">
                                  <a14:imgLayer r:embed="rId161">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tc>
      </w:tr>
    </w:tbl>
    <w:bookmarkEnd w:id="10"/>
    <w:p w14:paraId="18B33281" w14:textId="1B8F005C" w:rsidR="00377231" w:rsidRPr="007B5815" w:rsidRDefault="00377231" w:rsidP="00377231">
      <w:pPr>
        <w:rPr>
          <w:rFonts w:ascii="Sakkal Majalla" w:hAnsi="Sakkal Majalla"/>
          <w:sz w:val="32"/>
          <w:szCs w:val="32"/>
          <w:rtl/>
        </w:rPr>
      </w:pPr>
      <w:r w:rsidRPr="002A078C">
        <w:rPr>
          <w:rFonts w:ascii="Sakkal Majalla" w:hAnsi="Sakkal Majalla"/>
          <w:noProof/>
          <w:color w:val="002060"/>
          <w:sz w:val="34"/>
          <w:lang w:bidi="ar-SY"/>
        </w:rPr>
        <mc:AlternateContent>
          <mc:Choice Requires="wpg">
            <w:drawing>
              <wp:inline distT="0" distB="0" distL="0" distR="0" wp14:anchorId="580D9480" wp14:editId="59ED77C9">
                <wp:extent cx="5731510" cy="895350"/>
                <wp:effectExtent l="0" t="0" r="21590" b="19050"/>
                <wp:docPr id="158172696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12711148"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4618245" name="مجموعة 39"/>
                        <wpg:cNvGrpSpPr/>
                        <wpg:grpSpPr>
                          <a:xfrm>
                            <a:off x="0" y="0"/>
                            <a:ext cx="5731510" cy="895350"/>
                            <a:chOff x="0" y="0"/>
                            <a:chExt cx="5878196" cy="918845"/>
                          </a:xfrm>
                        </wpg:grpSpPr>
                        <wpg:grpSp>
                          <wpg:cNvPr id="1882429905" name="مجموعة 40"/>
                          <wpg:cNvGrpSpPr/>
                          <wpg:grpSpPr>
                            <a:xfrm>
                              <a:off x="0" y="0"/>
                              <a:ext cx="5878196" cy="918845"/>
                              <a:chOff x="0" y="0"/>
                              <a:chExt cx="6240348" cy="919070"/>
                            </a:xfrm>
                          </wpg:grpSpPr>
                          <wpg:grpSp>
                            <wpg:cNvPr id="1878297533" name="مجموعة 41"/>
                            <wpg:cNvGrpSpPr/>
                            <wpg:grpSpPr>
                              <a:xfrm>
                                <a:off x="0" y="169208"/>
                                <a:ext cx="5433072" cy="580613"/>
                                <a:chOff x="0" y="169208"/>
                                <a:chExt cx="5433072" cy="580613"/>
                              </a:xfrm>
                            </wpg:grpSpPr>
                            <wps:wsp>
                              <wps:cNvPr id="14275284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7644570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8047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6972712" name="مربع نص 41"/>
                          <wps:cNvSpPr txBox="1"/>
                          <wps:spPr>
                            <a:xfrm>
                              <a:off x="204484" y="257055"/>
                              <a:ext cx="4616071" cy="387740"/>
                            </a:xfrm>
                            <a:prstGeom prst="rect">
                              <a:avLst/>
                            </a:prstGeom>
                            <a:noFill/>
                          </wps:spPr>
                          <wps:txbx>
                            <w:txbxContent>
                              <w:p w14:paraId="75D9B035" w14:textId="4B79D8F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الأتمتة في العمل الحكومي</w:t>
                                </w:r>
                              </w:p>
                            </w:txbxContent>
                          </wps:txbx>
                          <wps:bodyPr wrap="square" rtlCol="1">
                            <a:spAutoFit/>
                          </wps:bodyPr>
                        </wps:wsp>
                      </wpg:grpSp>
                    </wpg:wgp>
                  </a:graphicData>
                </a:graphic>
              </wp:inline>
            </w:drawing>
          </mc:Choice>
          <mc:Fallback>
            <w:pict>
              <v:group w14:anchorId="580D9480" id="_x0000_s202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">
                <v:shape id="صورة 38" o:spid="_x0000_s202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">
                  <v:imagedata r:id="rId89" o:title=""/>
                </v:shape>
                <v:group id="مجموعة 39" o:spid="_x0000_s20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">
                  <v:group id="مجموعة 40" o:spid="_x0000_s20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">
                    <v:group id="مجموعة 41" o:spid="_x0000_s20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">
                      <v:shape id="شكل حر 42" o:spid="_x0000_s20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" fillcolor="#168489" stroked="f" strokeweight="1pt">
                        <v:stroke joinstyle="miter"/>
                      </v:roundrect>
                    </v:group>
                    <v:oval id="شكل بيضاوي 44" o:spid="_x0000_s20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" filled="f" strokecolor="#a5a5a5 [2092]" strokeweight="1pt">
                      <v:stroke joinstyle="miter"/>
                    </v:oval>
                  </v:group>
                  <v:shape id="مربع نص 41" o:spid="_x0000_s202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" filled="f" stroked="f">
                    <v:textbox style="mso-fit-shape-to-text:t">
                      <w:txbxContent>
                        <w:p w14:paraId="75D9B035" w14:textId="4B79D8F1"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الأتمتة في العمل الحكومي</w:t>
                          </w:r>
                        </w:p>
                      </w:txbxContent>
                    </v:textbox>
                  </v:shape>
                </v:group>
                <w10:anchorlock/>
              </v:group>
            </w:pict>
          </mc:Fallback>
        </mc:AlternateContent>
      </w:r>
    </w:p>
    <w:p w14:paraId="7BF8FDD9" w14:textId="7CFBBFEE" w:rsidR="001B33CA" w:rsidRPr="001B33CA" w:rsidRDefault="00377231">
      <w:pPr>
        <w:pStyle w:val="a5"/>
        <w:numPr>
          <w:ilvl w:val="0"/>
          <w:numId w:val="17"/>
        </w:numPr>
        <w:spacing w:line="360" w:lineRule="auto"/>
        <w:ind w:left="811" w:hanging="454"/>
        <w:jc w:val="both"/>
        <w:rPr>
          <w:rFonts w:ascii="Sakkal Majalla" w:hAnsi="Sakkal Majalla" w:cs="Sakkal Majalla"/>
          <w:color w:val="C00000"/>
          <w:sz w:val="32"/>
          <w:szCs w:val="32"/>
        </w:rPr>
      </w:pPr>
      <w:r w:rsidRPr="00DC5845">
        <w:rPr>
          <w:rFonts w:ascii="Sakkal Majalla" w:hAnsi="Sakkal Majalla" w:cs="Sakkal Majalla"/>
          <w:sz w:val="32"/>
          <w:szCs w:val="32"/>
          <w:rtl/>
        </w:rPr>
        <w:t>تُعد الأتمتة (</w:t>
      </w:r>
      <w:r w:rsidRPr="00DC5845">
        <w:rPr>
          <w:rFonts w:ascii="Sakkal Majalla" w:hAnsi="Sakkal Majalla" w:cs="Sakkal Majalla"/>
          <w:sz w:val="32"/>
          <w:szCs w:val="32"/>
        </w:rPr>
        <w:t>Automation</w:t>
      </w:r>
      <w:r w:rsidRPr="00DC5845">
        <w:rPr>
          <w:rFonts w:ascii="Sakkal Majalla" w:hAnsi="Sakkal Majalla" w:cs="Sakkal Majalla"/>
          <w:sz w:val="32"/>
          <w:szCs w:val="32"/>
          <w:rtl/>
        </w:rPr>
        <w:t>) من أبرز التحولات الرقمية التي يمكن أن تُحدث فرقا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كبيرا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في العمل الحكومي. من خلال الأتمتة، يمكن للحكومات تحسين الكفاءة، تقليل التكاليف، تقديم خدمات أسرع وأكثر دقة للمواطنين، وتحرير الموظفين من المهام الروتينية للتركيز على أعمال أكثر استراتيجية. تعتمد الأتمتة في العمل الحكومي بشكل كبير على تقنيات مثل الروبوتات البرمجية (</w:t>
      </w:r>
      <w:r w:rsidRPr="00DC5845">
        <w:rPr>
          <w:rFonts w:ascii="Sakkal Majalla" w:hAnsi="Sakkal Majalla" w:cs="Sakkal Majalla"/>
          <w:sz w:val="32"/>
          <w:szCs w:val="32"/>
        </w:rPr>
        <w:t>RPA</w:t>
      </w:r>
      <w:r w:rsidRPr="00DC5845">
        <w:rPr>
          <w:rFonts w:ascii="Sakkal Majalla" w:hAnsi="Sakkal Majalla" w:cs="Sakkal Majalla"/>
          <w:sz w:val="32"/>
          <w:szCs w:val="32"/>
          <w:rtl/>
        </w:rPr>
        <w:t xml:space="preserve">)، </w:t>
      </w:r>
      <w:hyperlink r:id="rId274" w:history="1">
        <w:r w:rsidR="00FF6F20" w:rsidRPr="006D2F31">
          <w:rPr>
            <w:rStyle w:val="Hyperlink"/>
            <w:rFonts w:ascii="Sakkal Majalla" w:hAnsi="Sakkal Majalla" w:cs="Sakkal Majalla"/>
            <w:sz w:val="32"/>
            <w:szCs w:val="32"/>
            <w:rtl/>
          </w:rPr>
          <w:t>الذكاء الاصطناعي</w:t>
        </w:r>
      </w:hyperlink>
      <w:r w:rsidR="00FF6F20"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w:t>
      </w:r>
      <w:r w:rsidRPr="00DC5845">
        <w:rPr>
          <w:rFonts w:ascii="Sakkal Majalla" w:hAnsi="Sakkal Majalla" w:cs="Sakkal Majalla"/>
          <w:sz w:val="32"/>
          <w:szCs w:val="32"/>
        </w:rPr>
        <w:t>AI</w:t>
      </w:r>
      <w:r w:rsidRPr="00DC5845">
        <w:rPr>
          <w:rFonts w:ascii="Sakkal Majalla" w:hAnsi="Sakkal Majalla" w:cs="Sakkal Majalla"/>
          <w:sz w:val="32"/>
          <w:szCs w:val="32"/>
          <w:rtl/>
        </w:rPr>
        <w:t>)، والتعلم الآلي (</w:t>
      </w:r>
      <w:r w:rsidRPr="00DC5845">
        <w:rPr>
          <w:rFonts w:ascii="Sakkal Majalla" w:hAnsi="Sakkal Majalla" w:cs="Sakkal Majalla"/>
          <w:sz w:val="32"/>
          <w:szCs w:val="32"/>
        </w:rPr>
        <w:t>ML</w:t>
      </w:r>
      <w:r w:rsidRPr="00DC5845">
        <w:rPr>
          <w:rFonts w:ascii="Sakkal Majalla" w:hAnsi="Sakkal Majalla" w:cs="Sakkal Majalla"/>
          <w:sz w:val="32"/>
          <w:szCs w:val="32"/>
          <w:rtl/>
        </w:rPr>
        <w:t>).</w:t>
      </w:r>
      <w:r w:rsidRPr="00DC5845">
        <w:rPr>
          <w:rFonts w:ascii="Sakkal Majalla" w:hAnsi="Sakkal Majalla" w:cs="Sakkal Majalla" w:hint="cs"/>
          <w:sz w:val="32"/>
          <w:szCs w:val="32"/>
          <w:rtl/>
        </w:rPr>
        <w:t xml:space="preserve"> </w:t>
      </w:r>
    </w:p>
    <w:p w14:paraId="5522DC4E" w14:textId="77777777" w:rsidR="001B33CA" w:rsidRDefault="001B33CA" w:rsidP="001B33CA">
      <w:pPr>
        <w:rPr>
          <w:rFonts w:ascii="Sakkal Majalla" w:hAnsi="Sakkal Majalla"/>
          <w:b/>
          <w:bCs/>
          <w:color w:val="C00000"/>
          <w:sz w:val="32"/>
          <w:szCs w:val="32"/>
          <w:rtl/>
        </w:rPr>
      </w:pPr>
    </w:p>
    <w:p w14:paraId="13376BF3" w14:textId="160EE98F" w:rsidR="00377231" w:rsidRPr="001B33CA" w:rsidRDefault="00377231" w:rsidP="001B33CA">
      <w:pPr>
        <w:pageBreakBefore/>
        <w:rPr>
          <w:rFonts w:ascii="Sakkal Majalla" w:hAnsi="Sakkal Majalla"/>
          <w:b/>
          <w:bCs/>
          <w:color w:val="C00000"/>
          <w:sz w:val="32"/>
          <w:szCs w:val="32"/>
        </w:rPr>
      </w:pPr>
      <w:r w:rsidRPr="001B33CA">
        <w:rPr>
          <w:rFonts w:ascii="Sakkal Majalla" w:hAnsi="Sakkal Majalla" w:hint="cs"/>
          <w:b/>
          <w:bCs/>
          <w:color w:val="C00000"/>
          <w:sz w:val="32"/>
          <w:szCs w:val="32"/>
          <w:rtl/>
        </w:rPr>
        <w:lastRenderedPageBreak/>
        <w:t>و</w:t>
      </w:r>
      <w:r w:rsidRPr="001B33CA">
        <w:rPr>
          <w:rFonts w:ascii="Sakkal Majalla" w:hAnsi="Sakkal Majalla"/>
          <w:b/>
          <w:bCs/>
          <w:color w:val="C00000"/>
          <w:sz w:val="32"/>
          <w:szCs w:val="32"/>
          <w:rtl/>
        </w:rPr>
        <w:t xml:space="preserve">فيما يلي </w:t>
      </w:r>
      <w:bookmarkStart w:id="11" w:name="_Hlk178008042"/>
      <w:r w:rsidRPr="001B33CA">
        <w:rPr>
          <w:rFonts w:ascii="Sakkal Majalla" w:hAnsi="Sakkal Majalla"/>
          <w:b/>
          <w:bCs/>
          <w:color w:val="C00000"/>
          <w:sz w:val="32"/>
          <w:szCs w:val="32"/>
          <w:rtl/>
        </w:rPr>
        <w:t>أبرز مجالات الأتمتة في العمل الحكومي وكيفية الاستفادة منها:</w:t>
      </w:r>
      <w:bookmarkEnd w:id="11"/>
    </w:p>
    <w:p w14:paraId="42B7C985" w14:textId="1FF9E96B" w:rsidR="007E3443" w:rsidRPr="007E3443" w:rsidRDefault="007E3443" w:rsidP="007E3443">
      <w:pPr>
        <w:spacing w:line="360" w:lineRule="auto"/>
        <w:ind w:left="357"/>
        <w:rPr>
          <w:rFonts w:ascii="Sakkal Majalla" w:hAnsi="Sakkal Majalla"/>
          <w:color w:val="C00000"/>
          <w:sz w:val="32"/>
          <w:szCs w:val="32"/>
          <w:rtl/>
        </w:rPr>
      </w:pPr>
      <w:r w:rsidRPr="007E3443">
        <w:rPr>
          <w:rFonts w:ascii="Sakkal Majalla" w:hAnsi="Sakkal Majalla"/>
          <w:noProof/>
          <w:color w:val="C00000"/>
          <w:sz w:val="32"/>
          <w:szCs w:val="32"/>
        </w:rPr>
        <mc:AlternateContent>
          <mc:Choice Requires="wpg">
            <w:drawing>
              <wp:inline distT="0" distB="0" distL="0" distR="0" wp14:anchorId="517C7D72" wp14:editId="7D753E23">
                <wp:extent cx="5504852" cy="3746544"/>
                <wp:effectExtent l="0" t="0" r="0" b="0"/>
                <wp:docPr id="222" name="Group 221">
                  <a:extLst xmlns:a="http://schemas.openxmlformats.org/drawingml/2006/main">
                    <a:ext uri="{FF2B5EF4-FFF2-40B4-BE49-F238E27FC236}">
                      <a16:creationId xmlns:a16="http://schemas.microsoft.com/office/drawing/2014/main" id="{F435AC95-5E90-DD4C-A82F-BC9EB37DC674}"/>
                    </a:ext>
                  </a:extLst>
                </wp:docPr>
                <wp:cNvGraphicFramePr/>
                <a:graphic xmlns:a="http://schemas.openxmlformats.org/drawingml/2006/main">
                  <a:graphicData uri="http://schemas.microsoft.com/office/word/2010/wordprocessingGroup">
                    <wpg:wgp>
                      <wpg:cNvGrpSpPr/>
                      <wpg:grpSpPr>
                        <a:xfrm>
                          <a:off x="0" y="0"/>
                          <a:ext cx="5504852" cy="3746544"/>
                          <a:chOff x="0" y="0"/>
                          <a:chExt cx="10484408" cy="7137403"/>
                        </a:xfrm>
                      </wpg:grpSpPr>
                      <wpg:grpSp>
                        <wpg:cNvPr id="470749795" name="Group 470749795">
                          <a:extLst>
                            <a:ext uri="{FF2B5EF4-FFF2-40B4-BE49-F238E27FC236}">
                              <a16:creationId xmlns:a16="http://schemas.microsoft.com/office/drawing/2014/main" id="{721DD1B6-2B86-8BA5-45DE-6DB302E4313E}"/>
                            </a:ext>
                          </a:extLst>
                        </wpg:cNvPr>
                        <wpg:cNvGrpSpPr/>
                        <wpg:grpSpPr>
                          <a:xfrm>
                            <a:off x="6613233" y="0"/>
                            <a:ext cx="2644520" cy="2581645"/>
                            <a:chOff x="6613233" y="0"/>
                            <a:chExt cx="2644520" cy="2581645"/>
                          </a:xfrm>
                        </wpg:grpSpPr>
                        <wpg:grpSp>
                          <wpg:cNvPr id="733339288" name="Group 733339288">
                            <a:extLst>
                              <a:ext uri="{FF2B5EF4-FFF2-40B4-BE49-F238E27FC236}">
                                <a16:creationId xmlns:a16="http://schemas.microsoft.com/office/drawing/2014/main" id="{25175F96-086B-CA4A-7CF8-693DACBC229B}"/>
                              </a:ext>
                            </a:extLst>
                          </wpg:cNvPr>
                          <wpg:cNvGrpSpPr/>
                          <wpg:grpSpPr>
                            <a:xfrm>
                              <a:off x="6613233" y="0"/>
                              <a:ext cx="2644520" cy="2581645"/>
                              <a:chOff x="6613302" y="0"/>
                              <a:chExt cx="1948179" cy="1901861"/>
                            </a:xfrm>
                          </wpg:grpSpPr>
                          <wps:wsp>
                            <wps:cNvPr id="1570876765" name="Freeform: Shape 1570876765">
                              <a:extLst>
                                <a:ext uri="{FF2B5EF4-FFF2-40B4-BE49-F238E27FC236}">
                                  <a16:creationId xmlns:a16="http://schemas.microsoft.com/office/drawing/2014/main" id="{A2DE98B6-FD42-3F0D-9BAE-DD163DD9CADD}"/>
                                </a:ext>
                              </a:extLst>
                            </wps:cNvPr>
                            <wps:cNvSpPr/>
                            <wps:spPr>
                              <a:xfrm>
                                <a:off x="6736650" y="0"/>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2024092200" name="Freeform: Shape 2024092200">
                              <a:extLst>
                                <a:ext uri="{FF2B5EF4-FFF2-40B4-BE49-F238E27FC236}">
                                  <a16:creationId xmlns:a16="http://schemas.microsoft.com/office/drawing/2014/main" id="{AD0E09E1-78A5-7AF4-E7DA-0D8A87A6791A}"/>
                                </a:ext>
                              </a:extLst>
                            </wps:cNvPr>
                            <wps:cNvSpPr/>
                            <wps:spPr>
                              <a:xfrm>
                                <a:off x="6824296" y="87646"/>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000509267" name="Freeform: Shape 1000509267">
                              <a:extLst>
                                <a:ext uri="{FF2B5EF4-FFF2-40B4-BE49-F238E27FC236}">
                                  <a16:creationId xmlns:a16="http://schemas.microsoft.com/office/drawing/2014/main" id="{ED7D36F1-7860-630D-7EEB-559EBF3DCD13}"/>
                                </a:ext>
                              </a:extLst>
                            </wps:cNvPr>
                            <wps:cNvSpPr/>
                            <wps:spPr>
                              <a:xfrm>
                                <a:off x="6736650" y="1102786"/>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507699076" name="Freeform: Shape 1507699076">
                              <a:extLst>
                                <a:ext uri="{FF2B5EF4-FFF2-40B4-BE49-F238E27FC236}">
                                  <a16:creationId xmlns:a16="http://schemas.microsoft.com/office/drawing/2014/main" id="{B1C8A90C-56A8-085E-FFA6-519631465ADF}"/>
                                </a:ext>
                              </a:extLst>
                            </wps:cNvPr>
                            <wps:cNvSpPr/>
                            <wps:spPr>
                              <a:xfrm rot="18900000">
                                <a:off x="7483932" y="1612711"/>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975990222" name="TextBox 124">
                              <a:extLst>
                                <a:ext uri="{FF2B5EF4-FFF2-40B4-BE49-F238E27FC236}">
                                  <a16:creationId xmlns:a16="http://schemas.microsoft.com/office/drawing/2014/main" id="{604340A4-BE40-8DE5-7018-2FFD13CC61DA}"/>
                                </a:ext>
                              </a:extLst>
                            </wps:cNvPr>
                            <wps:cNvSpPr txBox="1"/>
                            <wps:spPr>
                              <a:xfrm>
                                <a:off x="7446828" y="1584388"/>
                                <a:ext cx="276327" cy="317473"/>
                              </a:xfrm>
                              <a:prstGeom prst="rect">
                                <a:avLst/>
                              </a:prstGeom>
                              <a:noFill/>
                            </wps:spPr>
                            <wps:txbx>
                              <w:txbxContent>
                                <w:p w14:paraId="1E07D722"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w:t>
                                  </w:r>
                                </w:p>
                              </w:txbxContent>
                            </wps:txbx>
                            <wps:bodyPr wrap="square" rtlCol="0">
                              <a:noAutofit/>
                            </wps:bodyPr>
                          </wps:wsp>
                          <wps:wsp>
                            <wps:cNvPr id="571680316" name="TextBox 125">
                              <a:extLst>
                                <a:ext uri="{FF2B5EF4-FFF2-40B4-BE49-F238E27FC236}">
                                  <a16:creationId xmlns:a16="http://schemas.microsoft.com/office/drawing/2014/main" id="{1A486D1D-9D66-F580-0640-F8E8A58CB2E9}"/>
                                </a:ext>
                              </a:extLst>
                            </wps:cNvPr>
                            <wps:cNvSpPr txBox="1"/>
                            <wps:spPr>
                              <a:xfrm>
                                <a:off x="6613302" y="1146172"/>
                                <a:ext cx="1948179" cy="346537"/>
                              </a:xfrm>
                              <a:prstGeom prst="rect">
                                <a:avLst/>
                              </a:prstGeom>
                              <a:noFill/>
                            </wps:spPr>
                            <wps:txbx>
                              <w:txbxContent>
                                <w:p w14:paraId="2DD4EDCC"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معالجة الطلبات والمعاملات</w:t>
                                  </w:r>
                                </w:p>
                              </w:txbxContent>
                            </wps:txbx>
                            <wps:bodyPr wrap="square">
                              <a:noAutofit/>
                            </wps:bodyPr>
                          </wps:wsp>
                        </wpg:grpSp>
                        <pic:pic xmlns:pic="http://schemas.openxmlformats.org/drawingml/2006/picture">
                          <pic:nvPicPr>
                            <pic:cNvPr id="1814554989" name="Picture 1814554989">
                              <a:extLst>
                                <a:ext uri="{FF2B5EF4-FFF2-40B4-BE49-F238E27FC236}">
                                  <a16:creationId xmlns:a16="http://schemas.microsoft.com/office/drawing/2014/main" id="{AD52651E-60F0-ADF6-F735-CC660B37B3B9}"/>
                                </a:ext>
                              </a:extLst>
                            </pic:cNvPr>
                            <pic:cNvPicPr>
                              <a:picLocks noChangeAspect="1"/>
                            </pic:cNvPicPr>
                          </pic:nvPicPr>
                          <pic:blipFill>
                            <a:blip r:embed="rId275">
                              <a:biLevel thresh="25000"/>
                            </a:blip>
                            <a:stretch>
                              <a:fillRect/>
                            </a:stretch>
                          </pic:blipFill>
                          <pic:spPr>
                            <a:xfrm>
                              <a:off x="7391203" y="257349"/>
                              <a:ext cx="1219200" cy="1219200"/>
                            </a:xfrm>
                            <a:prstGeom prst="rect">
                              <a:avLst/>
                            </a:prstGeom>
                          </pic:spPr>
                        </pic:pic>
                      </wpg:grpSp>
                      <wpg:grpSp>
                        <wpg:cNvPr id="673610844" name="Group 673610844">
                          <a:extLst>
                            <a:ext uri="{FF2B5EF4-FFF2-40B4-BE49-F238E27FC236}">
                              <a16:creationId xmlns:a16="http://schemas.microsoft.com/office/drawing/2014/main" id="{E32B9C70-D43A-8DC7-1621-53511A8FF21E}"/>
                            </a:ext>
                          </a:extLst>
                        </wpg:cNvPr>
                        <wpg:cNvGrpSpPr/>
                        <wpg:grpSpPr>
                          <a:xfrm>
                            <a:off x="4021967" y="5547"/>
                            <a:ext cx="2645310" cy="2553725"/>
                            <a:chOff x="4021967" y="5547"/>
                            <a:chExt cx="2645310" cy="2553725"/>
                          </a:xfrm>
                        </wpg:grpSpPr>
                        <wpg:grpSp>
                          <wpg:cNvPr id="1423898955" name="Group 1423898955">
                            <a:extLst>
                              <a:ext uri="{FF2B5EF4-FFF2-40B4-BE49-F238E27FC236}">
                                <a16:creationId xmlns:a16="http://schemas.microsoft.com/office/drawing/2014/main" id="{4DB8CF57-0B7C-016B-7DF0-E8004E5BA327}"/>
                              </a:ext>
                            </a:extLst>
                          </wpg:cNvPr>
                          <wpg:cNvGrpSpPr/>
                          <wpg:grpSpPr>
                            <a:xfrm>
                              <a:off x="4021967" y="5547"/>
                              <a:ext cx="2645310" cy="2553725"/>
                              <a:chOff x="4022009" y="5547"/>
                              <a:chExt cx="1948761" cy="1881293"/>
                            </a:xfrm>
                          </wpg:grpSpPr>
                          <wpg:grpSp>
                            <wpg:cNvPr id="463359435" name="Group 463359435">
                              <a:extLst>
                                <a:ext uri="{FF2B5EF4-FFF2-40B4-BE49-F238E27FC236}">
                                  <a16:creationId xmlns:a16="http://schemas.microsoft.com/office/drawing/2014/main" id="{6FE17ED5-4D7F-331B-A106-22FD2432FB14}"/>
                                </a:ext>
                              </a:extLst>
                            </wpg:cNvPr>
                            <wpg:cNvGrpSpPr/>
                            <wpg:grpSpPr>
                              <a:xfrm>
                                <a:off x="4022009" y="5547"/>
                                <a:ext cx="1948761" cy="1751025"/>
                                <a:chOff x="4022009" y="5547"/>
                                <a:chExt cx="1948761" cy="1751025"/>
                              </a:xfrm>
                            </wpg:grpSpPr>
                            <wps:wsp>
                              <wps:cNvPr id="1906939713" name="Freeform: Shape 1906939713">
                                <a:extLst>
                                  <a:ext uri="{FF2B5EF4-FFF2-40B4-BE49-F238E27FC236}">
                                    <a16:creationId xmlns:a16="http://schemas.microsoft.com/office/drawing/2014/main" id="{7DF6A864-1F72-7AF3-4220-E81C128589BF}"/>
                                  </a:ext>
                                </a:extLst>
                              </wps:cNvPr>
                              <wps:cNvSpPr/>
                              <wps:spPr>
                                <a:xfrm>
                                  <a:off x="4169186" y="5547"/>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451550580" name="Freeform: Shape 451550580">
                                <a:extLst>
                                  <a:ext uri="{FF2B5EF4-FFF2-40B4-BE49-F238E27FC236}">
                                    <a16:creationId xmlns:a16="http://schemas.microsoft.com/office/drawing/2014/main" id="{B0982A7F-C926-AD29-535E-B3EFE798DB49}"/>
                                  </a:ext>
                                </a:extLst>
                              </wps:cNvPr>
                              <wps:cNvSpPr/>
                              <wps:spPr>
                                <a:xfrm>
                                  <a:off x="4256832" y="93193"/>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707944754" name="Freeform: Shape 707944754">
                                <a:extLst>
                                  <a:ext uri="{FF2B5EF4-FFF2-40B4-BE49-F238E27FC236}">
                                    <a16:creationId xmlns:a16="http://schemas.microsoft.com/office/drawing/2014/main" id="{2D36E847-68CE-0008-EE48-956897998412}"/>
                                  </a:ext>
                                </a:extLst>
                              </wps:cNvPr>
                              <wps:cNvSpPr/>
                              <wps:spPr>
                                <a:xfrm>
                                  <a:off x="4169186" y="1108333"/>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74639423" name="TextBox 135">
                                <a:extLst>
                                  <a:ext uri="{FF2B5EF4-FFF2-40B4-BE49-F238E27FC236}">
                                    <a16:creationId xmlns:a16="http://schemas.microsoft.com/office/drawing/2014/main" id="{3DFAF8AD-602A-9D99-1857-7287A77D2D09}"/>
                                  </a:ext>
                                </a:extLst>
                              </wps:cNvPr>
                              <wps:cNvSpPr txBox="1"/>
                              <wps:spPr>
                                <a:xfrm>
                                  <a:off x="4022009" y="1147366"/>
                                  <a:ext cx="1948761" cy="609206"/>
                                </a:xfrm>
                                <a:prstGeom prst="rect">
                                  <a:avLst/>
                                </a:prstGeom>
                                <a:noFill/>
                              </wps:spPr>
                              <wps:txbx>
                                <w:txbxContent>
                                  <w:p w14:paraId="5CB378A9" w14:textId="77777777" w:rsidR="007E3443" w:rsidRPr="007E3443" w:rsidRDefault="007E3443" w:rsidP="007E3443">
                                    <w:pPr>
                                      <w:bidi w:val="0"/>
                                      <w:jc w:val="center"/>
                                      <w:rPr>
                                        <w:rFonts w:eastAsia="Calibri" w:hAnsi="Adobe Arabic" w:cs="Adobe Arabic"/>
                                        <w:b/>
                                        <w:bCs/>
                                        <w:color w:val="FFFFFF" w:themeColor="background1"/>
                                        <w:kern w:val="24"/>
                                        <w:sz w:val="22"/>
                                        <w:szCs w:val="22"/>
                                        <w:lang w:bidi="ar-EG"/>
                                      </w:rPr>
                                    </w:pPr>
                                    <w:r w:rsidRPr="007E3443">
                                      <w:rPr>
                                        <w:rFonts w:eastAsia="Calibri" w:hAnsi="Adobe Arabic" w:cs="Adobe Arabic"/>
                                        <w:b/>
                                        <w:bCs/>
                                        <w:color w:val="FFFFFF" w:themeColor="background1"/>
                                        <w:kern w:val="24"/>
                                        <w:sz w:val="22"/>
                                        <w:szCs w:val="22"/>
                                        <w:rtl/>
                                        <w:lang w:bidi="ar-EG"/>
                                      </w:rPr>
                                      <w:t>أتمتة الرد على استفسارات المواطنين</w:t>
                                    </w:r>
                                  </w:p>
                                </w:txbxContent>
                              </wps:txbx>
                              <wps:bodyPr wrap="square">
                                <a:noAutofit/>
                              </wps:bodyPr>
                            </wps:wsp>
                          </wpg:grpSp>
                          <wps:wsp>
                            <wps:cNvPr id="1088091357" name="Freeform: Shape 1088091357">
                              <a:extLst>
                                <a:ext uri="{FF2B5EF4-FFF2-40B4-BE49-F238E27FC236}">
                                  <a16:creationId xmlns:a16="http://schemas.microsoft.com/office/drawing/2014/main" id="{07008398-5133-43A0-4191-3BFA1C2D0139}"/>
                                </a:ext>
                              </a:extLst>
                            </wps:cNvPr>
                            <wps:cNvSpPr/>
                            <wps:spPr>
                              <a:xfrm rot="18900000">
                                <a:off x="4916468" y="1618258"/>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569413438" name="TextBox 131">
                              <a:extLst>
                                <a:ext uri="{FF2B5EF4-FFF2-40B4-BE49-F238E27FC236}">
                                  <a16:creationId xmlns:a16="http://schemas.microsoft.com/office/drawing/2014/main" id="{D4BBC939-BCEC-6567-CE3D-D7E5F2484033}"/>
                                </a:ext>
                              </a:extLst>
                            </wps:cNvPr>
                            <wps:cNvSpPr txBox="1"/>
                            <wps:spPr>
                              <a:xfrm>
                                <a:off x="4889830" y="1569367"/>
                                <a:ext cx="305533" cy="317473"/>
                              </a:xfrm>
                              <a:prstGeom prst="rect">
                                <a:avLst/>
                              </a:prstGeom>
                              <a:noFill/>
                            </wps:spPr>
                            <wps:txbx>
                              <w:txbxContent>
                                <w:p w14:paraId="6C28C528"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2</w:t>
                                  </w:r>
                                </w:p>
                              </w:txbxContent>
                            </wps:txbx>
                            <wps:bodyPr wrap="square" rtlCol="0">
                              <a:noAutofit/>
                            </wps:bodyPr>
                          </wps:wsp>
                        </wpg:grpSp>
                        <pic:pic xmlns:pic="http://schemas.openxmlformats.org/drawingml/2006/picture">
                          <pic:nvPicPr>
                            <pic:cNvPr id="1413959659" name="Picture 1413959659">
                              <a:extLst>
                                <a:ext uri="{FF2B5EF4-FFF2-40B4-BE49-F238E27FC236}">
                                  <a16:creationId xmlns:a16="http://schemas.microsoft.com/office/drawing/2014/main" id="{4781171D-F9AA-A563-27C6-2B151E7A7EEA}"/>
                                </a:ext>
                              </a:extLst>
                            </pic:cNvPr>
                            <pic:cNvPicPr>
                              <a:picLocks noChangeAspect="1"/>
                            </pic:cNvPicPr>
                          </pic:nvPicPr>
                          <pic:blipFill>
                            <a:blip r:embed="rId276">
                              <a:biLevel thresh="75000"/>
                            </a:blip>
                            <a:stretch>
                              <a:fillRect/>
                            </a:stretch>
                          </pic:blipFill>
                          <pic:spPr>
                            <a:xfrm>
                              <a:off x="5019562" y="569231"/>
                              <a:ext cx="731583" cy="725487"/>
                            </a:xfrm>
                            <a:prstGeom prst="rect">
                              <a:avLst/>
                            </a:prstGeom>
                          </pic:spPr>
                        </pic:pic>
                      </wpg:grpSp>
                      <wpg:grpSp>
                        <wpg:cNvPr id="1806193393" name="Group 1806193393">
                          <a:extLst>
                            <a:ext uri="{FF2B5EF4-FFF2-40B4-BE49-F238E27FC236}">
                              <a16:creationId xmlns:a16="http://schemas.microsoft.com/office/drawing/2014/main" id="{31FC3357-4973-50A3-7160-6E43D002BCA0}"/>
                            </a:ext>
                          </a:extLst>
                        </wpg:cNvPr>
                        <wpg:cNvGrpSpPr/>
                        <wpg:grpSpPr>
                          <a:xfrm>
                            <a:off x="1395939" y="2772"/>
                            <a:ext cx="2644520" cy="2545539"/>
                            <a:chOff x="1395939" y="2772"/>
                            <a:chExt cx="2644520" cy="2545539"/>
                          </a:xfrm>
                        </wpg:grpSpPr>
                        <wpg:grpSp>
                          <wpg:cNvPr id="2139699142" name="Group 2139699142">
                            <a:extLst>
                              <a:ext uri="{FF2B5EF4-FFF2-40B4-BE49-F238E27FC236}">
                                <a16:creationId xmlns:a16="http://schemas.microsoft.com/office/drawing/2014/main" id="{3F0CAE09-25D3-51D9-A265-E81FF229BBDB}"/>
                              </a:ext>
                            </a:extLst>
                          </wpg:cNvPr>
                          <wpg:cNvGrpSpPr/>
                          <wpg:grpSpPr>
                            <a:xfrm>
                              <a:off x="1395939" y="2772"/>
                              <a:ext cx="2644520" cy="2545539"/>
                              <a:chOff x="1395953" y="2772"/>
                              <a:chExt cx="1948179" cy="1875262"/>
                            </a:xfrm>
                          </wpg:grpSpPr>
                          <wps:wsp>
                            <wps:cNvPr id="1476763086" name="Freeform: Shape 1476763086">
                              <a:extLst>
                                <a:ext uri="{FF2B5EF4-FFF2-40B4-BE49-F238E27FC236}">
                                  <a16:creationId xmlns:a16="http://schemas.microsoft.com/office/drawing/2014/main" id="{262596E1-D412-B5F7-284F-8497BFA9CB32}"/>
                                </a:ext>
                              </a:extLst>
                            </wps:cNvPr>
                            <wps:cNvSpPr/>
                            <wps:spPr>
                              <a:xfrm>
                                <a:off x="1504921" y="2772"/>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2106037188" name="Freeform: Shape 2106037188">
                              <a:extLst>
                                <a:ext uri="{FF2B5EF4-FFF2-40B4-BE49-F238E27FC236}">
                                  <a16:creationId xmlns:a16="http://schemas.microsoft.com/office/drawing/2014/main" id="{BC730A69-A25F-4EE9-543C-C615ACB0F210}"/>
                                </a:ext>
                              </a:extLst>
                            </wps:cNvPr>
                            <wps:cNvSpPr/>
                            <wps:spPr>
                              <a:xfrm>
                                <a:off x="1592567" y="90418"/>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745990697" name="Freeform: Shape 1745990697">
                              <a:extLst>
                                <a:ext uri="{FF2B5EF4-FFF2-40B4-BE49-F238E27FC236}">
                                  <a16:creationId xmlns:a16="http://schemas.microsoft.com/office/drawing/2014/main" id="{349823CF-84AE-4D56-9866-2C19D77F6569}"/>
                                </a:ext>
                              </a:extLst>
                            </wps:cNvPr>
                            <wps:cNvSpPr/>
                            <wps:spPr>
                              <a:xfrm>
                                <a:off x="1504921" y="1105558"/>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77992191" name="Freeform: Shape 77992191">
                              <a:extLst>
                                <a:ext uri="{FF2B5EF4-FFF2-40B4-BE49-F238E27FC236}">
                                  <a16:creationId xmlns:a16="http://schemas.microsoft.com/office/drawing/2014/main" id="{8D79DCDF-3A11-CA97-B6D3-1BCA935FA32E}"/>
                                </a:ext>
                              </a:extLst>
                            </wps:cNvPr>
                            <wps:cNvSpPr/>
                            <wps:spPr>
                              <a:xfrm rot="18900000">
                                <a:off x="2252203" y="1615483"/>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498142294" name="TextBox 154">
                              <a:extLst>
                                <a:ext uri="{FF2B5EF4-FFF2-40B4-BE49-F238E27FC236}">
                                  <a16:creationId xmlns:a16="http://schemas.microsoft.com/office/drawing/2014/main" id="{82AC4095-BBB5-8901-6DD7-F21A29CAAC42}"/>
                                </a:ext>
                              </a:extLst>
                            </wps:cNvPr>
                            <wps:cNvSpPr txBox="1"/>
                            <wps:spPr>
                              <a:xfrm>
                                <a:off x="2209497" y="1560561"/>
                                <a:ext cx="306281" cy="317473"/>
                              </a:xfrm>
                              <a:prstGeom prst="rect">
                                <a:avLst/>
                              </a:prstGeom>
                              <a:noFill/>
                            </wps:spPr>
                            <wps:txbx>
                              <w:txbxContent>
                                <w:p w14:paraId="73208098"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3</w:t>
                                  </w:r>
                                </w:p>
                              </w:txbxContent>
                            </wps:txbx>
                            <wps:bodyPr wrap="square" rtlCol="0">
                              <a:noAutofit/>
                            </wps:bodyPr>
                          </wps:wsp>
                          <wps:wsp>
                            <wps:cNvPr id="707548912" name="TextBox 155">
                              <a:extLst>
                                <a:ext uri="{FF2B5EF4-FFF2-40B4-BE49-F238E27FC236}">
                                  <a16:creationId xmlns:a16="http://schemas.microsoft.com/office/drawing/2014/main" id="{C9245FC4-D9EE-12B3-618F-E926229ADDC5}"/>
                                </a:ext>
                              </a:extLst>
                            </wps:cNvPr>
                            <wps:cNvSpPr txBox="1"/>
                            <wps:spPr>
                              <a:xfrm>
                                <a:off x="1395953" y="1133083"/>
                                <a:ext cx="1948179" cy="346537"/>
                              </a:xfrm>
                              <a:prstGeom prst="rect">
                                <a:avLst/>
                              </a:prstGeom>
                              <a:noFill/>
                            </wps:spPr>
                            <wps:txbx>
                              <w:txbxContent>
                                <w:p w14:paraId="40F24B2B"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الموارد البشرية</w:t>
                                  </w:r>
                                </w:p>
                              </w:txbxContent>
                            </wps:txbx>
                            <wps:bodyPr wrap="square">
                              <a:noAutofit/>
                            </wps:bodyPr>
                          </wps:wsp>
                        </wpg:grpSp>
                        <wpg:grpSp>
                          <wpg:cNvPr id="1918496954" name="Graphic 2">
                            <a:extLst>
                              <a:ext uri="{FF2B5EF4-FFF2-40B4-BE49-F238E27FC236}">
                                <a16:creationId xmlns:a16="http://schemas.microsoft.com/office/drawing/2014/main" id="{C9F541FF-ED2A-1008-63EA-E613B2F59B18}"/>
                              </a:ext>
                            </a:extLst>
                          </wpg:cNvPr>
                          <wpg:cNvGrpSpPr/>
                          <wpg:grpSpPr>
                            <a:xfrm>
                              <a:off x="2406102" y="394329"/>
                              <a:ext cx="714482" cy="888746"/>
                              <a:chOff x="2406102" y="394329"/>
                              <a:chExt cx="545125" cy="678083"/>
                            </a:xfrm>
                            <a:solidFill>
                              <a:srgbClr val="000000"/>
                            </a:solidFill>
                          </wpg:grpSpPr>
                          <wps:wsp>
                            <wps:cNvPr id="2104774662" name="Freeform: Shape 2104774662">
                              <a:extLst>
                                <a:ext uri="{FF2B5EF4-FFF2-40B4-BE49-F238E27FC236}">
                                  <a16:creationId xmlns:a16="http://schemas.microsoft.com/office/drawing/2014/main" id="{3703CAA2-0668-710D-0511-D1D4024D0B78}"/>
                                </a:ext>
                              </a:extLst>
                            </wps:cNvPr>
                            <wps:cNvSpPr/>
                            <wps:spPr>
                              <a:xfrm>
                                <a:off x="2532290" y="558025"/>
                                <a:ext cx="292836" cy="152800"/>
                              </a:xfrm>
                              <a:custGeom>
                                <a:avLst/>
                                <a:gdLst>
                                  <a:gd name="connsiteX0" fmla="*/ 287264 w 292836"/>
                                  <a:gd name="connsiteY0" fmla="*/ 152800 h 152800"/>
                                  <a:gd name="connsiteX1" fmla="*/ 5572 w 292836"/>
                                  <a:gd name="connsiteY1" fmla="*/ 152800 h 152800"/>
                                  <a:gd name="connsiteX2" fmla="*/ 0 w 292836"/>
                                  <a:gd name="connsiteY2" fmla="*/ 147228 h 152800"/>
                                  <a:gd name="connsiteX3" fmla="*/ 0 w 292836"/>
                                  <a:gd name="connsiteY3" fmla="*/ 43672 h 152800"/>
                                  <a:gd name="connsiteX4" fmla="*/ 3515 w 292836"/>
                                  <a:gd name="connsiteY4" fmla="*/ 38443 h 152800"/>
                                  <a:gd name="connsiteX5" fmla="*/ 100298 w 292836"/>
                                  <a:gd name="connsiteY5" fmla="*/ 381 h 152800"/>
                                  <a:gd name="connsiteX6" fmla="*/ 106213 w 292836"/>
                                  <a:gd name="connsiteY6" fmla="*/ 1581 h 152800"/>
                                  <a:gd name="connsiteX7" fmla="*/ 144961 w 292836"/>
                                  <a:gd name="connsiteY7" fmla="*/ 38786 h 152800"/>
                                  <a:gd name="connsiteX8" fmla="*/ 186709 w 292836"/>
                                  <a:gd name="connsiteY8" fmla="*/ 1410 h 152800"/>
                                  <a:gd name="connsiteX9" fmla="*/ 192453 w 292836"/>
                                  <a:gd name="connsiteY9" fmla="*/ 381 h 152800"/>
                                  <a:gd name="connsiteX10" fmla="*/ 289322 w 292836"/>
                                  <a:gd name="connsiteY10" fmla="*/ 38443 h 152800"/>
                                  <a:gd name="connsiteX11" fmla="*/ 292837 w 292836"/>
                                  <a:gd name="connsiteY11" fmla="*/ 43672 h 152800"/>
                                  <a:gd name="connsiteX12" fmla="*/ 292837 w 292836"/>
                                  <a:gd name="connsiteY12" fmla="*/ 147228 h 152800"/>
                                  <a:gd name="connsiteX13" fmla="*/ 287264 w 292836"/>
                                  <a:gd name="connsiteY13" fmla="*/ 152800 h 152800"/>
                                  <a:gd name="connsiteX14" fmla="*/ 11144 w 292836"/>
                                  <a:gd name="connsiteY14" fmla="*/ 141656 h 152800"/>
                                  <a:gd name="connsiteX15" fmla="*/ 281692 w 292836"/>
                                  <a:gd name="connsiteY15" fmla="*/ 141656 h 152800"/>
                                  <a:gd name="connsiteX16" fmla="*/ 281692 w 292836"/>
                                  <a:gd name="connsiteY16" fmla="*/ 47444 h 152800"/>
                                  <a:gd name="connsiteX17" fmla="*/ 191595 w 292836"/>
                                  <a:gd name="connsiteY17" fmla="*/ 12040 h 152800"/>
                                  <a:gd name="connsiteX18" fmla="*/ 148561 w 292836"/>
                                  <a:gd name="connsiteY18" fmla="*/ 50530 h 152800"/>
                                  <a:gd name="connsiteX19" fmla="*/ 141018 w 292836"/>
                                  <a:gd name="connsiteY19" fmla="*/ 50359 h 152800"/>
                                  <a:gd name="connsiteX20" fmla="*/ 101156 w 292836"/>
                                  <a:gd name="connsiteY20" fmla="*/ 12040 h 152800"/>
                                  <a:gd name="connsiteX21" fmla="*/ 11230 w 292836"/>
                                  <a:gd name="connsiteY21" fmla="*/ 47358 h 152800"/>
                                  <a:gd name="connsiteX22" fmla="*/ 11230 w 292836"/>
                                  <a:gd name="connsiteY22" fmla="*/ 141570 h 152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292836" h="152800">
                                    <a:moveTo>
                                      <a:pt x="287264" y="152800"/>
                                    </a:moveTo>
                                    <a:lnTo>
                                      <a:pt x="5572" y="152800"/>
                                    </a:lnTo>
                                    <a:cubicBezTo>
                                      <a:pt x="2486" y="152800"/>
                                      <a:pt x="0" y="150314"/>
                                      <a:pt x="0" y="147228"/>
                                    </a:cubicBezTo>
                                    <a:lnTo>
                                      <a:pt x="0" y="43672"/>
                                    </a:lnTo>
                                    <a:cubicBezTo>
                                      <a:pt x="0" y="41358"/>
                                      <a:pt x="1372" y="39300"/>
                                      <a:pt x="3515" y="38443"/>
                                    </a:cubicBezTo>
                                    <a:lnTo>
                                      <a:pt x="100298" y="381"/>
                                    </a:lnTo>
                                    <a:cubicBezTo>
                                      <a:pt x="102356" y="-391"/>
                                      <a:pt x="104584" y="38"/>
                                      <a:pt x="106213" y="1581"/>
                                    </a:cubicBezTo>
                                    <a:lnTo>
                                      <a:pt x="144961" y="38786"/>
                                    </a:lnTo>
                                    <a:lnTo>
                                      <a:pt x="186709" y="1410"/>
                                    </a:lnTo>
                                    <a:cubicBezTo>
                                      <a:pt x="188252" y="38"/>
                                      <a:pt x="190481" y="-391"/>
                                      <a:pt x="192453" y="381"/>
                                    </a:cubicBezTo>
                                    <a:lnTo>
                                      <a:pt x="289322" y="38443"/>
                                    </a:lnTo>
                                    <a:cubicBezTo>
                                      <a:pt x="291465" y="39300"/>
                                      <a:pt x="292837" y="41358"/>
                                      <a:pt x="292837" y="43672"/>
                                    </a:cubicBezTo>
                                    <a:lnTo>
                                      <a:pt x="292837" y="147228"/>
                                    </a:lnTo>
                                    <a:cubicBezTo>
                                      <a:pt x="292837" y="150314"/>
                                      <a:pt x="290351" y="152800"/>
                                      <a:pt x="287264" y="152800"/>
                                    </a:cubicBezTo>
                                    <a:close/>
                                    <a:moveTo>
                                      <a:pt x="11144" y="141656"/>
                                    </a:moveTo>
                                    <a:lnTo>
                                      <a:pt x="281692" y="141656"/>
                                    </a:lnTo>
                                    <a:lnTo>
                                      <a:pt x="281692" y="47444"/>
                                    </a:lnTo>
                                    <a:lnTo>
                                      <a:pt x="191595" y="12040"/>
                                    </a:lnTo>
                                    <a:lnTo>
                                      <a:pt x="148561" y="50530"/>
                                    </a:lnTo>
                                    <a:cubicBezTo>
                                      <a:pt x="146418" y="52502"/>
                                      <a:pt x="143075" y="52416"/>
                                      <a:pt x="141018" y="50359"/>
                                    </a:cubicBezTo>
                                    <a:lnTo>
                                      <a:pt x="101156" y="12040"/>
                                    </a:lnTo>
                                    <a:lnTo>
                                      <a:pt x="11230" y="47358"/>
                                    </a:lnTo>
                                    <a:lnTo>
                                      <a:pt x="11230" y="141570"/>
                                    </a:lnTo>
                                    <a:close/>
                                  </a:path>
                                </a:pathLst>
                              </a:custGeom>
                              <a:solidFill>
                                <a:srgbClr val="000000"/>
                              </a:solidFill>
                              <a:ln w="8572" cap="flat">
                                <a:noFill/>
                                <a:prstDash val="solid"/>
                                <a:miter/>
                              </a:ln>
                            </wps:spPr>
                            <wps:bodyPr rtlCol="0" anchor="ctr"/>
                          </wps:wsp>
                          <wps:wsp>
                            <wps:cNvPr id="62891950" name="Freeform: Shape 62891950">
                              <a:extLst>
                                <a:ext uri="{FF2B5EF4-FFF2-40B4-BE49-F238E27FC236}">
                                  <a16:creationId xmlns:a16="http://schemas.microsoft.com/office/drawing/2014/main" id="{CEE25BD4-C741-92E8-9138-12AB2564182D}"/>
                                </a:ext>
                              </a:extLst>
                            </wps:cNvPr>
                            <wps:cNvSpPr/>
                            <wps:spPr>
                              <a:xfrm>
                                <a:off x="2579696" y="634530"/>
                                <a:ext cx="197938" cy="76123"/>
                              </a:xfrm>
                              <a:custGeom>
                                <a:avLst/>
                                <a:gdLst>
                                  <a:gd name="connsiteX0" fmla="*/ 192367 w 197938"/>
                                  <a:gd name="connsiteY0" fmla="*/ 76124 h 76123"/>
                                  <a:gd name="connsiteX1" fmla="*/ 5572 w 197938"/>
                                  <a:gd name="connsiteY1" fmla="*/ 76124 h 76123"/>
                                  <a:gd name="connsiteX2" fmla="*/ 0 w 197938"/>
                                  <a:gd name="connsiteY2" fmla="*/ 70552 h 76123"/>
                                  <a:gd name="connsiteX3" fmla="*/ 0 w 197938"/>
                                  <a:gd name="connsiteY3" fmla="*/ 5572 h 76123"/>
                                  <a:gd name="connsiteX4" fmla="*/ 5572 w 197938"/>
                                  <a:gd name="connsiteY4" fmla="*/ 0 h 76123"/>
                                  <a:gd name="connsiteX5" fmla="*/ 11144 w 197938"/>
                                  <a:gd name="connsiteY5" fmla="*/ 5572 h 76123"/>
                                  <a:gd name="connsiteX6" fmla="*/ 11144 w 197938"/>
                                  <a:gd name="connsiteY6" fmla="*/ 64980 h 76123"/>
                                  <a:gd name="connsiteX7" fmla="*/ 186795 w 197938"/>
                                  <a:gd name="connsiteY7" fmla="*/ 64980 h 76123"/>
                                  <a:gd name="connsiteX8" fmla="*/ 186795 w 197938"/>
                                  <a:gd name="connsiteY8" fmla="*/ 5572 h 76123"/>
                                  <a:gd name="connsiteX9" fmla="*/ 192367 w 197938"/>
                                  <a:gd name="connsiteY9" fmla="*/ 0 h 76123"/>
                                  <a:gd name="connsiteX10" fmla="*/ 197939 w 197938"/>
                                  <a:gd name="connsiteY10" fmla="*/ 5572 h 76123"/>
                                  <a:gd name="connsiteX11" fmla="*/ 197939 w 197938"/>
                                  <a:gd name="connsiteY11" fmla="*/ 70552 h 76123"/>
                                  <a:gd name="connsiteX12" fmla="*/ 192367 w 197938"/>
                                  <a:gd name="connsiteY12" fmla="*/ 76124 h 761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97938" h="76123">
                                    <a:moveTo>
                                      <a:pt x="192367" y="76124"/>
                                    </a:moveTo>
                                    <a:lnTo>
                                      <a:pt x="5572" y="76124"/>
                                    </a:lnTo>
                                    <a:cubicBezTo>
                                      <a:pt x="2486" y="76124"/>
                                      <a:pt x="0" y="73638"/>
                                      <a:pt x="0" y="70552"/>
                                    </a:cubicBezTo>
                                    <a:lnTo>
                                      <a:pt x="0" y="5572"/>
                                    </a:lnTo>
                                    <a:cubicBezTo>
                                      <a:pt x="0" y="2486"/>
                                      <a:pt x="2486" y="0"/>
                                      <a:pt x="5572" y="0"/>
                                    </a:cubicBezTo>
                                    <a:cubicBezTo>
                                      <a:pt x="8658" y="0"/>
                                      <a:pt x="11144" y="2486"/>
                                      <a:pt x="11144" y="5572"/>
                                    </a:cubicBezTo>
                                    <a:lnTo>
                                      <a:pt x="11144" y="64980"/>
                                    </a:lnTo>
                                    <a:lnTo>
                                      <a:pt x="186795" y="64980"/>
                                    </a:lnTo>
                                    <a:lnTo>
                                      <a:pt x="186795" y="5572"/>
                                    </a:lnTo>
                                    <a:cubicBezTo>
                                      <a:pt x="186795" y="2486"/>
                                      <a:pt x="189281" y="0"/>
                                      <a:pt x="192367" y="0"/>
                                    </a:cubicBezTo>
                                    <a:cubicBezTo>
                                      <a:pt x="195453" y="0"/>
                                      <a:pt x="197939" y="2486"/>
                                      <a:pt x="197939" y="5572"/>
                                    </a:cubicBezTo>
                                    <a:lnTo>
                                      <a:pt x="197939" y="70552"/>
                                    </a:lnTo>
                                    <a:cubicBezTo>
                                      <a:pt x="197939" y="73638"/>
                                      <a:pt x="195453" y="76124"/>
                                      <a:pt x="192367" y="76124"/>
                                    </a:cubicBezTo>
                                    <a:close/>
                                  </a:path>
                                </a:pathLst>
                              </a:custGeom>
                              <a:solidFill>
                                <a:srgbClr val="000000"/>
                              </a:solidFill>
                              <a:ln w="8572" cap="flat">
                                <a:noFill/>
                                <a:prstDash val="solid"/>
                                <a:miter/>
                              </a:ln>
                            </wps:spPr>
                            <wps:bodyPr rtlCol="0" anchor="ctr"/>
                          </wps:wsp>
                          <wps:wsp>
                            <wps:cNvPr id="1143686350" name="Freeform: Shape 1143686350">
                              <a:extLst>
                                <a:ext uri="{FF2B5EF4-FFF2-40B4-BE49-F238E27FC236}">
                                  <a16:creationId xmlns:a16="http://schemas.microsoft.com/office/drawing/2014/main" id="{BC8F15C9-1D49-7809-DC5F-2699C52FBE63}"/>
                                </a:ext>
                              </a:extLst>
                            </wps:cNvPr>
                            <wps:cNvSpPr/>
                            <wps:spPr>
                              <a:xfrm>
                                <a:off x="2626501" y="558063"/>
                                <a:ext cx="104327" cy="60864"/>
                              </a:xfrm>
                              <a:custGeom>
                                <a:avLst/>
                                <a:gdLst>
                                  <a:gd name="connsiteX0" fmla="*/ 98755 w 104327"/>
                                  <a:gd name="connsiteY0" fmla="*/ 60865 h 60864"/>
                                  <a:gd name="connsiteX1" fmla="*/ 5572 w 104327"/>
                                  <a:gd name="connsiteY1" fmla="*/ 60865 h 60864"/>
                                  <a:gd name="connsiteX2" fmla="*/ 0 w 104327"/>
                                  <a:gd name="connsiteY2" fmla="*/ 55293 h 60864"/>
                                  <a:gd name="connsiteX3" fmla="*/ 0 w 104327"/>
                                  <a:gd name="connsiteY3" fmla="*/ 5572 h 60864"/>
                                  <a:gd name="connsiteX4" fmla="*/ 5572 w 104327"/>
                                  <a:gd name="connsiteY4" fmla="*/ 0 h 60864"/>
                                  <a:gd name="connsiteX5" fmla="*/ 11144 w 104327"/>
                                  <a:gd name="connsiteY5" fmla="*/ 5572 h 60864"/>
                                  <a:gd name="connsiteX6" fmla="*/ 11144 w 104327"/>
                                  <a:gd name="connsiteY6" fmla="*/ 49721 h 60864"/>
                                  <a:gd name="connsiteX7" fmla="*/ 93183 w 104327"/>
                                  <a:gd name="connsiteY7" fmla="*/ 49721 h 60864"/>
                                  <a:gd name="connsiteX8" fmla="*/ 93183 w 104327"/>
                                  <a:gd name="connsiteY8" fmla="*/ 5572 h 60864"/>
                                  <a:gd name="connsiteX9" fmla="*/ 98755 w 104327"/>
                                  <a:gd name="connsiteY9" fmla="*/ 0 h 60864"/>
                                  <a:gd name="connsiteX10" fmla="*/ 104327 w 104327"/>
                                  <a:gd name="connsiteY10" fmla="*/ 5572 h 60864"/>
                                  <a:gd name="connsiteX11" fmla="*/ 104327 w 104327"/>
                                  <a:gd name="connsiteY11" fmla="*/ 55293 h 60864"/>
                                  <a:gd name="connsiteX12" fmla="*/ 98755 w 104327"/>
                                  <a:gd name="connsiteY12" fmla="*/ 60865 h 608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04327" h="60864">
                                    <a:moveTo>
                                      <a:pt x="98755" y="60865"/>
                                    </a:moveTo>
                                    <a:lnTo>
                                      <a:pt x="5572" y="60865"/>
                                    </a:lnTo>
                                    <a:cubicBezTo>
                                      <a:pt x="2486" y="60865"/>
                                      <a:pt x="0" y="58379"/>
                                      <a:pt x="0" y="55293"/>
                                    </a:cubicBezTo>
                                    <a:lnTo>
                                      <a:pt x="0" y="5572"/>
                                    </a:lnTo>
                                    <a:cubicBezTo>
                                      <a:pt x="0" y="2486"/>
                                      <a:pt x="2486" y="0"/>
                                      <a:pt x="5572" y="0"/>
                                    </a:cubicBezTo>
                                    <a:cubicBezTo>
                                      <a:pt x="8658" y="0"/>
                                      <a:pt x="11144" y="2486"/>
                                      <a:pt x="11144" y="5572"/>
                                    </a:cubicBezTo>
                                    <a:lnTo>
                                      <a:pt x="11144" y="49721"/>
                                    </a:lnTo>
                                    <a:lnTo>
                                      <a:pt x="93183" y="49721"/>
                                    </a:lnTo>
                                    <a:lnTo>
                                      <a:pt x="93183" y="5572"/>
                                    </a:lnTo>
                                    <a:cubicBezTo>
                                      <a:pt x="93183" y="2486"/>
                                      <a:pt x="95669" y="0"/>
                                      <a:pt x="98755" y="0"/>
                                    </a:cubicBezTo>
                                    <a:cubicBezTo>
                                      <a:pt x="101841" y="0"/>
                                      <a:pt x="104327" y="2486"/>
                                      <a:pt x="104327" y="5572"/>
                                    </a:cubicBezTo>
                                    <a:lnTo>
                                      <a:pt x="104327" y="55293"/>
                                    </a:lnTo>
                                    <a:cubicBezTo>
                                      <a:pt x="104327" y="58379"/>
                                      <a:pt x="101841" y="60865"/>
                                      <a:pt x="98755" y="60865"/>
                                    </a:cubicBezTo>
                                    <a:close/>
                                  </a:path>
                                </a:pathLst>
                              </a:custGeom>
                              <a:solidFill>
                                <a:srgbClr val="000000"/>
                              </a:solidFill>
                              <a:ln w="8572" cap="flat">
                                <a:noFill/>
                                <a:prstDash val="solid"/>
                                <a:miter/>
                              </a:ln>
                            </wps:spPr>
                            <wps:bodyPr rtlCol="0" anchor="ctr"/>
                          </wps:wsp>
                          <wps:wsp>
                            <wps:cNvPr id="442412519" name="Freeform: Shape 442412519">
                              <a:extLst>
                                <a:ext uri="{FF2B5EF4-FFF2-40B4-BE49-F238E27FC236}">
                                  <a16:creationId xmlns:a16="http://schemas.microsoft.com/office/drawing/2014/main" id="{64F702ED-31A4-487B-1023-65539BD473CB}"/>
                                </a:ext>
                              </a:extLst>
                            </wps:cNvPr>
                            <wps:cNvSpPr/>
                            <wps:spPr>
                              <a:xfrm>
                                <a:off x="2659077" y="607784"/>
                                <a:ext cx="39176" cy="43548"/>
                              </a:xfrm>
                              <a:custGeom>
                                <a:avLst/>
                                <a:gdLst>
                                  <a:gd name="connsiteX0" fmla="*/ 33604 w 39176"/>
                                  <a:gd name="connsiteY0" fmla="*/ 43548 h 43548"/>
                                  <a:gd name="connsiteX1" fmla="*/ 5572 w 39176"/>
                                  <a:gd name="connsiteY1" fmla="*/ 43548 h 43548"/>
                                  <a:gd name="connsiteX2" fmla="*/ 0 w 39176"/>
                                  <a:gd name="connsiteY2" fmla="*/ 37976 h 43548"/>
                                  <a:gd name="connsiteX3" fmla="*/ 0 w 39176"/>
                                  <a:gd name="connsiteY3" fmla="*/ 5572 h 43548"/>
                                  <a:gd name="connsiteX4" fmla="*/ 5572 w 39176"/>
                                  <a:gd name="connsiteY4" fmla="*/ 0 h 43548"/>
                                  <a:gd name="connsiteX5" fmla="*/ 33604 w 39176"/>
                                  <a:gd name="connsiteY5" fmla="*/ 0 h 43548"/>
                                  <a:gd name="connsiteX6" fmla="*/ 39176 w 39176"/>
                                  <a:gd name="connsiteY6" fmla="*/ 5572 h 43548"/>
                                  <a:gd name="connsiteX7" fmla="*/ 39176 w 39176"/>
                                  <a:gd name="connsiteY7" fmla="*/ 37976 h 43548"/>
                                  <a:gd name="connsiteX8" fmla="*/ 33604 w 39176"/>
                                  <a:gd name="connsiteY8" fmla="*/ 43548 h 43548"/>
                                  <a:gd name="connsiteX9" fmla="*/ 11144 w 39176"/>
                                  <a:gd name="connsiteY9" fmla="*/ 32404 h 43548"/>
                                  <a:gd name="connsiteX10" fmla="*/ 28032 w 39176"/>
                                  <a:gd name="connsiteY10" fmla="*/ 32404 h 43548"/>
                                  <a:gd name="connsiteX11" fmla="*/ 28032 w 39176"/>
                                  <a:gd name="connsiteY11" fmla="*/ 11144 h 43548"/>
                                  <a:gd name="connsiteX12" fmla="*/ 11144 w 39176"/>
                                  <a:gd name="connsiteY12" fmla="*/ 11144 h 43548"/>
                                  <a:gd name="connsiteX13" fmla="*/ 11144 w 39176"/>
                                  <a:gd name="connsiteY13" fmla="*/ 32404 h 435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9176" h="43548">
                                    <a:moveTo>
                                      <a:pt x="33604" y="43548"/>
                                    </a:moveTo>
                                    <a:lnTo>
                                      <a:pt x="5572" y="43548"/>
                                    </a:lnTo>
                                    <a:cubicBezTo>
                                      <a:pt x="2486" y="43548"/>
                                      <a:pt x="0" y="41062"/>
                                      <a:pt x="0" y="37976"/>
                                    </a:cubicBezTo>
                                    <a:lnTo>
                                      <a:pt x="0" y="5572"/>
                                    </a:lnTo>
                                    <a:cubicBezTo>
                                      <a:pt x="0" y="2486"/>
                                      <a:pt x="2486" y="0"/>
                                      <a:pt x="5572" y="0"/>
                                    </a:cubicBezTo>
                                    <a:lnTo>
                                      <a:pt x="33604" y="0"/>
                                    </a:lnTo>
                                    <a:cubicBezTo>
                                      <a:pt x="36690" y="0"/>
                                      <a:pt x="39176" y="2486"/>
                                      <a:pt x="39176" y="5572"/>
                                    </a:cubicBezTo>
                                    <a:lnTo>
                                      <a:pt x="39176" y="37976"/>
                                    </a:lnTo>
                                    <a:cubicBezTo>
                                      <a:pt x="39176" y="41062"/>
                                      <a:pt x="36690" y="43548"/>
                                      <a:pt x="33604" y="43548"/>
                                    </a:cubicBezTo>
                                    <a:close/>
                                    <a:moveTo>
                                      <a:pt x="11144" y="32404"/>
                                    </a:moveTo>
                                    <a:lnTo>
                                      <a:pt x="28032" y="32404"/>
                                    </a:lnTo>
                                    <a:lnTo>
                                      <a:pt x="28032" y="11144"/>
                                    </a:lnTo>
                                    <a:lnTo>
                                      <a:pt x="11144" y="11144"/>
                                    </a:lnTo>
                                    <a:lnTo>
                                      <a:pt x="11144" y="32404"/>
                                    </a:lnTo>
                                    <a:close/>
                                  </a:path>
                                </a:pathLst>
                              </a:custGeom>
                              <a:solidFill>
                                <a:srgbClr val="000000"/>
                              </a:solidFill>
                              <a:ln w="8572" cap="flat">
                                <a:noFill/>
                                <a:prstDash val="solid"/>
                                <a:miter/>
                              </a:ln>
                            </wps:spPr>
                            <wps:bodyPr rtlCol="0" anchor="ctr"/>
                          </wps:wsp>
                          <wps:wsp>
                            <wps:cNvPr id="119168158" name="Freeform: Shape 119168158">
                              <a:extLst>
                                <a:ext uri="{FF2B5EF4-FFF2-40B4-BE49-F238E27FC236}">
                                  <a16:creationId xmlns:a16="http://schemas.microsoft.com/office/drawing/2014/main" id="{8AD8D001-7C67-CBF0-9CEC-D50CE8009133}"/>
                                </a:ext>
                              </a:extLst>
                            </wps:cNvPr>
                            <wps:cNvSpPr/>
                            <wps:spPr>
                              <a:xfrm>
                                <a:off x="2644681" y="640188"/>
                                <a:ext cx="65002" cy="70723"/>
                              </a:xfrm>
                              <a:custGeom>
                                <a:avLst/>
                                <a:gdLst>
                                  <a:gd name="connsiteX0" fmla="*/ 59401 w 65002"/>
                                  <a:gd name="connsiteY0" fmla="*/ 70637 h 70723"/>
                                  <a:gd name="connsiteX1" fmla="*/ 5566 w 65002"/>
                                  <a:gd name="connsiteY1" fmla="*/ 70637 h 70723"/>
                                  <a:gd name="connsiteX2" fmla="*/ 1194 w 65002"/>
                                  <a:gd name="connsiteY2" fmla="*/ 68494 h 70723"/>
                                  <a:gd name="connsiteX3" fmla="*/ 165 w 65002"/>
                                  <a:gd name="connsiteY3" fmla="*/ 63779 h 70723"/>
                                  <a:gd name="connsiteX4" fmla="*/ 14567 w 65002"/>
                                  <a:gd name="connsiteY4" fmla="*/ 4286 h 70723"/>
                                  <a:gd name="connsiteX5" fmla="*/ 19968 w 65002"/>
                                  <a:gd name="connsiteY5" fmla="*/ 0 h 70723"/>
                                  <a:gd name="connsiteX6" fmla="*/ 48000 w 65002"/>
                                  <a:gd name="connsiteY6" fmla="*/ 0 h 70723"/>
                                  <a:gd name="connsiteX7" fmla="*/ 53486 w 65002"/>
                                  <a:gd name="connsiteY7" fmla="*/ 4543 h 70723"/>
                                  <a:gd name="connsiteX8" fmla="*/ 64887 w 65002"/>
                                  <a:gd name="connsiteY8" fmla="*/ 64037 h 70723"/>
                                  <a:gd name="connsiteX9" fmla="*/ 63687 w 65002"/>
                                  <a:gd name="connsiteY9" fmla="*/ 68666 h 70723"/>
                                  <a:gd name="connsiteX10" fmla="*/ 59401 w 65002"/>
                                  <a:gd name="connsiteY10" fmla="*/ 70723 h 70723"/>
                                  <a:gd name="connsiteX11" fmla="*/ 12681 w 65002"/>
                                  <a:gd name="connsiteY11" fmla="*/ 59493 h 70723"/>
                                  <a:gd name="connsiteX12" fmla="*/ 52629 w 65002"/>
                                  <a:gd name="connsiteY12" fmla="*/ 59493 h 70723"/>
                                  <a:gd name="connsiteX13" fmla="*/ 43370 w 65002"/>
                                  <a:gd name="connsiteY13" fmla="*/ 11144 h 70723"/>
                                  <a:gd name="connsiteX14" fmla="*/ 24339 w 65002"/>
                                  <a:gd name="connsiteY14" fmla="*/ 11144 h 70723"/>
                                  <a:gd name="connsiteX15" fmla="*/ 12681 w 65002"/>
                                  <a:gd name="connsiteY15" fmla="*/ 59493 h 707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65002" h="70723">
                                    <a:moveTo>
                                      <a:pt x="59401" y="70637"/>
                                    </a:moveTo>
                                    <a:lnTo>
                                      <a:pt x="5566" y="70637"/>
                                    </a:lnTo>
                                    <a:cubicBezTo>
                                      <a:pt x="3851" y="70637"/>
                                      <a:pt x="2223" y="69866"/>
                                      <a:pt x="1194" y="68494"/>
                                    </a:cubicBezTo>
                                    <a:cubicBezTo>
                                      <a:pt x="165" y="67123"/>
                                      <a:pt x="-264" y="65408"/>
                                      <a:pt x="165" y="63779"/>
                                    </a:cubicBezTo>
                                    <a:lnTo>
                                      <a:pt x="14567" y="4286"/>
                                    </a:lnTo>
                                    <a:cubicBezTo>
                                      <a:pt x="15167" y="1800"/>
                                      <a:pt x="17396" y="0"/>
                                      <a:pt x="19968" y="0"/>
                                    </a:cubicBezTo>
                                    <a:lnTo>
                                      <a:pt x="48000" y="0"/>
                                    </a:lnTo>
                                    <a:cubicBezTo>
                                      <a:pt x="50657" y="0"/>
                                      <a:pt x="52972" y="1886"/>
                                      <a:pt x="53486" y="4543"/>
                                    </a:cubicBezTo>
                                    <a:lnTo>
                                      <a:pt x="64887" y="64037"/>
                                    </a:lnTo>
                                    <a:cubicBezTo>
                                      <a:pt x="65230" y="65665"/>
                                      <a:pt x="64802" y="67380"/>
                                      <a:pt x="63687" y="68666"/>
                                    </a:cubicBezTo>
                                    <a:cubicBezTo>
                                      <a:pt x="62659" y="69952"/>
                                      <a:pt x="61030" y="70723"/>
                                      <a:pt x="59401" y="70723"/>
                                    </a:cubicBezTo>
                                    <a:close/>
                                    <a:moveTo>
                                      <a:pt x="12681" y="59493"/>
                                    </a:moveTo>
                                    <a:lnTo>
                                      <a:pt x="52629" y="59493"/>
                                    </a:lnTo>
                                    <a:lnTo>
                                      <a:pt x="43370" y="11144"/>
                                    </a:lnTo>
                                    <a:lnTo>
                                      <a:pt x="24339" y="11144"/>
                                    </a:lnTo>
                                    <a:lnTo>
                                      <a:pt x="12681" y="59493"/>
                                    </a:lnTo>
                                    <a:close/>
                                  </a:path>
                                </a:pathLst>
                              </a:custGeom>
                              <a:solidFill>
                                <a:srgbClr val="000000"/>
                              </a:solidFill>
                              <a:ln w="8572" cap="flat">
                                <a:noFill/>
                                <a:prstDash val="solid"/>
                                <a:miter/>
                              </a:ln>
                            </wps:spPr>
                            <wps:bodyPr rtlCol="0" anchor="ctr"/>
                          </wps:wsp>
                          <wps:wsp>
                            <wps:cNvPr id="17099136" name="Freeform: Shape 17099136">
                              <a:extLst>
                                <a:ext uri="{FF2B5EF4-FFF2-40B4-BE49-F238E27FC236}">
                                  <a16:creationId xmlns:a16="http://schemas.microsoft.com/office/drawing/2014/main" id="{FE90FF8B-A4FA-D834-461B-767E84D06883}"/>
                                </a:ext>
                              </a:extLst>
                            </wps:cNvPr>
                            <wps:cNvSpPr/>
                            <wps:spPr>
                              <a:xfrm>
                                <a:off x="2604556" y="394329"/>
                                <a:ext cx="150790" cy="150704"/>
                              </a:xfrm>
                              <a:custGeom>
                                <a:avLst/>
                                <a:gdLst>
                                  <a:gd name="connsiteX0" fmla="*/ 75352 w 150790"/>
                                  <a:gd name="connsiteY0" fmla="*/ 150705 h 150704"/>
                                  <a:gd name="connsiteX1" fmla="*/ 0 w 150790"/>
                                  <a:gd name="connsiteY1" fmla="*/ 75352 h 150704"/>
                                  <a:gd name="connsiteX2" fmla="*/ 75352 w 150790"/>
                                  <a:gd name="connsiteY2" fmla="*/ 0 h 150704"/>
                                  <a:gd name="connsiteX3" fmla="*/ 150790 w 150790"/>
                                  <a:gd name="connsiteY3" fmla="*/ 75352 h 150704"/>
                                  <a:gd name="connsiteX4" fmla="*/ 75352 w 150790"/>
                                  <a:gd name="connsiteY4" fmla="*/ 150705 h 150704"/>
                                  <a:gd name="connsiteX5" fmla="*/ 75352 w 150790"/>
                                  <a:gd name="connsiteY5" fmla="*/ 11059 h 150704"/>
                                  <a:gd name="connsiteX6" fmla="*/ 11144 w 150790"/>
                                  <a:gd name="connsiteY6" fmla="*/ 75267 h 150704"/>
                                  <a:gd name="connsiteX7" fmla="*/ 75352 w 150790"/>
                                  <a:gd name="connsiteY7" fmla="*/ 139475 h 150704"/>
                                  <a:gd name="connsiteX8" fmla="*/ 139646 w 150790"/>
                                  <a:gd name="connsiteY8" fmla="*/ 75267 h 150704"/>
                                  <a:gd name="connsiteX9" fmla="*/ 75352 w 150790"/>
                                  <a:gd name="connsiteY9" fmla="*/ 11059 h 150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50790" h="150704">
                                    <a:moveTo>
                                      <a:pt x="75352" y="150705"/>
                                    </a:moveTo>
                                    <a:cubicBezTo>
                                      <a:pt x="33776" y="150705"/>
                                      <a:pt x="0" y="116929"/>
                                      <a:pt x="0" y="75352"/>
                                    </a:cubicBezTo>
                                    <a:cubicBezTo>
                                      <a:pt x="0" y="33776"/>
                                      <a:pt x="33861" y="0"/>
                                      <a:pt x="75352" y="0"/>
                                    </a:cubicBezTo>
                                    <a:cubicBezTo>
                                      <a:pt x="116843" y="0"/>
                                      <a:pt x="150790" y="33776"/>
                                      <a:pt x="150790" y="75352"/>
                                    </a:cubicBezTo>
                                    <a:cubicBezTo>
                                      <a:pt x="150790" y="116929"/>
                                      <a:pt x="116929" y="150705"/>
                                      <a:pt x="75352" y="150705"/>
                                    </a:cubicBezTo>
                                    <a:close/>
                                    <a:moveTo>
                                      <a:pt x="75352" y="11059"/>
                                    </a:moveTo>
                                    <a:cubicBezTo>
                                      <a:pt x="39948" y="11059"/>
                                      <a:pt x="11144" y="39862"/>
                                      <a:pt x="11144" y="75267"/>
                                    </a:cubicBezTo>
                                    <a:cubicBezTo>
                                      <a:pt x="11144" y="110671"/>
                                      <a:pt x="39948" y="139475"/>
                                      <a:pt x="75352" y="139475"/>
                                    </a:cubicBezTo>
                                    <a:cubicBezTo>
                                      <a:pt x="110757" y="139475"/>
                                      <a:pt x="139646" y="110671"/>
                                      <a:pt x="139646" y="75267"/>
                                    </a:cubicBezTo>
                                    <a:cubicBezTo>
                                      <a:pt x="139646" y="39862"/>
                                      <a:pt x="110757" y="11059"/>
                                      <a:pt x="75352" y="11059"/>
                                    </a:cubicBezTo>
                                    <a:close/>
                                  </a:path>
                                </a:pathLst>
                              </a:custGeom>
                              <a:solidFill>
                                <a:srgbClr val="000000"/>
                              </a:solidFill>
                              <a:ln w="8572" cap="flat">
                                <a:noFill/>
                                <a:prstDash val="solid"/>
                                <a:miter/>
                              </a:ln>
                            </wps:spPr>
                            <wps:bodyPr rtlCol="0" anchor="ctr"/>
                          </wps:wsp>
                          <wps:wsp>
                            <wps:cNvPr id="606001160" name="Freeform: Shape 606001160">
                              <a:extLst>
                                <a:ext uri="{FF2B5EF4-FFF2-40B4-BE49-F238E27FC236}">
                                  <a16:creationId xmlns:a16="http://schemas.microsoft.com/office/drawing/2014/main" id="{D6C91BCD-D4B5-ADC5-7DBC-3789D54DFF35}"/>
                                </a:ext>
                              </a:extLst>
                            </wps:cNvPr>
                            <wps:cNvSpPr/>
                            <wps:spPr>
                              <a:xfrm>
                                <a:off x="2681506" y="433732"/>
                                <a:ext cx="71603" cy="25490"/>
                              </a:xfrm>
                              <a:custGeom>
                                <a:avLst/>
                                <a:gdLst>
                                  <a:gd name="connsiteX0" fmla="*/ 51380 w 71603"/>
                                  <a:gd name="connsiteY0" fmla="*/ 25491 h 25490"/>
                                  <a:gd name="connsiteX1" fmla="*/ 2174 w 71603"/>
                                  <a:gd name="connsiteY1" fmla="*/ 9974 h 25490"/>
                                  <a:gd name="connsiteX2" fmla="*/ 1145 w 71603"/>
                                  <a:gd name="connsiteY2" fmla="*/ 2173 h 25490"/>
                                  <a:gd name="connsiteX3" fmla="*/ 8946 w 71603"/>
                                  <a:gd name="connsiteY3" fmla="*/ 1145 h 25490"/>
                                  <a:gd name="connsiteX4" fmla="*/ 65096 w 71603"/>
                                  <a:gd name="connsiteY4" fmla="*/ 13146 h 25490"/>
                                  <a:gd name="connsiteX5" fmla="*/ 71525 w 71603"/>
                                  <a:gd name="connsiteY5" fmla="*/ 17690 h 25490"/>
                                  <a:gd name="connsiteX6" fmla="*/ 66982 w 71603"/>
                                  <a:gd name="connsiteY6" fmla="*/ 24119 h 25490"/>
                                  <a:gd name="connsiteX7" fmla="*/ 51294 w 71603"/>
                                  <a:gd name="connsiteY7" fmla="*/ 25491 h 254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71603" h="25490">
                                    <a:moveTo>
                                      <a:pt x="51380" y="25491"/>
                                    </a:moveTo>
                                    <a:cubicBezTo>
                                      <a:pt x="32606" y="25491"/>
                                      <a:pt x="15118" y="20004"/>
                                      <a:pt x="2174" y="9974"/>
                                    </a:cubicBezTo>
                                    <a:cubicBezTo>
                                      <a:pt x="-227" y="8088"/>
                                      <a:pt x="-741" y="4574"/>
                                      <a:pt x="1145" y="2173"/>
                                    </a:cubicBezTo>
                                    <a:cubicBezTo>
                                      <a:pt x="3031" y="-227"/>
                                      <a:pt x="6545" y="-741"/>
                                      <a:pt x="8946" y="1145"/>
                                    </a:cubicBezTo>
                                    <a:cubicBezTo>
                                      <a:pt x="22919" y="11946"/>
                                      <a:pt x="44950" y="16661"/>
                                      <a:pt x="65096" y="13146"/>
                                    </a:cubicBezTo>
                                    <a:cubicBezTo>
                                      <a:pt x="68182" y="12632"/>
                                      <a:pt x="71011" y="14689"/>
                                      <a:pt x="71525" y="17690"/>
                                    </a:cubicBezTo>
                                    <a:cubicBezTo>
                                      <a:pt x="72039" y="20690"/>
                                      <a:pt x="69982" y="23605"/>
                                      <a:pt x="66982" y="24119"/>
                                    </a:cubicBezTo>
                                    <a:cubicBezTo>
                                      <a:pt x="61838" y="24976"/>
                                      <a:pt x="56523" y="25491"/>
                                      <a:pt x="51294" y="25491"/>
                                    </a:cubicBezTo>
                                    <a:close/>
                                  </a:path>
                                </a:pathLst>
                              </a:custGeom>
                              <a:solidFill>
                                <a:srgbClr val="000000"/>
                              </a:solidFill>
                              <a:ln w="8572" cap="flat">
                                <a:noFill/>
                                <a:prstDash val="solid"/>
                                <a:miter/>
                              </a:ln>
                            </wps:spPr>
                            <wps:bodyPr rtlCol="0" anchor="ctr"/>
                          </wps:wsp>
                          <wps:wsp>
                            <wps:cNvPr id="2139087440" name="Freeform: Shape 2139087440">
                              <a:extLst>
                                <a:ext uri="{FF2B5EF4-FFF2-40B4-BE49-F238E27FC236}">
                                  <a16:creationId xmlns:a16="http://schemas.microsoft.com/office/drawing/2014/main" id="{6D8560AC-8CB7-7B72-D51E-4B44FED77560}"/>
                                </a:ext>
                              </a:extLst>
                            </wps:cNvPr>
                            <wps:cNvSpPr/>
                            <wps:spPr>
                              <a:xfrm>
                                <a:off x="2608295" y="402215"/>
                                <a:ext cx="102730" cy="55721"/>
                              </a:xfrm>
                              <a:custGeom>
                                <a:avLst/>
                                <a:gdLst>
                                  <a:gd name="connsiteX0" fmla="*/ 34837 w 102730"/>
                                  <a:gd name="connsiteY0" fmla="*/ 55636 h 55721"/>
                                  <a:gd name="connsiteX1" fmla="*/ 3547 w 102730"/>
                                  <a:gd name="connsiteY1" fmla="*/ 50064 h 55721"/>
                                  <a:gd name="connsiteX2" fmla="*/ 375 w 102730"/>
                                  <a:gd name="connsiteY2" fmla="*/ 42863 h 55721"/>
                                  <a:gd name="connsiteX3" fmla="*/ 7576 w 102730"/>
                                  <a:gd name="connsiteY3" fmla="*/ 39691 h 55721"/>
                                  <a:gd name="connsiteX4" fmla="*/ 34837 w 102730"/>
                                  <a:gd name="connsiteY4" fmla="*/ 44577 h 55721"/>
                                  <a:gd name="connsiteX5" fmla="*/ 91587 w 102730"/>
                                  <a:gd name="connsiteY5" fmla="*/ 5572 h 55721"/>
                                  <a:gd name="connsiteX6" fmla="*/ 97159 w 102730"/>
                                  <a:gd name="connsiteY6" fmla="*/ 0 h 55721"/>
                                  <a:gd name="connsiteX7" fmla="*/ 102731 w 102730"/>
                                  <a:gd name="connsiteY7" fmla="*/ 5572 h 55721"/>
                                  <a:gd name="connsiteX8" fmla="*/ 34837 w 102730"/>
                                  <a:gd name="connsiteY8" fmla="*/ 55721 h 55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2730" h="55721">
                                    <a:moveTo>
                                      <a:pt x="34837" y="55636"/>
                                    </a:moveTo>
                                    <a:cubicBezTo>
                                      <a:pt x="23692" y="55636"/>
                                      <a:pt x="13148" y="53750"/>
                                      <a:pt x="3547" y="50064"/>
                                    </a:cubicBezTo>
                                    <a:cubicBezTo>
                                      <a:pt x="718" y="48949"/>
                                      <a:pt x="-739" y="45691"/>
                                      <a:pt x="375" y="42863"/>
                                    </a:cubicBezTo>
                                    <a:cubicBezTo>
                                      <a:pt x="1490" y="39948"/>
                                      <a:pt x="4662" y="38576"/>
                                      <a:pt x="7576" y="39691"/>
                                    </a:cubicBezTo>
                                    <a:cubicBezTo>
                                      <a:pt x="15892" y="42948"/>
                                      <a:pt x="25064" y="44577"/>
                                      <a:pt x="34837" y="44577"/>
                                    </a:cubicBezTo>
                                    <a:cubicBezTo>
                                      <a:pt x="66126" y="44577"/>
                                      <a:pt x="91587" y="27089"/>
                                      <a:pt x="91587" y="5572"/>
                                    </a:cubicBezTo>
                                    <a:cubicBezTo>
                                      <a:pt x="91587" y="2486"/>
                                      <a:pt x="94073" y="0"/>
                                      <a:pt x="97159" y="0"/>
                                    </a:cubicBezTo>
                                    <a:cubicBezTo>
                                      <a:pt x="100245" y="0"/>
                                      <a:pt x="102731" y="2486"/>
                                      <a:pt x="102731" y="5572"/>
                                    </a:cubicBezTo>
                                    <a:cubicBezTo>
                                      <a:pt x="102731" y="33176"/>
                                      <a:pt x="72299" y="55721"/>
                                      <a:pt x="34837" y="55721"/>
                                    </a:cubicBezTo>
                                    <a:close/>
                                  </a:path>
                                </a:pathLst>
                              </a:custGeom>
                              <a:solidFill>
                                <a:srgbClr val="000000"/>
                              </a:solidFill>
                              <a:ln w="8572" cap="flat">
                                <a:noFill/>
                                <a:prstDash val="solid"/>
                                <a:miter/>
                              </a:ln>
                            </wps:spPr>
                            <wps:bodyPr rtlCol="0" anchor="ctr"/>
                          </wps:wsp>
                          <wps:wsp>
                            <wps:cNvPr id="1136606374" name="Freeform: Shape 1136606374">
                              <a:extLst>
                                <a:ext uri="{FF2B5EF4-FFF2-40B4-BE49-F238E27FC236}">
                                  <a16:creationId xmlns:a16="http://schemas.microsoft.com/office/drawing/2014/main" id="{65E3A453-9256-4704-66AA-414D6F8C6F45}"/>
                                </a:ext>
                              </a:extLst>
                            </wps:cNvPr>
                            <wps:cNvSpPr/>
                            <wps:spPr>
                              <a:xfrm>
                                <a:off x="2406102" y="894362"/>
                                <a:ext cx="545125" cy="178050"/>
                              </a:xfrm>
                              <a:custGeom>
                                <a:avLst/>
                                <a:gdLst>
                                  <a:gd name="connsiteX0" fmla="*/ 539553 w 545125"/>
                                  <a:gd name="connsiteY0" fmla="*/ 178051 h 178050"/>
                                  <a:gd name="connsiteX1" fmla="*/ 533981 w 545125"/>
                                  <a:gd name="connsiteY1" fmla="*/ 172479 h 178050"/>
                                  <a:gd name="connsiteX2" fmla="*/ 533981 w 545125"/>
                                  <a:gd name="connsiteY2" fmla="*/ 146418 h 178050"/>
                                  <a:gd name="connsiteX3" fmla="*/ 497034 w 545125"/>
                                  <a:gd name="connsiteY3" fmla="*/ 109557 h 178050"/>
                                  <a:gd name="connsiteX4" fmla="*/ 435654 w 545125"/>
                                  <a:gd name="connsiteY4" fmla="*/ 109557 h 178050"/>
                                  <a:gd name="connsiteX5" fmla="*/ 398707 w 545125"/>
                                  <a:gd name="connsiteY5" fmla="*/ 146418 h 178050"/>
                                  <a:gd name="connsiteX6" fmla="*/ 398707 w 545125"/>
                                  <a:gd name="connsiteY6" fmla="*/ 172479 h 178050"/>
                                  <a:gd name="connsiteX7" fmla="*/ 393135 w 545125"/>
                                  <a:gd name="connsiteY7" fmla="*/ 178051 h 178050"/>
                                  <a:gd name="connsiteX8" fmla="*/ 387563 w 545125"/>
                                  <a:gd name="connsiteY8" fmla="*/ 172479 h 178050"/>
                                  <a:gd name="connsiteX9" fmla="*/ 387563 w 545125"/>
                                  <a:gd name="connsiteY9" fmla="*/ 146418 h 178050"/>
                                  <a:gd name="connsiteX10" fmla="*/ 435654 w 545125"/>
                                  <a:gd name="connsiteY10" fmla="*/ 98412 h 178050"/>
                                  <a:gd name="connsiteX11" fmla="*/ 497034 w 545125"/>
                                  <a:gd name="connsiteY11" fmla="*/ 98412 h 178050"/>
                                  <a:gd name="connsiteX12" fmla="*/ 545125 w 545125"/>
                                  <a:gd name="connsiteY12" fmla="*/ 146418 h 178050"/>
                                  <a:gd name="connsiteX13" fmla="*/ 545125 w 545125"/>
                                  <a:gd name="connsiteY13" fmla="*/ 172479 h 178050"/>
                                  <a:gd name="connsiteX14" fmla="*/ 539553 w 545125"/>
                                  <a:gd name="connsiteY14" fmla="*/ 178051 h 178050"/>
                                  <a:gd name="connsiteX15" fmla="*/ 338271 w 545125"/>
                                  <a:gd name="connsiteY15" fmla="*/ 178051 h 178050"/>
                                  <a:gd name="connsiteX16" fmla="*/ 332699 w 545125"/>
                                  <a:gd name="connsiteY16" fmla="*/ 172479 h 178050"/>
                                  <a:gd name="connsiteX17" fmla="*/ 332699 w 545125"/>
                                  <a:gd name="connsiteY17" fmla="*/ 146418 h 178050"/>
                                  <a:gd name="connsiteX18" fmla="*/ 295751 w 545125"/>
                                  <a:gd name="connsiteY18" fmla="*/ 109557 h 178050"/>
                                  <a:gd name="connsiteX19" fmla="*/ 234372 w 545125"/>
                                  <a:gd name="connsiteY19" fmla="*/ 109557 h 178050"/>
                                  <a:gd name="connsiteX20" fmla="*/ 197425 w 545125"/>
                                  <a:gd name="connsiteY20" fmla="*/ 146418 h 178050"/>
                                  <a:gd name="connsiteX21" fmla="*/ 197425 w 545125"/>
                                  <a:gd name="connsiteY21" fmla="*/ 172479 h 178050"/>
                                  <a:gd name="connsiteX22" fmla="*/ 191853 w 545125"/>
                                  <a:gd name="connsiteY22" fmla="*/ 178051 h 178050"/>
                                  <a:gd name="connsiteX23" fmla="*/ 186280 w 545125"/>
                                  <a:gd name="connsiteY23" fmla="*/ 172479 h 178050"/>
                                  <a:gd name="connsiteX24" fmla="*/ 186280 w 545125"/>
                                  <a:gd name="connsiteY24" fmla="*/ 146418 h 178050"/>
                                  <a:gd name="connsiteX25" fmla="*/ 234372 w 545125"/>
                                  <a:gd name="connsiteY25" fmla="*/ 98412 h 178050"/>
                                  <a:gd name="connsiteX26" fmla="*/ 295751 w 545125"/>
                                  <a:gd name="connsiteY26" fmla="*/ 98412 h 178050"/>
                                  <a:gd name="connsiteX27" fmla="*/ 343843 w 545125"/>
                                  <a:gd name="connsiteY27" fmla="*/ 146418 h 178050"/>
                                  <a:gd name="connsiteX28" fmla="*/ 343843 w 545125"/>
                                  <a:gd name="connsiteY28" fmla="*/ 172479 h 178050"/>
                                  <a:gd name="connsiteX29" fmla="*/ 338271 w 545125"/>
                                  <a:gd name="connsiteY29" fmla="*/ 178051 h 178050"/>
                                  <a:gd name="connsiteX30" fmla="*/ 151991 w 545125"/>
                                  <a:gd name="connsiteY30" fmla="*/ 178051 h 178050"/>
                                  <a:gd name="connsiteX31" fmla="*/ 146418 w 545125"/>
                                  <a:gd name="connsiteY31" fmla="*/ 172479 h 178050"/>
                                  <a:gd name="connsiteX32" fmla="*/ 146418 w 545125"/>
                                  <a:gd name="connsiteY32" fmla="*/ 146418 h 178050"/>
                                  <a:gd name="connsiteX33" fmla="*/ 109471 w 545125"/>
                                  <a:gd name="connsiteY33" fmla="*/ 109557 h 178050"/>
                                  <a:gd name="connsiteX34" fmla="*/ 48092 w 545125"/>
                                  <a:gd name="connsiteY34" fmla="*/ 109557 h 178050"/>
                                  <a:gd name="connsiteX35" fmla="*/ 11144 w 545125"/>
                                  <a:gd name="connsiteY35" fmla="*/ 146418 h 178050"/>
                                  <a:gd name="connsiteX36" fmla="*/ 11144 w 545125"/>
                                  <a:gd name="connsiteY36" fmla="*/ 172479 h 178050"/>
                                  <a:gd name="connsiteX37" fmla="*/ 5572 w 545125"/>
                                  <a:gd name="connsiteY37" fmla="*/ 178051 h 178050"/>
                                  <a:gd name="connsiteX38" fmla="*/ 0 w 545125"/>
                                  <a:gd name="connsiteY38" fmla="*/ 172479 h 178050"/>
                                  <a:gd name="connsiteX39" fmla="*/ 0 w 545125"/>
                                  <a:gd name="connsiteY39" fmla="*/ 146418 h 178050"/>
                                  <a:gd name="connsiteX40" fmla="*/ 48092 w 545125"/>
                                  <a:gd name="connsiteY40" fmla="*/ 98412 h 178050"/>
                                  <a:gd name="connsiteX41" fmla="*/ 109471 w 545125"/>
                                  <a:gd name="connsiteY41" fmla="*/ 98412 h 178050"/>
                                  <a:gd name="connsiteX42" fmla="*/ 157563 w 545125"/>
                                  <a:gd name="connsiteY42" fmla="*/ 146418 h 178050"/>
                                  <a:gd name="connsiteX43" fmla="*/ 157563 w 545125"/>
                                  <a:gd name="connsiteY43" fmla="*/ 172479 h 178050"/>
                                  <a:gd name="connsiteX44" fmla="*/ 151991 w 545125"/>
                                  <a:gd name="connsiteY44" fmla="*/ 178051 h 178050"/>
                                  <a:gd name="connsiteX45" fmla="*/ 465315 w 545125"/>
                                  <a:gd name="connsiteY45" fmla="*/ 90869 h 178050"/>
                                  <a:gd name="connsiteX46" fmla="*/ 419795 w 545125"/>
                                  <a:gd name="connsiteY46" fmla="*/ 45349 h 178050"/>
                                  <a:gd name="connsiteX47" fmla="*/ 465315 w 545125"/>
                                  <a:gd name="connsiteY47" fmla="*/ 0 h 178050"/>
                                  <a:gd name="connsiteX48" fmla="*/ 510750 w 545125"/>
                                  <a:gd name="connsiteY48" fmla="*/ 45349 h 178050"/>
                                  <a:gd name="connsiteX49" fmla="*/ 465315 w 545125"/>
                                  <a:gd name="connsiteY49" fmla="*/ 90869 h 178050"/>
                                  <a:gd name="connsiteX50" fmla="*/ 431111 w 545125"/>
                                  <a:gd name="connsiteY50" fmla="*/ 48263 h 178050"/>
                                  <a:gd name="connsiteX51" fmla="*/ 465315 w 545125"/>
                                  <a:gd name="connsiteY51" fmla="*/ 79724 h 178050"/>
                                  <a:gd name="connsiteX52" fmla="*/ 499605 w 545125"/>
                                  <a:gd name="connsiteY52" fmla="*/ 45349 h 178050"/>
                                  <a:gd name="connsiteX53" fmla="*/ 499434 w 545125"/>
                                  <a:gd name="connsiteY53" fmla="*/ 41491 h 178050"/>
                                  <a:gd name="connsiteX54" fmla="*/ 471402 w 545125"/>
                                  <a:gd name="connsiteY54" fmla="*/ 34804 h 178050"/>
                                  <a:gd name="connsiteX55" fmla="*/ 431111 w 545125"/>
                                  <a:gd name="connsiteY55" fmla="*/ 48263 h 178050"/>
                                  <a:gd name="connsiteX56" fmla="*/ 431968 w 545125"/>
                                  <a:gd name="connsiteY56" fmla="*/ 37119 h 178050"/>
                                  <a:gd name="connsiteX57" fmla="*/ 438483 w 545125"/>
                                  <a:gd name="connsiteY57" fmla="*/ 37719 h 178050"/>
                                  <a:gd name="connsiteX58" fmla="*/ 466001 w 545125"/>
                                  <a:gd name="connsiteY58" fmla="*/ 23917 h 178050"/>
                                  <a:gd name="connsiteX59" fmla="*/ 469773 w 545125"/>
                                  <a:gd name="connsiteY59" fmla="*/ 21774 h 178050"/>
                                  <a:gd name="connsiteX60" fmla="*/ 473973 w 545125"/>
                                  <a:gd name="connsiteY60" fmla="*/ 22974 h 178050"/>
                                  <a:gd name="connsiteX61" fmla="*/ 496262 w 545125"/>
                                  <a:gd name="connsiteY61" fmla="*/ 30518 h 178050"/>
                                  <a:gd name="connsiteX62" fmla="*/ 465315 w 545125"/>
                                  <a:gd name="connsiteY62" fmla="*/ 11144 h 178050"/>
                                  <a:gd name="connsiteX63" fmla="*/ 431968 w 545125"/>
                                  <a:gd name="connsiteY63" fmla="*/ 37119 h 178050"/>
                                  <a:gd name="connsiteX64" fmla="*/ 264033 w 545125"/>
                                  <a:gd name="connsiteY64" fmla="*/ 90869 h 178050"/>
                                  <a:gd name="connsiteX65" fmla="*/ 218513 w 545125"/>
                                  <a:gd name="connsiteY65" fmla="*/ 45349 h 178050"/>
                                  <a:gd name="connsiteX66" fmla="*/ 264033 w 545125"/>
                                  <a:gd name="connsiteY66" fmla="*/ 0 h 178050"/>
                                  <a:gd name="connsiteX67" fmla="*/ 309553 w 545125"/>
                                  <a:gd name="connsiteY67" fmla="*/ 45349 h 178050"/>
                                  <a:gd name="connsiteX68" fmla="*/ 264033 w 545125"/>
                                  <a:gd name="connsiteY68" fmla="*/ 90869 h 178050"/>
                                  <a:gd name="connsiteX69" fmla="*/ 229829 w 545125"/>
                                  <a:gd name="connsiteY69" fmla="*/ 48263 h 178050"/>
                                  <a:gd name="connsiteX70" fmla="*/ 264033 w 545125"/>
                                  <a:gd name="connsiteY70" fmla="*/ 79724 h 178050"/>
                                  <a:gd name="connsiteX71" fmla="*/ 298409 w 545125"/>
                                  <a:gd name="connsiteY71" fmla="*/ 45349 h 178050"/>
                                  <a:gd name="connsiteX72" fmla="*/ 298237 w 545125"/>
                                  <a:gd name="connsiteY72" fmla="*/ 41491 h 178050"/>
                                  <a:gd name="connsiteX73" fmla="*/ 270205 w 545125"/>
                                  <a:gd name="connsiteY73" fmla="*/ 34804 h 178050"/>
                                  <a:gd name="connsiteX74" fmla="*/ 229914 w 545125"/>
                                  <a:gd name="connsiteY74" fmla="*/ 48263 h 178050"/>
                                  <a:gd name="connsiteX75" fmla="*/ 230686 w 545125"/>
                                  <a:gd name="connsiteY75" fmla="*/ 37119 h 178050"/>
                                  <a:gd name="connsiteX76" fmla="*/ 237287 w 545125"/>
                                  <a:gd name="connsiteY76" fmla="*/ 37719 h 178050"/>
                                  <a:gd name="connsiteX77" fmla="*/ 264719 w 545125"/>
                                  <a:gd name="connsiteY77" fmla="*/ 24003 h 178050"/>
                                  <a:gd name="connsiteX78" fmla="*/ 268491 w 545125"/>
                                  <a:gd name="connsiteY78" fmla="*/ 21774 h 178050"/>
                                  <a:gd name="connsiteX79" fmla="*/ 272691 w 545125"/>
                                  <a:gd name="connsiteY79" fmla="*/ 22974 h 178050"/>
                                  <a:gd name="connsiteX80" fmla="*/ 294980 w 545125"/>
                                  <a:gd name="connsiteY80" fmla="*/ 30518 h 178050"/>
                                  <a:gd name="connsiteX81" fmla="*/ 264033 w 545125"/>
                                  <a:gd name="connsiteY81" fmla="*/ 11144 h 178050"/>
                                  <a:gd name="connsiteX82" fmla="*/ 230686 w 545125"/>
                                  <a:gd name="connsiteY82" fmla="*/ 37119 h 178050"/>
                                  <a:gd name="connsiteX83" fmla="*/ 77667 w 545125"/>
                                  <a:gd name="connsiteY83" fmla="*/ 90869 h 178050"/>
                                  <a:gd name="connsiteX84" fmla="*/ 32147 w 545125"/>
                                  <a:gd name="connsiteY84" fmla="*/ 45349 h 178050"/>
                                  <a:gd name="connsiteX85" fmla="*/ 77667 w 545125"/>
                                  <a:gd name="connsiteY85" fmla="*/ 0 h 178050"/>
                                  <a:gd name="connsiteX86" fmla="*/ 123187 w 545125"/>
                                  <a:gd name="connsiteY86" fmla="*/ 45349 h 178050"/>
                                  <a:gd name="connsiteX87" fmla="*/ 77667 w 545125"/>
                                  <a:gd name="connsiteY87" fmla="*/ 90869 h 178050"/>
                                  <a:gd name="connsiteX88" fmla="*/ 43463 w 545125"/>
                                  <a:gd name="connsiteY88" fmla="*/ 48263 h 178050"/>
                                  <a:gd name="connsiteX89" fmla="*/ 77667 w 545125"/>
                                  <a:gd name="connsiteY89" fmla="*/ 79724 h 178050"/>
                                  <a:gd name="connsiteX90" fmla="*/ 112043 w 545125"/>
                                  <a:gd name="connsiteY90" fmla="*/ 45349 h 178050"/>
                                  <a:gd name="connsiteX91" fmla="*/ 111785 w 545125"/>
                                  <a:gd name="connsiteY91" fmla="*/ 41491 h 178050"/>
                                  <a:gd name="connsiteX92" fmla="*/ 83753 w 545125"/>
                                  <a:gd name="connsiteY92" fmla="*/ 34804 h 178050"/>
                                  <a:gd name="connsiteX93" fmla="*/ 50921 w 545125"/>
                                  <a:gd name="connsiteY93" fmla="*/ 48863 h 178050"/>
                                  <a:gd name="connsiteX94" fmla="*/ 43463 w 545125"/>
                                  <a:gd name="connsiteY94" fmla="*/ 48263 h 178050"/>
                                  <a:gd name="connsiteX95" fmla="*/ 44320 w 545125"/>
                                  <a:gd name="connsiteY95" fmla="*/ 37119 h 178050"/>
                                  <a:gd name="connsiteX96" fmla="*/ 50921 w 545125"/>
                                  <a:gd name="connsiteY96" fmla="*/ 37719 h 178050"/>
                                  <a:gd name="connsiteX97" fmla="*/ 78353 w 545125"/>
                                  <a:gd name="connsiteY97" fmla="*/ 24003 h 178050"/>
                                  <a:gd name="connsiteX98" fmla="*/ 82125 w 545125"/>
                                  <a:gd name="connsiteY98" fmla="*/ 21774 h 178050"/>
                                  <a:gd name="connsiteX99" fmla="*/ 86325 w 545125"/>
                                  <a:gd name="connsiteY99" fmla="*/ 22974 h 178050"/>
                                  <a:gd name="connsiteX100" fmla="*/ 108614 w 545125"/>
                                  <a:gd name="connsiteY100" fmla="*/ 30518 h 178050"/>
                                  <a:gd name="connsiteX101" fmla="*/ 77667 w 545125"/>
                                  <a:gd name="connsiteY101" fmla="*/ 11144 h 178050"/>
                                  <a:gd name="connsiteX102" fmla="*/ 44320 w 545125"/>
                                  <a:gd name="connsiteY102" fmla="*/ 37119 h 1780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Lst>
                                <a:rect l="l" t="t" r="r" b="b"/>
                                <a:pathLst>
                                  <a:path w="545125" h="178050">
                                    <a:moveTo>
                                      <a:pt x="539553" y="178051"/>
                                    </a:moveTo>
                                    <a:cubicBezTo>
                                      <a:pt x="536467" y="178051"/>
                                      <a:pt x="533981" y="175565"/>
                                      <a:pt x="533981" y="172479"/>
                                    </a:cubicBezTo>
                                    <a:lnTo>
                                      <a:pt x="533981" y="146418"/>
                                    </a:lnTo>
                                    <a:cubicBezTo>
                                      <a:pt x="533981" y="126102"/>
                                      <a:pt x="517436" y="109557"/>
                                      <a:pt x="497034" y="109557"/>
                                    </a:cubicBezTo>
                                    <a:lnTo>
                                      <a:pt x="435654" y="109557"/>
                                    </a:lnTo>
                                    <a:cubicBezTo>
                                      <a:pt x="415252" y="109557"/>
                                      <a:pt x="398707" y="126102"/>
                                      <a:pt x="398707" y="146418"/>
                                    </a:cubicBezTo>
                                    <a:lnTo>
                                      <a:pt x="398707" y="172479"/>
                                    </a:lnTo>
                                    <a:cubicBezTo>
                                      <a:pt x="398707" y="175565"/>
                                      <a:pt x="396221" y="178051"/>
                                      <a:pt x="393135" y="178051"/>
                                    </a:cubicBezTo>
                                    <a:cubicBezTo>
                                      <a:pt x="390049" y="178051"/>
                                      <a:pt x="387563" y="175565"/>
                                      <a:pt x="387563" y="172479"/>
                                    </a:cubicBezTo>
                                    <a:lnTo>
                                      <a:pt x="387563" y="146418"/>
                                    </a:lnTo>
                                    <a:cubicBezTo>
                                      <a:pt x="387563" y="119929"/>
                                      <a:pt x="409165" y="98412"/>
                                      <a:pt x="435654" y="98412"/>
                                    </a:cubicBezTo>
                                    <a:lnTo>
                                      <a:pt x="497034" y="98412"/>
                                    </a:lnTo>
                                    <a:cubicBezTo>
                                      <a:pt x="523523" y="98412"/>
                                      <a:pt x="545125" y="119929"/>
                                      <a:pt x="545125" y="146418"/>
                                    </a:cubicBezTo>
                                    <a:lnTo>
                                      <a:pt x="545125" y="172479"/>
                                    </a:lnTo>
                                    <a:cubicBezTo>
                                      <a:pt x="545125" y="175565"/>
                                      <a:pt x="542639" y="178051"/>
                                      <a:pt x="539553" y="178051"/>
                                    </a:cubicBezTo>
                                    <a:close/>
                                    <a:moveTo>
                                      <a:pt x="338271" y="178051"/>
                                    </a:moveTo>
                                    <a:cubicBezTo>
                                      <a:pt x="335185" y="178051"/>
                                      <a:pt x="332699" y="175565"/>
                                      <a:pt x="332699" y="172479"/>
                                    </a:cubicBezTo>
                                    <a:lnTo>
                                      <a:pt x="332699" y="146418"/>
                                    </a:lnTo>
                                    <a:cubicBezTo>
                                      <a:pt x="332699" y="126102"/>
                                      <a:pt x="316154" y="109557"/>
                                      <a:pt x="295751" y="109557"/>
                                    </a:cubicBezTo>
                                    <a:lnTo>
                                      <a:pt x="234372" y="109557"/>
                                    </a:lnTo>
                                    <a:cubicBezTo>
                                      <a:pt x="213970" y="109557"/>
                                      <a:pt x="197425" y="126102"/>
                                      <a:pt x="197425" y="146418"/>
                                    </a:cubicBezTo>
                                    <a:lnTo>
                                      <a:pt x="197425" y="172479"/>
                                    </a:lnTo>
                                    <a:cubicBezTo>
                                      <a:pt x="197425" y="175565"/>
                                      <a:pt x="194939" y="178051"/>
                                      <a:pt x="191853" y="178051"/>
                                    </a:cubicBezTo>
                                    <a:cubicBezTo>
                                      <a:pt x="188766" y="178051"/>
                                      <a:pt x="186280" y="175565"/>
                                      <a:pt x="186280" y="172479"/>
                                    </a:cubicBezTo>
                                    <a:lnTo>
                                      <a:pt x="186280" y="146418"/>
                                    </a:lnTo>
                                    <a:cubicBezTo>
                                      <a:pt x="186280" y="119929"/>
                                      <a:pt x="207883" y="98412"/>
                                      <a:pt x="234372" y="98412"/>
                                    </a:cubicBezTo>
                                    <a:lnTo>
                                      <a:pt x="295751" y="98412"/>
                                    </a:lnTo>
                                    <a:cubicBezTo>
                                      <a:pt x="322240" y="98412"/>
                                      <a:pt x="343843" y="119929"/>
                                      <a:pt x="343843" y="146418"/>
                                    </a:cubicBezTo>
                                    <a:lnTo>
                                      <a:pt x="343843" y="172479"/>
                                    </a:lnTo>
                                    <a:cubicBezTo>
                                      <a:pt x="343843" y="175565"/>
                                      <a:pt x="341357" y="178051"/>
                                      <a:pt x="338271" y="178051"/>
                                    </a:cubicBezTo>
                                    <a:close/>
                                    <a:moveTo>
                                      <a:pt x="151991" y="178051"/>
                                    </a:moveTo>
                                    <a:cubicBezTo>
                                      <a:pt x="148904" y="178051"/>
                                      <a:pt x="146418" y="175565"/>
                                      <a:pt x="146418" y="172479"/>
                                    </a:cubicBezTo>
                                    <a:lnTo>
                                      <a:pt x="146418" y="146418"/>
                                    </a:lnTo>
                                    <a:cubicBezTo>
                                      <a:pt x="146418" y="126102"/>
                                      <a:pt x="129873" y="109557"/>
                                      <a:pt x="109471" y="109557"/>
                                    </a:cubicBezTo>
                                    <a:lnTo>
                                      <a:pt x="48092" y="109557"/>
                                    </a:lnTo>
                                    <a:cubicBezTo>
                                      <a:pt x="27689" y="109557"/>
                                      <a:pt x="11144" y="126102"/>
                                      <a:pt x="11144" y="146418"/>
                                    </a:cubicBezTo>
                                    <a:lnTo>
                                      <a:pt x="11144" y="172479"/>
                                    </a:lnTo>
                                    <a:cubicBezTo>
                                      <a:pt x="11144" y="175565"/>
                                      <a:pt x="8658" y="178051"/>
                                      <a:pt x="5572" y="178051"/>
                                    </a:cubicBezTo>
                                    <a:cubicBezTo>
                                      <a:pt x="2486" y="178051"/>
                                      <a:pt x="0" y="175565"/>
                                      <a:pt x="0" y="172479"/>
                                    </a:cubicBezTo>
                                    <a:lnTo>
                                      <a:pt x="0" y="146418"/>
                                    </a:lnTo>
                                    <a:cubicBezTo>
                                      <a:pt x="0" y="119929"/>
                                      <a:pt x="21603" y="98412"/>
                                      <a:pt x="48092" y="98412"/>
                                    </a:cubicBezTo>
                                    <a:lnTo>
                                      <a:pt x="109471" y="98412"/>
                                    </a:lnTo>
                                    <a:cubicBezTo>
                                      <a:pt x="135960" y="98412"/>
                                      <a:pt x="157563" y="119929"/>
                                      <a:pt x="157563" y="146418"/>
                                    </a:cubicBezTo>
                                    <a:lnTo>
                                      <a:pt x="157563" y="172479"/>
                                    </a:lnTo>
                                    <a:cubicBezTo>
                                      <a:pt x="157563" y="175565"/>
                                      <a:pt x="155077" y="178051"/>
                                      <a:pt x="151991" y="178051"/>
                                    </a:cubicBezTo>
                                    <a:close/>
                                    <a:moveTo>
                                      <a:pt x="465315" y="90869"/>
                                    </a:moveTo>
                                    <a:cubicBezTo>
                                      <a:pt x="440198" y="90869"/>
                                      <a:pt x="419795" y="70466"/>
                                      <a:pt x="419795" y="45349"/>
                                    </a:cubicBezTo>
                                    <a:cubicBezTo>
                                      <a:pt x="419795" y="20231"/>
                                      <a:pt x="440198" y="0"/>
                                      <a:pt x="465315" y="0"/>
                                    </a:cubicBezTo>
                                    <a:cubicBezTo>
                                      <a:pt x="490433" y="0"/>
                                      <a:pt x="510750" y="20403"/>
                                      <a:pt x="510750" y="45349"/>
                                    </a:cubicBezTo>
                                    <a:cubicBezTo>
                                      <a:pt x="510750" y="70294"/>
                                      <a:pt x="490347" y="90869"/>
                                      <a:pt x="465315" y="90869"/>
                                    </a:cubicBezTo>
                                    <a:close/>
                                    <a:moveTo>
                                      <a:pt x="431111" y="48263"/>
                                    </a:moveTo>
                                    <a:cubicBezTo>
                                      <a:pt x="432568" y="65837"/>
                                      <a:pt x="447399" y="79724"/>
                                      <a:pt x="465315" y="79724"/>
                                    </a:cubicBezTo>
                                    <a:cubicBezTo>
                                      <a:pt x="484261" y="79724"/>
                                      <a:pt x="499605" y="64294"/>
                                      <a:pt x="499605" y="45349"/>
                                    </a:cubicBezTo>
                                    <a:cubicBezTo>
                                      <a:pt x="499605" y="44063"/>
                                      <a:pt x="499605" y="42777"/>
                                      <a:pt x="499434" y="41491"/>
                                    </a:cubicBezTo>
                                    <a:cubicBezTo>
                                      <a:pt x="489747" y="42348"/>
                                      <a:pt x="479631" y="39948"/>
                                      <a:pt x="471402" y="34804"/>
                                    </a:cubicBezTo>
                                    <a:cubicBezTo>
                                      <a:pt x="461115" y="45606"/>
                                      <a:pt x="445684" y="50749"/>
                                      <a:pt x="431111" y="48263"/>
                                    </a:cubicBezTo>
                                    <a:close/>
                                    <a:moveTo>
                                      <a:pt x="431968" y="37119"/>
                                    </a:moveTo>
                                    <a:cubicBezTo>
                                      <a:pt x="434111" y="37548"/>
                                      <a:pt x="436255" y="37719"/>
                                      <a:pt x="438483" y="37719"/>
                                    </a:cubicBezTo>
                                    <a:cubicBezTo>
                                      <a:pt x="449370" y="37719"/>
                                      <a:pt x="459400" y="32661"/>
                                      <a:pt x="466001" y="23917"/>
                                    </a:cubicBezTo>
                                    <a:cubicBezTo>
                                      <a:pt x="466944" y="22717"/>
                                      <a:pt x="468316" y="21946"/>
                                      <a:pt x="469773" y="21774"/>
                                    </a:cubicBezTo>
                                    <a:cubicBezTo>
                                      <a:pt x="471230" y="21603"/>
                                      <a:pt x="472773" y="22031"/>
                                      <a:pt x="473973" y="22974"/>
                                    </a:cubicBezTo>
                                    <a:cubicBezTo>
                                      <a:pt x="480146" y="28032"/>
                                      <a:pt x="488375" y="30604"/>
                                      <a:pt x="496262" y="30518"/>
                                    </a:cubicBezTo>
                                    <a:cubicBezTo>
                                      <a:pt x="490690" y="19031"/>
                                      <a:pt x="478946" y="11144"/>
                                      <a:pt x="465315" y="11144"/>
                                    </a:cubicBezTo>
                                    <a:cubicBezTo>
                                      <a:pt x="449199" y="11144"/>
                                      <a:pt x="435740" y="22203"/>
                                      <a:pt x="431968" y="37119"/>
                                    </a:cubicBezTo>
                                    <a:close/>
                                    <a:moveTo>
                                      <a:pt x="264033" y="90869"/>
                                    </a:moveTo>
                                    <a:cubicBezTo>
                                      <a:pt x="238916" y="90869"/>
                                      <a:pt x="218513" y="70466"/>
                                      <a:pt x="218513" y="45349"/>
                                    </a:cubicBezTo>
                                    <a:cubicBezTo>
                                      <a:pt x="218513" y="20231"/>
                                      <a:pt x="238916" y="0"/>
                                      <a:pt x="264033" y="0"/>
                                    </a:cubicBezTo>
                                    <a:cubicBezTo>
                                      <a:pt x="289150" y="0"/>
                                      <a:pt x="309553" y="20403"/>
                                      <a:pt x="309553" y="45349"/>
                                    </a:cubicBezTo>
                                    <a:cubicBezTo>
                                      <a:pt x="309553" y="70294"/>
                                      <a:pt x="289150" y="90869"/>
                                      <a:pt x="264033" y="90869"/>
                                    </a:cubicBezTo>
                                    <a:close/>
                                    <a:moveTo>
                                      <a:pt x="229829" y="48263"/>
                                    </a:moveTo>
                                    <a:cubicBezTo>
                                      <a:pt x="231286" y="65837"/>
                                      <a:pt x="246117" y="79724"/>
                                      <a:pt x="264033" y="79724"/>
                                    </a:cubicBezTo>
                                    <a:cubicBezTo>
                                      <a:pt x="282978" y="79724"/>
                                      <a:pt x="298409" y="64294"/>
                                      <a:pt x="298409" y="45349"/>
                                    </a:cubicBezTo>
                                    <a:cubicBezTo>
                                      <a:pt x="298409" y="44063"/>
                                      <a:pt x="298409" y="42777"/>
                                      <a:pt x="298237" y="41491"/>
                                    </a:cubicBezTo>
                                    <a:cubicBezTo>
                                      <a:pt x="288722" y="42262"/>
                                      <a:pt x="278435" y="39948"/>
                                      <a:pt x="270205" y="34804"/>
                                    </a:cubicBezTo>
                                    <a:cubicBezTo>
                                      <a:pt x="260004" y="45520"/>
                                      <a:pt x="244231" y="50578"/>
                                      <a:pt x="229914" y="48263"/>
                                    </a:cubicBezTo>
                                    <a:close/>
                                    <a:moveTo>
                                      <a:pt x="230686" y="37119"/>
                                    </a:moveTo>
                                    <a:cubicBezTo>
                                      <a:pt x="232829" y="37548"/>
                                      <a:pt x="234972" y="37719"/>
                                      <a:pt x="237287" y="37719"/>
                                    </a:cubicBezTo>
                                    <a:cubicBezTo>
                                      <a:pt x="248003" y="37719"/>
                                      <a:pt x="258290" y="32576"/>
                                      <a:pt x="264719" y="24003"/>
                                    </a:cubicBezTo>
                                    <a:cubicBezTo>
                                      <a:pt x="265662" y="22803"/>
                                      <a:pt x="266948" y="22031"/>
                                      <a:pt x="268491" y="21774"/>
                                    </a:cubicBezTo>
                                    <a:cubicBezTo>
                                      <a:pt x="270034" y="21603"/>
                                      <a:pt x="271491" y="22031"/>
                                      <a:pt x="272691" y="22974"/>
                                    </a:cubicBezTo>
                                    <a:cubicBezTo>
                                      <a:pt x="278864" y="28032"/>
                                      <a:pt x="287093" y="30690"/>
                                      <a:pt x="294980" y="30518"/>
                                    </a:cubicBezTo>
                                    <a:cubicBezTo>
                                      <a:pt x="289408" y="19031"/>
                                      <a:pt x="277663" y="11144"/>
                                      <a:pt x="264033" y="11144"/>
                                    </a:cubicBezTo>
                                    <a:cubicBezTo>
                                      <a:pt x="248003" y="11144"/>
                                      <a:pt x="234458" y="22203"/>
                                      <a:pt x="230686" y="37119"/>
                                    </a:cubicBezTo>
                                    <a:close/>
                                    <a:moveTo>
                                      <a:pt x="77667" y="90869"/>
                                    </a:moveTo>
                                    <a:cubicBezTo>
                                      <a:pt x="52549" y="90869"/>
                                      <a:pt x="32147" y="70466"/>
                                      <a:pt x="32147" y="45349"/>
                                    </a:cubicBezTo>
                                    <a:cubicBezTo>
                                      <a:pt x="32147" y="20231"/>
                                      <a:pt x="52549" y="0"/>
                                      <a:pt x="77667" y="0"/>
                                    </a:cubicBezTo>
                                    <a:cubicBezTo>
                                      <a:pt x="102784" y="0"/>
                                      <a:pt x="123187" y="20403"/>
                                      <a:pt x="123187" y="45349"/>
                                    </a:cubicBezTo>
                                    <a:cubicBezTo>
                                      <a:pt x="123187" y="70294"/>
                                      <a:pt x="102784" y="90869"/>
                                      <a:pt x="77667" y="90869"/>
                                    </a:cubicBezTo>
                                    <a:close/>
                                    <a:moveTo>
                                      <a:pt x="43463" y="48263"/>
                                    </a:moveTo>
                                    <a:cubicBezTo>
                                      <a:pt x="44920" y="65837"/>
                                      <a:pt x="59750" y="79724"/>
                                      <a:pt x="77667" y="79724"/>
                                    </a:cubicBezTo>
                                    <a:cubicBezTo>
                                      <a:pt x="96612" y="79724"/>
                                      <a:pt x="112043" y="64294"/>
                                      <a:pt x="112043" y="45349"/>
                                    </a:cubicBezTo>
                                    <a:cubicBezTo>
                                      <a:pt x="112043" y="44063"/>
                                      <a:pt x="112043" y="42777"/>
                                      <a:pt x="111785" y="41491"/>
                                    </a:cubicBezTo>
                                    <a:cubicBezTo>
                                      <a:pt x="102270" y="42348"/>
                                      <a:pt x="92069" y="40034"/>
                                      <a:pt x="83753" y="34804"/>
                                    </a:cubicBezTo>
                                    <a:cubicBezTo>
                                      <a:pt x="75267" y="43805"/>
                                      <a:pt x="63522" y="48863"/>
                                      <a:pt x="50921" y="48863"/>
                                    </a:cubicBezTo>
                                    <a:cubicBezTo>
                                      <a:pt x="48349" y="48863"/>
                                      <a:pt x="45863" y="48692"/>
                                      <a:pt x="43463" y="48263"/>
                                    </a:cubicBezTo>
                                    <a:close/>
                                    <a:moveTo>
                                      <a:pt x="44320" y="37119"/>
                                    </a:moveTo>
                                    <a:cubicBezTo>
                                      <a:pt x="46463" y="37548"/>
                                      <a:pt x="48606" y="37719"/>
                                      <a:pt x="50921" y="37719"/>
                                    </a:cubicBezTo>
                                    <a:cubicBezTo>
                                      <a:pt x="61808" y="37719"/>
                                      <a:pt x="71838" y="32661"/>
                                      <a:pt x="78353" y="24003"/>
                                    </a:cubicBezTo>
                                    <a:cubicBezTo>
                                      <a:pt x="79296" y="22803"/>
                                      <a:pt x="80582" y="22031"/>
                                      <a:pt x="82125" y="21774"/>
                                    </a:cubicBezTo>
                                    <a:cubicBezTo>
                                      <a:pt x="83668" y="21603"/>
                                      <a:pt x="85125" y="22031"/>
                                      <a:pt x="86325" y="22974"/>
                                    </a:cubicBezTo>
                                    <a:cubicBezTo>
                                      <a:pt x="92669" y="28118"/>
                                      <a:pt x="100641" y="30690"/>
                                      <a:pt x="108614" y="30518"/>
                                    </a:cubicBezTo>
                                    <a:cubicBezTo>
                                      <a:pt x="103041" y="19031"/>
                                      <a:pt x="91297" y="11144"/>
                                      <a:pt x="77667" y="11144"/>
                                    </a:cubicBezTo>
                                    <a:cubicBezTo>
                                      <a:pt x="61636" y="11144"/>
                                      <a:pt x="48092" y="22203"/>
                                      <a:pt x="44320" y="37119"/>
                                    </a:cubicBezTo>
                                    <a:close/>
                                  </a:path>
                                </a:pathLst>
                              </a:custGeom>
                              <a:solidFill>
                                <a:srgbClr val="000000"/>
                              </a:solidFill>
                              <a:ln w="8572" cap="flat">
                                <a:noFill/>
                                <a:prstDash val="solid"/>
                                <a:miter/>
                              </a:ln>
                            </wps:spPr>
                            <wps:bodyPr rtlCol="0" anchor="ctr"/>
                          </wps:wsp>
                          <wps:wsp>
                            <wps:cNvPr id="396581074" name="Freeform: Shape 396581074">
                              <a:extLst>
                                <a:ext uri="{FF2B5EF4-FFF2-40B4-BE49-F238E27FC236}">
                                  <a16:creationId xmlns:a16="http://schemas.microsoft.com/office/drawing/2014/main" id="{DB423276-C2F3-8969-F3E4-1F834B76A7E3}"/>
                                </a:ext>
                              </a:extLst>
                            </wps:cNvPr>
                            <wps:cNvSpPr/>
                            <wps:spPr>
                              <a:xfrm>
                                <a:off x="2477940" y="786006"/>
                                <a:ext cx="401364" cy="97640"/>
                              </a:xfrm>
                              <a:custGeom>
                                <a:avLst/>
                                <a:gdLst>
                                  <a:gd name="connsiteX0" fmla="*/ 395878 w 401364"/>
                                  <a:gd name="connsiteY0" fmla="*/ 97641 h 97640"/>
                                  <a:gd name="connsiteX1" fmla="*/ 390306 w 401364"/>
                                  <a:gd name="connsiteY1" fmla="*/ 92069 h 97640"/>
                                  <a:gd name="connsiteX2" fmla="*/ 390306 w 401364"/>
                                  <a:gd name="connsiteY2" fmla="*/ 15431 h 97640"/>
                                  <a:gd name="connsiteX3" fmla="*/ 11144 w 401364"/>
                                  <a:gd name="connsiteY3" fmla="*/ 11230 h 97640"/>
                                  <a:gd name="connsiteX4" fmla="*/ 11144 w 401364"/>
                                  <a:gd name="connsiteY4" fmla="*/ 90268 h 97640"/>
                                  <a:gd name="connsiteX5" fmla="*/ 5572 w 401364"/>
                                  <a:gd name="connsiteY5" fmla="*/ 95841 h 97640"/>
                                  <a:gd name="connsiteX6" fmla="*/ 0 w 401364"/>
                                  <a:gd name="connsiteY6" fmla="*/ 90268 h 97640"/>
                                  <a:gd name="connsiteX7" fmla="*/ 0 w 401364"/>
                                  <a:gd name="connsiteY7" fmla="*/ 5572 h 97640"/>
                                  <a:gd name="connsiteX8" fmla="*/ 1629 w 401364"/>
                                  <a:gd name="connsiteY8" fmla="*/ 1629 h 97640"/>
                                  <a:gd name="connsiteX9" fmla="*/ 5572 w 401364"/>
                                  <a:gd name="connsiteY9" fmla="*/ 0 h 97640"/>
                                  <a:gd name="connsiteX10" fmla="*/ 395878 w 401364"/>
                                  <a:gd name="connsiteY10" fmla="*/ 4372 h 97640"/>
                                  <a:gd name="connsiteX11" fmla="*/ 401364 w 401364"/>
                                  <a:gd name="connsiteY11" fmla="*/ 9944 h 97640"/>
                                  <a:gd name="connsiteX12" fmla="*/ 401364 w 401364"/>
                                  <a:gd name="connsiteY12" fmla="*/ 92069 h 97640"/>
                                  <a:gd name="connsiteX13" fmla="*/ 395792 w 401364"/>
                                  <a:gd name="connsiteY13" fmla="*/ 97641 h 97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401364" h="97640">
                                    <a:moveTo>
                                      <a:pt x="395878" y="97641"/>
                                    </a:moveTo>
                                    <a:cubicBezTo>
                                      <a:pt x="392792" y="97641"/>
                                      <a:pt x="390306" y="95155"/>
                                      <a:pt x="390306" y="92069"/>
                                    </a:cubicBezTo>
                                    <a:lnTo>
                                      <a:pt x="390306" y="15431"/>
                                    </a:lnTo>
                                    <a:lnTo>
                                      <a:pt x="11144" y="11230"/>
                                    </a:lnTo>
                                    <a:lnTo>
                                      <a:pt x="11144" y="90268"/>
                                    </a:lnTo>
                                    <a:cubicBezTo>
                                      <a:pt x="11144" y="93355"/>
                                      <a:pt x="8658" y="95841"/>
                                      <a:pt x="5572" y="95841"/>
                                    </a:cubicBezTo>
                                    <a:cubicBezTo>
                                      <a:pt x="2486" y="95841"/>
                                      <a:pt x="0" y="93355"/>
                                      <a:pt x="0" y="90268"/>
                                    </a:cubicBezTo>
                                    <a:lnTo>
                                      <a:pt x="0" y="5572"/>
                                    </a:lnTo>
                                    <a:cubicBezTo>
                                      <a:pt x="0" y="4115"/>
                                      <a:pt x="600" y="2657"/>
                                      <a:pt x="1629" y="1629"/>
                                    </a:cubicBezTo>
                                    <a:cubicBezTo>
                                      <a:pt x="2657" y="600"/>
                                      <a:pt x="4201" y="171"/>
                                      <a:pt x="5572" y="0"/>
                                    </a:cubicBezTo>
                                    <a:lnTo>
                                      <a:pt x="395878" y="4372"/>
                                    </a:lnTo>
                                    <a:cubicBezTo>
                                      <a:pt x="398964" y="4372"/>
                                      <a:pt x="401364" y="6858"/>
                                      <a:pt x="401364" y="9944"/>
                                    </a:cubicBezTo>
                                    <a:lnTo>
                                      <a:pt x="401364" y="92069"/>
                                    </a:lnTo>
                                    <a:cubicBezTo>
                                      <a:pt x="401364" y="95155"/>
                                      <a:pt x="398879" y="97641"/>
                                      <a:pt x="395792" y="97641"/>
                                    </a:cubicBezTo>
                                    <a:close/>
                                  </a:path>
                                </a:pathLst>
                              </a:custGeom>
                              <a:solidFill>
                                <a:srgbClr val="000000"/>
                              </a:solidFill>
                              <a:ln w="8572" cap="flat">
                                <a:noFill/>
                                <a:prstDash val="solid"/>
                                <a:miter/>
                              </a:ln>
                            </wps:spPr>
                            <wps:bodyPr rtlCol="0" anchor="ctr"/>
                          </wps:wsp>
                          <wps:wsp>
                            <wps:cNvPr id="256885053" name="Freeform: Shape 256885053">
                              <a:extLst>
                                <a:ext uri="{FF2B5EF4-FFF2-40B4-BE49-F238E27FC236}">
                                  <a16:creationId xmlns:a16="http://schemas.microsoft.com/office/drawing/2014/main" id="{421297F9-0EED-7F38-EA47-9BBAA0A79080}"/>
                                </a:ext>
                              </a:extLst>
                            </wps:cNvPr>
                            <wps:cNvSpPr/>
                            <wps:spPr>
                              <a:xfrm>
                                <a:off x="2671678" y="699681"/>
                                <a:ext cx="11144" cy="140674"/>
                              </a:xfrm>
                              <a:custGeom>
                                <a:avLst/>
                                <a:gdLst>
                                  <a:gd name="connsiteX0" fmla="*/ 5572 w 11144"/>
                                  <a:gd name="connsiteY0" fmla="*/ 140675 h 140674"/>
                                  <a:gd name="connsiteX1" fmla="*/ 0 w 11144"/>
                                  <a:gd name="connsiteY1" fmla="*/ 135103 h 140674"/>
                                  <a:gd name="connsiteX2" fmla="*/ 0 w 11144"/>
                                  <a:gd name="connsiteY2" fmla="*/ 5572 h 140674"/>
                                  <a:gd name="connsiteX3" fmla="*/ 5572 w 11144"/>
                                  <a:gd name="connsiteY3" fmla="*/ 0 h 140674"/>
                                  <a:gd name="connsiteX4" fmla="*/ 11144 w 11144"/>
                                  <a:gd name="connsiteY4" fmla="*/ 5572 h 140674"/>
                                  <a:gd name="connsiteX5" fmla="*/ 11144 w 11144"/>
                                  <a:gd name="connsiteY5" fmla="*/ 135103 h 140674"/>
                                  <a:gd name="connsiteX6" fmla="*/ 5572 w 11144"/>
                                  <a:gd name="connsiteY6" fmla="*/ 140675 h 1406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144" h="140674">
                                    <a:moveTo>
                                      <a:pt x="5572" y="140675"/>
                                    </a:moveTo>
                                    <a:cubicBezTo>
                                      <a:pt x="2486" y="140675"/>
                                      <a:pt x="0" y="138189"/>
                                      <a:pt x="0" y="135103"/>
                                    </a:cubicBezTo>
                                    <a:lnTo>
                                      <a:pt x="0" y="5572"/>
                                    </a:lnTo>
                                    <a:cubicBezTo>
                                      <a:pt x="0" y="2486"/>
                                      <a:pt x="2486" y="0"/>
                                      <a:pt x="5572" y="0"/>
                                    </a:cubicBezTo>
                                    <a:cubicBezTo>
                                      <a:pt x="8658" y="0"/>
                                      <a:pt x="11144" y="2486"/>
                                      <a:pt x="11144" y="5572"/>
                                    </a:cubicBezTo>
                                    <a:lnTo>
                                      <a:pt x="11144" y="135103"/>
                                    </a:lnTo>
                                    <a:cubicBezTo>
                                      <a:pt x="11144" y="138189"/>
                                      <a:pt x="8658" y="140675"/>
                                      <a:pt x="5572" y="140675"/>
                                    </a:cubicBezTo>
                                    <a:close/>
                                  </a:path>
                                </a:pathLst>
                              </a:custGeom>
                              <a:solidFill>
                                <a:srgbClr val="000000"/>
                              </a:solidFill>
                              <a:ln w="8572" cap="flat">
                                <a:noFill/>
                                <a:prstDash val="solid"/>
                                <a:miter/>
                              </a:ln>
                            </wps:spPr>
                            <wps:bodyPr rtlCol="0" anchor="ctr"/>
                          </wps:wsp>
                        </wpg:grpSp>
                      </wpg:grpSp>
                      <wpg:grpSp>
                        <wpg:cNvPr id="1555707374" name="Group 1555707374">
                          <a:extLst>
                            <a:ext uri="{FF2B5EF4-FFF2-40B4-BE49-F238E27FC236}">
                              <a16:creationId xmlns:a16="http://schemas.microsoft.com/office/drawing/2014/main" id="{EC68B743-EEC2-216A-1EF2-FA450610870C}"/>
                            </a:ext>
                          </a:extLst>
                        </wpg:cNvPr>
                        <wpg:cNvGrpSpPr/>
                        <wpg:grpSpPr>
                          <a:xfrm>
                            <a:off x="7839888" y="2297149"/>
                            <a:ext cx="2644520" cy="2568033"/>
                            <a:chOff x="7839888" y="2297149"/>
                            <a:chExt cx="2644520" cy="2568033"/>
                          </a:xfrm>
                        </wpg:grpSpPr>
                        <wpg:grpSp>
                          <wpg:cNvPr id="261054998" name="Group 261054998">
                            <a:extLst>
                              <a:ext uri="{FF2B5EF4-FFF2-40B4-BE49-F238E27FC236}">
                                <a16:creationId xmlns:a16="http://schemas.microsoft.com/office/drawing/2014/main" id="{8E3EF4D0-2648-C94D-FD5E-F61CE3C23FB2}"/>
                              </a:ext>
                            </a:extLst>
                          </wpg:cNvPr>
                          <wpg:cNvGrpSpPr/>
                          <wpg:grpSpPr>
                            <a:xfrm>
                              <a:off x="7839888" y="2297149"/>
                              <a:ext cx="2644520" cy="2568033"/>
                              <a:chOff x="7839969" y="2297150"/>
                              <a:chExt cx="1948179" cy="1891833"/>
                            </a:xfrm>
                          </wpg:grpSpPr>
                          <wps:wsp>
                            <wps:cNvPr id="1624185613" name="Freeform: Shape 1624185613">
                              <a:extLst>
                                <a:ext uri="{FF2B5EF4-FFF2-40B4-BE49-F238E27FC236}">
                                  <a16:creationId xmlns:a16="http://schemas.microsoft.com/office/drawing/2014/main" id="{2C57EB1D-5686-6468-A8EB-2E11B3647027}"/>
                                </a:ext>
                              </a:extLst>
                            </wps:cNvPr>
                            <wps:cNvSpPr/>
                            <wps:spPr>
                              <a:xfrm>
                                <a:off x="7958516" y="2297150"/>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505240565" name="Freeform: Shape 505240565">
                              <a:extLst>
                                <a:ext uri="{FF2B5EF4-FFF2-40B4-BE49-F238E27FC236}">
                                  <a16:creationId xmlns:a16="http://schemas.microsoft.com/office/drawing/2014/main" id="{6CD26461-23D4-8EFE-0552-DC34D8DAD8F4}"/>
                                </a:ext>
                              </a:extLst>
                            </wps:cNvPr>
                            <wps:cNvSpPr/>
                            <wps:spPr>
                              <a:xfrm>
                                <a:off x="8046162" y="2384796"/>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283684679" name="Freeform: Shape 283684679">
                              <a:extLst>
                                <a:ext uri="{FF2B5EF4-FFF2-40B4-BE49-F238E27FC236}">
                                  <a16:creationId xmlns:a16="http://schemas.microsoft.com/office/drawing/2014/main" id="{9C0BE85C-3093-2009-3B0D-4F7DF5E31578}"/>
                                </a:ext>
                              </a:extLst>
                            </wps:cNvPr>
                            <wps:cNvSpPr/>
                            <wps:spPr>
                              <a:xfrm>
                                <a:off x="7958516" y="3399936"/>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222391638" name="Freeform: Shape 222391638">
                              <a:extLst>
                                <a:ext uri="{FF2B5EF4-FFF2-40B4-BE49-F238E27FC236}">
                                  <a16:creationId xmlns:a16="http://schemas.microsoft.com/office/drawing/2014/main" id="{DDE1DCDB-2569-9D43-5CA6-808F3BBD0E29}"/>
                                </a:ext>
                              </a:extLst>
                            </wps:cNvPr>
                            <wps:cNvSpPr/>
                            <wps:spPr>
                              <a:xfrm rot="18900000">
                                <a:off x="8705798" y="3909861"/>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83826913" name="TextBox 163">
                              <a:extLst>
                                <a:ext uri="{FF2B5EF4-FFF2-40B4-BE49-F238E27FC236}">
                                  <a16:creationId xmlns:a16="http://schemas.microsoft.com/office/drawing/2014/main" id="{9C656F45-7E95-60F1-6262-C338B4EAB8A4}"/>
                                </a:ext>
                              </a:extLst>
                            </wps:cNvPr>
                            <wps:cNvSpPr txBox="1"/>
                            <wps:spPr>
                              <a:xfrm>
                                <a:off x="8672218" y="3871509"/>
                                <a:ext cx="321259" cy="317474"/>
                              </a:xfrm>
                              <a:prstGeom prst="rect">
                                <a:avLst/>
                              </a:prstGeom>
                              <a:noFill/>
                            </wps:spPr>
                            <wps:txbx>
                              <w:txbxContent>
                                <w:p w14:paraId="2A3A8584"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4</w:t>
                                  </w:r>
                                </w:p>
                              </w:txbxContent>
                            </wps:txbx>
                            <wps:bodyPr wrap="square" rtlCol="0">
                              <a:noAutofit/>
                            </wps:bodyPr>
                          </wps:wsp>
                          <wps:wsp>
                            <wps:cNvPr id="765528955" name="TextBox 164">
                              <a:extLst>
                                <a:ext uri="{FF2B5EF4-FFF2-40B4-BE49-F238E27FC236}">
                                  <a16:creationId xmlns:a16="http://schemas.microsoft.com/office/drawing/2014/main" id="{AF73AF41-03B4-71E3-21C2-778DFE11000B}"/>
                                </a:ext>
                              </a:extLst>
                            </wps:cNvPr>
                            <wps:cNvSpPr txBox="1"/>
                            <wps:spPr>
                              <a:xfrm>
                                <a:off x="7839969" y="3469191"/>
                                <a:ext cx="1948179" cy="346537"/>
                              </a:xfrm>
                              <a:prstGeom prst="rect">
                                <a:avLst/>
                              </a:prstGeom>
                              <a:noFill/>
                            </wps:spPr>
                            <wps:txbx>
                              <w:txbxContent>
                                <w:p w14:paraId="2220EB14"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الوثائق والأرشفة</w:t>
                                  </w:r>
                                </w:p>
                              </w:txbxContent>
                            </wps:txbx>
                            <wps:bodyPr wrap="square">
                              <a:noAutofit/>
                            </wps:bodyPr>
                          </wps:wsp>
                        </wpg:grpSp>
                        <pic:pic xmlns:pic="http://schemas.openxmlformats.org/drawingml/2006/picture">
                          <pic:nvPicPr>
                            <pic:cNvPr id="40277334" name="Picture 40277334">
                              <a:extLst>
                                <a:ext uri="{FF2B5EF4-FFF2-40B4-BE49-F238E27FC236}">
                                  <a16:creationId xmlns:a16="http://schemas.microsoft.com/office/drawing/2014/main" id="{B9E5A41A-5C83-3816-2353-136CCBA98458}"/>
                                </a:ext>
                              </a:extLst>
                            </pic:cNvPr>
                            <pic:cNvPicPr>
                              <a:picLocks noChangeAspect="1"/>
                            </pic:cNvPicPr>
                          </pic:nvPicPr>
                          <pic:blipFill>
                            <a:blip r:embed="rId277"/>
                            <a:stretch>
                              <a:fillRect/>
                            </a:stretch>
                          </pic:blipFill>
                          <pic:spPr>
                            <a:xfrm>
                              <a:off x="8737725" y="2764165"/>
                              <a:ext cx="875447" cy="875447"/>
                            </a:xfrm>
                            <a:prstGeom prst="rect">
                              <a:avLst/>
                            </a:prstGeom>
                          </pic:spPr>
                        </pic:pic>
                      </wpg:grpSp>
                      <wpg:grpSp>
                        <wpg:cNvPr id="1254780365" name="Group 1254780365">
                          <a:extLst>
                            <a:ext uri="{FF2B5EF4-FFF2-40B4-BE49-F238E27FC236}">
                              <a16:creationId xmlns:a16="http://schemas.microsoft.com/office/drawing/2014/main" id="{32B8D240-A50C-6151-01B2-6757AE1AF49C}"/>
                            </a:ext>
                          </a:extLst>
                        </wpg:cNvPr>
                        <wpg:cNvGrpSpPr/>
                        <wpg:grpSpPr>
                          <a:xfrm>
                            <a:off x="5221474" y="2302697"/>
                            <a:ext cx="2644520" cy="2567980"/>
                            <a:chOff x="5221474" y="2302697"/>
                            <a:chExt cx="2644520" cy="2567980"/>
                          </a:xfrm>
                        </wpg:grpSpPr>
                        <wpg:grpSp>
                          <wpg:cNvPr id="1761590628" name="Group 1761590628">
                            <a:extLst>
                              <a:ext uri="{FF2B5EF4-FFF2-40B4-BE49-F238E27FC236}">
                                <a16:creationId xmlns:a16="http://schemas.microsoft.com/office/drawing/2014/main" id="{B51B34DD-CC00-EF8A-817B-093C1FF87243}"/>
                              </a:ext>
                            </a:extLst>
                          </wpg:cNvPr>
                          <wpg:cNvGrpSpPr/>
                          <wpg:grpSpPr>
                            <a:xfrm>
                              <a:off x="5221474" y="2302697"/>
                              <a:ext cx="2644520" cy="2567980"/>
                              <a:chOff x="5221524" y="2302698"/>
                              <a:chExt cx="1948179" cy="1891794"/>
                            </a:xfrm>
                          </wpg:grpSpPr>
                          <wpg:grpSp>
                            <wpg:cNvPr id="1058324384" name="Group 1058324384">
                              <a:extLst>
                                <a:ext uri="{FF2B5EF4-FFF2-40B4-BE49-F238E27FC236}">
                                  <a16:creationId xmlns:a16="http://schemas.microsoft.com/office/drawing/2014/main" id="{1D0DD5AC-CEB3-6933-325B-E667DF9F5534}"/>
                                </a:ext>
                              </a:extLst>
                            </wpg:cNvPr>
                            <wpg:cNvGrpSpPr/>
                            <wpg:grpSpPr>
                              <a:xfrm>
                                <a:off x="5221524" y="2302698"/>
                                <a:ext cx="1948179" cy="1730855"/>
                                <a:chOff x="5221524" y="2302698"/>
                                <a:chExt cx="1948179" cy="1730855"/>
                              </a:xfrm>
                            </wpg:grpSpPr>
                            <wps:wsp>
                              <wps:cNvPr id="137432583" name="Freeform: Shape 137432583">
                                <a:extLst>
                                  <a:ext uri="{FF2B5EF4-FFF2-40B4-BE49-F238E27FC236}">
                                    <a16:creationId xmlns:a16="http://schemas.microsoft.com/office/drawing/2014/main" id="{AB484290-B769-73CD-D2BD-1F8D1BBCC704}"/>
                                  </a:ext>
                                </a:extLst>
                              </wps:cNvPr>
                              <wps:cNvSpPr/>
                              <wps:spPr>
                                <a:xfrm>
                                  <a:off x="5383899" y="2302698"/>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436676624" name="Freeform: Shape 1436676624">
                                <a:extLst>
                                  <a:ext uri="{FF2B5EF4-FFF2-40B4-BE49-F238E27FC236}">
                                    <a16:creationId xmlns:a16="http://schemas.microsoft.com/office/drawing/2014/main" id="{2B5DDB9B-523B-3E64-C5CF-F3A3606ECA75}"/>
                                  </a:ext>
                                </a:extLst>
                              </wps:cNvPr>
                              <wps:cNvSpPr/>
                              <wps:spPr>
                                <a:xfrm>
                                  <a:off x="5471545" y="2390344"/>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122697038" name="Freeform: Shape 1122697038">
                                <a:extLst>
                                  <a:ext uri="{FF2B5EF4-FFF2-40B4-BE49-F238E27FC236}">
                                    <a16:creationId xmlns:a16="http://schemas.microsoft.com/office/drawing/2014/main" id="{D2CBACB2-9BEE-9F6B-20FF-272242F48EE9}"/>
                                  </a:ext>
                                </a:extLst>
                              </wps:cNvPr>
                              <wps:cNvSpPr/>
                              <wps:spPr>
                                <a:xfrm>
                                  <a:off x="5383899" y="3405484"/>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133731863" name="TextBox 174">
                                <a:extLst>
                                  <a:ext uri="{FF2B5EF4-FFF2-40B4-BE49-F238E27FC236}">
                                    <a16:creationId xmlns:a16="http://schemas.microsoft.com/office/drawing/2014/main" id="{22C6D902-BEA3-8D02-7A15-E1A9B06F7221}"/>
                                  </a:ext>
                                </a:extLst>
                              </wps:cNvPr>
                              <wps:cNvSpPr txBox="1"/>
                              <wps:spPr>
                                <a:xfrm>
                                  <a:off x="5221524" y="3461752"/>
                                  <a:ext cx="1948179" cy="346537"/>
                                </a:xfrm>
                                <a:prstGeom prst="rect">
                                  <a:avLst/>
                                </a:prstGeom>
                                <a:noFill/>
                              </wps:spPr>
                              <wps:txbx>
                                <w:txbxContent>
                                  <w:p w14:paraId="63E714BD"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التفتيش والمراقبة</w:t>
                                    </w:r>
                                  </w:p>
                                </w:txbxContent>
                              </wps:txbx>
                              <wps:bodyPr wrap="square">
                                <a:noAutofit/>
                              </wps:bodyPr>
                            </wps:wsp>
                          </wpg:grpSp>
                          <wps:wsp>
                            <wps:cNvPr id="699443081" name="Freeform: Shape 699443081">
                              <a:extLst>
                                <a:ext uri="{FF2B5EF4-FFF2-40B4-BE49-F238E27FC236}">
                                  <a16:creationId xmlns:a16="http://schemas.microsoft.com/office/drawing/2014/main" id="{94EA8E52-E9F2-F6B1-BCAF-1586AFDF370A}"/>
                                </a:ext>
                              </a:extLst>
                            </wps:cNvPr>
                            <wps:cNvSpPr/>
                            <wps:spPr>
                              <a:xfrm rot="18900000">
                                <a:off x="6131181" y="3915409"/>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829957950" name="TextBox 170">
                              <a:extLst>
                                <a:ext uri="{FF2B5EF4-FFF2-40B4-BE49-F238E27FC236}">
                                  <a16:creationId xmlns:a16="http://schemas.microsoft.com/office/drawing/2014/main" id="{B92894A4-BDE7-E4BA-3B85-25943E0650A4}"/>
                                </a:ext>
                              </a:extLst>
                            </wps:cNvPr>
                            <wps:cNvSpPr txBox="1"/>
                            <wps:spPr>
                              <a:xfrm>
                                <a:off x="6095063" y="3877018"/>
                                <a:ext cx="307030" cy="317474"/>
                              </a:xfrm>
                              <a:prstGeom prst="rect">
                                <a:avLst/>
                              </a:prstGeom>
                              <a:noFill/>
                            </wps:spPr>
                            <wps:txbx>
                              <w:txbxContent>
                                <w:p w14:paraId="33137286"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5</w:t>
                                  </w:r>
                                </w:p>
                              </w:txbxContent>
                            </wps:txbx>
                            <wps:bodyPr wrap="square" rtlCol="0">
                              <a:noAutofit/>
                            </wps:bodyPr>
                          </wps:wsp>
                        </wpg:grpSp>
                        <pic:pic xmlns:pic="http://schemas.openxmlformats.org/drawingml/2006/picture">
                          <pic:nvPicPr>
                            <pic:cNvPr id="1803192875" name="Picture 1803192875">
                              <a:extLst>
                                <a:ext uri="{FF2B5EF4-FFF2-40B4-BE49-F238E27FC236}">
                                  <a16:creationId xmlns:a16="http://schemas.microsoft.com/office/drawing/2014/main" id="{5612ED17-C23A-9D3E-F110-25A72A3A2393}"/>
                                </a:ext>
                              </a:extLst>
                            </pic:cNvPr>
                            <pic:cNvPicPr>
                              <a:picLocks noChangeAspect="1"/>
                            </pic:cNvPicPr>
                          </pic:nvPicPr>
                          <pic:blipFill>
                            <a:blip r:embed="rId278"/>
                            <a:stretch>
                              <a:fillRect/>
                            </a:stretch>
                          </pic:blipFill>
                          <pic:spPr>
                            <a:xfrm>
                              <a:off x="6234070" y="2760702"/>
                              <a:ext cx="888451" cy="888451"/>
                            </a:xfrm>
                            <a:prstGeom prst="rect">
                              <a:avLst/>
                            </a:prstGeom>
                          </pic:spPr>
                        </pic:pic>
                      </wpg:grpSp>
                      <wpg:grpSp>
                        <wpg:cNvPr id="1418444526" name="Group 1418444526">
                          <a:extLst>
                            <a:ext uri="{FF2B5EF4-FFF2-40B4-BE49-F238E27FC236}">
                              <a16:creationId xmlns:a16="http://schemas.microsoft.com/office/drawing/2014/main" id="{C9184C7B-F503-CFB0-0574-4E9F4AEA10F8}"/>
                            </a:ext>
                          </a:extLst>
                        </wpg:cNvPr>
                        <wpg:cNvGrpSpPr/>
                        <wpg:grpSpPr>
                          <a:xfrm>
                            <a:off x="2616030" y="2299922"/>
                            <a:ext cx="2644520" cy="2555937"/>
                            <a:chOff x="2616030" y="2299922"/>
                            <a:chExt cx="2644520" cy="2555937"/>
                          </a:xfrm>
                        </wpg:grpSpPr>
                        <wpg:grpSp>
                          <wpg:cNvPr id="49436353" name="Group 49436353">
                            <a:extLst>
                              <a:ext uri="{FF2B5EF4-FFF2-40B4-BE49-F238E27FC236}">
                                <a16:creationId xmlns:a16="http://schemas.microsoft.com/office/drawing/2014/main" id="{036AC40F-71B0-BE1B-6D53-0EF9DF3B8CD5}"/>
                              </a:ext>
                            </a:extLst>
                          </wpg:cNvPr>
                          <wpg:cNvGrpSpPr/>
                          <wpg:grpSpPr>
                            <a:xfrm>
                              <a:off x="2616030" y="2299922"/>
                              <a:ext cx="2644520" cy="2555937"/>
                              <a:chOff x="2616055" y="2299923"/>
                              <a:chExt cx="1948179" cy="1882922"/>
                            </a:xfrm>
                          </wpg:grpSpPr>
                          <wps:wsp>
                            <wps:cNvPr id="1595910471" name="Freeform: Shape 1595910471">
                              <a:extLst>
                                <a:ext uri="{FF2B5EF4-FFF2-40B4-BE49-F238E27FC236}">
                                  <a16:creationId xmlns:a16="http://schemas.microsoft.com/office/drawing/2014/main" id="{A3C9D514-A30D-E2AC-AE1F-4687790A72F2}"/>
                                </a:ext>
                              </a:extLst>
                            </wps:cNvPr>
                            <wps:cNvSpPr/>
                            <wps:spPr>
                              <a:xfrm>
                                <a:off x="2725057" y="2299923"/>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596534994" name="Freeform: Shape 1596534994">
                              <a:extLst>
                                <a:ext uri="{FF2B5EF4-FFF2-40B4-BE49-F238E27FC236}">
                                  <a16:creationId xmlns:a16="http://schemas.microsoft.com/office/drawing/2014/main" id="{6018FEB8-506B-5497-BA8B-5897CA334204}"/>
                                </a:ext>
                              </a:extLst>
                            </wps:cNvPr>
                            <wps:cNvSpPr/>
                            <wps:spPr>
                              <a:xfrm>
                                <a:off x="2812703" y="2387569"/>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530212801" name="Freeform: Shape 530212801">
                              <a:extLst>
                                <a:ext uri="{FF2B5EF4-FFF2-40B4-BE49-F238E27FC236}">
                                  <a16:creationId xmlns:a16="http://schemas.microsoft.com/office/drawing/2014/main" id="{F6D6D895-0614-898E-7ABC-A9E3C8318BE4}"/>
                                </a:ext>
                              </a:extLst>
                            </wps:cNvPr>
                            <wps:cNvSpPr/>
                            <wps:spPr>
                              <a:xfrm>
                                <a:off x="2725057" y="3402709"/>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2040455722" name="Freeform: Shape 2040455722">
                              <a:extLst>
                                <a:ext uri="{FF2B5EF4-FFF2-40B4-BE49-F238E27FC236}">
                                  <a16:creationId xmlns:a16="http://schemas.microsoft.com/office/drawing/2014/main" id="{576D196F-7D7A-4973-62F7-71AF3D2C1822}"/>
                                </a:ext>
                              </a:extLst>
                            </wps:cNvPr>
                            <wps:cNvSpPr/>
                            <wps:spPr>
                              <a:xfrm rot="18900000">
                                <a:off x="3472339" y="3912634"/>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463603583" name="TextBox 182">
                              <a:extLst>
                                <a:ext uri="{FF2B5EF4-FFF2-40B4-BE49-F238E27FC236}">
                                  <a16:creationId xmlns:a16="http://schemas.microsoft.com/office/drawing/2014/main" id="{98628097-234E-E9A8-6EE8-5DCA48556EFB}"/>
                                </a:ext>
                              </a:extLst>
                            </wps:cNvPr>
                            <wps:cNvSpPr txBox="1"/>
                            <wps:spPr>
                              <a:xfrm>
                                <a:off x="3436650" y="3865372"/>
                                <a:ext cx="313022" cy="317473"/>
                              </a:xfrm>
                              <a:prstGeom prst="rect">
                                <a:avLst/>
                              </a:prstGeom>
                              <a:noFill/>
                            </wps:spPr>
                            <wps:txbx>
                              <w:txbxContent>
                                <w:p w14:paraId="0C1D4CAF"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6</w:t>
                                  </w:r>
                                </w:p>
                              </w:txbxContent>
                            </wps:txbx>
                            <wps:bodyPr wrap="square" rtlCol="0">
                              <a:noAutofit/>
                            </wps:bodyPr>
                          </wps:wsp>
                          <wps:wsp>
                            <wps:cNvPr id="312593524" name="TextBox 183">
                              <a:extLst>
                                <a:ext uri="{FF2B5EF4-FFF2-40B4-BE49-F238E27FC236}">
                                  <a16:creationId xmlns:a16="http://schemas.microsoft.com/office/drawing/2014/main" id="{FA5312BD-1C4F-DDFA-5CD3-E3FB737836C0}"/>
                                </a:ext>
                              </a:extLst>
                            </wps:cNvPr>
                            <wps:cNvSpPr txBox="1"/>
                            <wps:spPr>
                              <a:xfrm>
                                <a:off x="2616055" y="3454222"/>
                                <a:ext cx="1948179" cy="346537"/>
                              </a:xfrm>
                              <a:prstGeom prst="rect">
                                <a:avLst/>
                              </a:prstGeom>
                              <a:noFill/>
                            </wps:spPr>
                            <wps:txbx>
                              <w:txbxContent>
                                <w:p w14:paraId="5B138C6C"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المشتريات والعقود</w:t>
                                  </w:r>
                                </w:p>
                              </w:txbxContent>
                            </wps:txbx>
                            <wps:bodyPr wrap="square">
                              <a:noAutofit/>
                            </wps:bodyPr>
                          </wps:wsp>
                        </wpg:grpSp>
                        <pic:pic xmlns:pic="http://schemas.openxmlformats.org/drawingml/2006/picture">
                          <pic:nvPicPr>
                            <pic:cNvPr id="1971568479" name="Picture 1971568479">
                              <a:extLst>
                                <a:ext uri="{FF2B5EF4-FFF2-40B4-BE49-F238E27FC236}">
                                  <a16:creationId xmlns:a16="http://schemas.microsoft.com/office/drawing/2014/main" id="{7F18B7A1-8E0A-E63B-3E3C-A8508A6BDD65}"/>
                                </a:ext>
                              </a:extLst>
                            </pic:cNvPr>
                            <pic:cNvPicPr>
                              <a:picLocks noChangeAspect="1"/>
                            </pic:cNvPicPr>
                          </pic:nvPicPr>
                          <pic:blipFill>
                            <a:blip r:embed="rId279"/>
                            <a:stretch>
                              <a:fillRect/>
                            </a:stretch>
                          </pic:blipFill>
                          <pic:spPr>
                            <a:xfrm>
                              <a:off x="3554909" y="2761315"/>
                              <a:ext cx="785812" cy="785812"/>
                            </a:xfrm>
                            <a:prstGeom prst="rect">
                              <a:avLst/>
                            </a:prstGeom>
                          </pic:spPr>
                        </pic:pic>
                      </wpg:grpSp>
                      <wpg:grpSp>
                        <wpg:cNvPr id="173080182" name="Group 173080182">
                          <a:extLst>
                            <a:ext uri="{FF2B5EF4-FFF2-40B4-BE49-F238E27FC236}">
                              <a16:creationId xmlns:a16="http://schemas.microsoft.com/office/drawing/2014/main" id="{60C74E60-5100-2E00-FAEA-A57BBE4666F5}"/>
                            </a:ext>
                          </a:extLst>
                        </wpg:cNvPr>
                        <wpg:cNvGrpSpPr/>
                        <wpg:grpSpPr>
                          <a:xfrm>
                            <a:off x="0" y="2297150"/>
                            <a:ext cx="2789019" cy="2544094"/>
                            <a:chOff x="0" y="2297150"/>
                            <a:chExt cx="2789019" cy="2544094"/>
                          </a:xfrm>
                        </wpg:grpSpPr>
                        <wpg:grpSp>
                          <wpg:cNvPr id="980077384" name="Group 980077384">
                            <a:extLst>
                              <a:ext uri="{FF2B5EF4-FFF2-40B4-BE49-F238E27FC236}">
                                <a16:creationId xmlns:a16="http://schemas.microsoft.com/office/drawing/2014/main" id="{BD37164A-369A-E680-EDA8-2FD8A67770A0}"/>
                              </a:ext>
                            </a:extLst>
                          </wpg:cNvPr>
                          <wpg:cNvGrpSpPr/>
                          <wpg:grpSpPr>
                            <a:xfrm>
                              <a:off x="0" y="2297150"/>
                              <a:ext cx="2789019" cy="2544094"/>
                              <a:chOff x="0" y="2297150"/>
                              <a:chExt cx="2054629" cy="1874197"/>
                            </a:xfrm>
                          </wpg:grpSpPr>
                          <wps:wsp>
                            <wps:cNvPr id="1204627157" name="Freeform: Shape 1204627157">
                              <a:extLst>
                                <a:ext uri="{FF2B5EF4-FFF2-40B4-BE49-F238E27FC236}">
                                  <a16:creationId xmlns:a16="http://schemas.microsoft.com/office/drawing/2014/main" id="{5A47154E-B735-E925-66E2-ABABE71CE636}"/>
                                </a:ext>
                              </a:extLst>
                            </wps:cNvPr>
                            <wps:cNvSpPr/>
                            <wps:spPr>
                              <a:xfrm>
                                <a:off x="127113" y="2297150"/>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605482955" name="Freeform: Shape 605482955">
                              <a:extLst>
                                <a:ext uri="{FF2B5EF4-FFF2-40B4-BE49-F238E27FC236}">
                                  <a16:creationId xmlns:a16="http://schemas.microsoft.com/office/drawing/2014/main" id="{C8BC559B-40E7-2FFD-8E74-16F0C7949044}"/>
                                </a:ext>
                              </a:extLst>
                            </wps:cNvPr>
                            <wps:cNvSpPr/>
                            <wps:spPr>
                              <a:xfrm>
                                <a:off x="214759" y="2384796"/>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274879375" name="Freeform: Shape 1274879375">
                              <a:extLst>
                                <a:ext uri="{FF2B5EF4-FFF2-40B4-BE49-F238E27FC236}">
                                  <a16:creationId xmlns:a16="http://schemas.microsoft.com/office/drawing/2014/main" id="{C37347F0-82DE-438F-7F14-C40AB799229A}"/>
                                </a:ext>
                              </a:extLst>
                            </wps:cNvPr>
                            <wps:cNvSpPr/>
                            <wps:spPr>
                              <a:xfrm>
                                <a:off x="127113" y="3399936"/>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712770270" name="Freeform: Shape 1712770270">
                              <a:extLst>
                                <a:ext uri="{FF2B5EF4-FFF2-40B4-BE49-F238E27FC236}">
                                  <a16:creationId xmlns:a16="http://schemas.microsoft.com/office/drawing/2014/main" id="{36F0B60A-52E1-0A1E-F7AB-EF76F759EFF9}"/>
                                </a:ext>
                              </a:extLst>
                            </wps:cNvPr>
                            <wps:cNvSpPr/>
                            <wps:spPr>
                              <a:xfrm rot="18900000">
                                <a:off x="874395" y="3909861"/>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58861537" name="TextBox 191">
                              <a:extLst>
                                <a:ext uri="{FF2B5EF4-FFF2-40B4-BE49-F238E27FC236}">
                                  <a16:creationId xmlns:a16="http://schemas.microsoft.com/office/drawing/2014/main" id="{AF2B2D1A-3A9B-8C3B-5767-246C57C11AE7}"/>
                                </a:ext>
                              </a:extLst>
                            </wps:cNvPr>
                            <wps:cNvSpPr txBox="1"/>
                            <wps:spPr>
                              <a:xfrm>
                                <a:off x="847612" y="3853874"/>
                                <a:ext cx="310774" cy="317473"/>
                              </a:xfrm>
                              <a:prstGeom prst="rect">
                                <a:avLst/>
                              </a:prstGeom>
                              <a:noFill/>
                            </wps:spPr>
                            <wps:txbx>
                              <w:txbxContent>
                                <w:p w14:paraId="17FEE394"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7</w:t>
                                  </w:r>
                                </w:p>
                              </w:txbxContent>
                            </wps:txbx>
                            <wps:bodyPr wrap="square" rtlCol="0">
                              <a:noAutofit/>
                            </wps:bodyPr>
                          </wps:wsp>
                          <wps:wsp>
                            <wps:cNvPr id="906735017" name="TextBox 192">
                              <a:extLst>
                                <a:ext uri="{FF2B5EF4-FFF2-40B4-BE49-F238E27FC236}">
                                  <a16:creationId xmlns:a16="http://schemas.microsoft.com/office/drawing/2014/main" id="{AB790B02-0F13-0894-DEEA-4F0E921ED6C8}"/>
                                </a:ext>
                              </a:extLst>
                            </wps:cNvPr>
                            <wps:cNvSpPr txBox="1"/>
                            <wps:spPr>
                              <a:xfrm>
                                <a:off x="0" y="3434334"/>
                                <a:ext cx="2054629" cy="609205"/>
                              </a:xfrm>
                              <a:prstGeom prst="rect">
                                <a:avLst/>
                              </a:prstGeom>
                              <a:noFill/>
                            </wps:spPr>
                            <wps:txbx>
                              <w:txbxContent>
                                <w:p w14:paraId="286D5E2A" w14:textId="2BA8924A"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الخدمات الصحي</w:t>
                                  </w:r>
                                  <w:r>
                                    <w:rPr>
                                      <w:rFonts w:eastAsia="Calibri" w:hAnsi="Adobe Arabic" w:cs="Adobe Arabic" w:hint="cs"/>
                                      <w:b/>
                                      <w:bCs/>
                                      <w:color w:val="FFFFFF" w:themeColor="background1"/>
                                      <w:kern w:val="24"/>
                                      <w:sz w:val="24"/>
                                      <w:szCs w:val="24"/>
                                      <w:rtl/>
                                      <w:lang w:bidi="ar-EG"/>
                                    </w:rPr>
                                    <w:t>ة</w:t>
                                  </w:r>
                                </w:p>
                              </w:txbxContent>
                            </wps:txbx>
                            <wps:bodyPr wrap="square">
                              <a:noAutofit/>
                            </wps:bodyPr>
                          </wps:wsp>
                        </wpg:grpSp>
                        <wps:wsp>
                          <wps:cNvPr id="534221467" name="Block Arc 20">
                            <a:extLst>
                              <a:ext uri="{FF2B5EF4-FFF2-40B4-BE49-F238E27FC236}">
                                <a16:creationId xmlns:a16="http://schemas.microsoft.com/office/drawing/2014/main" id="{75D11B4B-AF5C-8A07-0E46-5040D55DEE01}"/>
                              </a:ext>
                            </a:extLst>
                          </wps:cNvPr>
                          <wps:cNvSpPr>
                            <a:spLocks noChangeAspect="1"/>
                          </wps:cNvSpPr>
                          <wps:spPr>
                            <a:xfrm rot="10800000">
                              <a:off x="1050784" y="2897629"/>
                              <a:ext cx="616521" cy="668497"/>
                            </a:xfrm>
                            <a:custGeom>
                              <a:avLst/>
                              <a:gdLst/>
                              <a:ahLst/>
                              <a:cxnLst/>
                              <a:rect l="l" t="t" r="r" b="b"/>
                              <a:pathLst>
                                <a:path w="2958558" h="3207983">
                                  <a:moveTo>
                                    <a:pt x="376920" y="2960896"/>
                                  </a:moveTo>
                                  <a:cubicBezTo>
                                    <a:pt x="266613" y="2960896"/>
                                    <a:pt x="177192" y="2871475"/>
                                    <a:pt x="177192" y="2761168"/>
                                  </a:cubicBezTo>
                                  <a:cubicBezTo>
                                    <a:pt x="177192" y="2650861"/>
                                    <a:pt x="266613" y="2561440"/>
                                    <a:pt x="376920" y="2561440"/>
                                  </a:cubicBezTo>
                                  <a:cubicBezTo>
                                    <a:pt x="487227" y="2561440"/>
                                    <a:pt x="576648" y="2650861"/>
                                    <a:pt x="576648" y="2761168"/>
                                  </a:cubicBezTo>
                                  <a:cubicBezTo>
                                    <a:pt x="576648" y="2871475"/>
                                    <a:pt x="487227" y="2960896"/>
                                    <a:pt x="376920" y="2960896"/>
                                  </a:cubicBezTo>
                                  <a:close/>
                                  <a:moveTo>
                                    <a:pt x="376921" y="3072323"/>
                                  </a:moveTo>
                                  <a:cubicBezTo>
                                    <a:pt x="539434" y="3072323"/>
                                    <a:pt x="671176" y="2940581"/>
                                    <a:pt x="671176" y="2778068"/>
                                  </a:cubicBezTo>
                                  <a:cubicBezTo>
                                    <a:pt x="671176" y="2615555"/>
                                    <a:pt x="539434" y="2483813"/>
                                    <a:pt x="376921" y="2483813"/>
                                  </a:cubicBezTo>
                                  <a:cubicBezTo>
                                    <a:pt x="214408" y="2483813"/>
                                    <a:pt x="82666" y="2615555"/>
                                    <a:pt x="82666" y="2778068"/>
                                  </a:cubicBezTo>
                                  <a:cubicBezTo>
                                    <a:pt x="82666" y="2940581"/>
                                    <a:pt x="214408" y="3072323"/>
                                    <a:pt x="376921" y="3072323"/>
                                  </a:cubicBezTo>
                                  <a:close/>
                                  <a:moveTo>
                                    <a:pt x="2379939" y="3207575"/>
                                  </a:moveTo>
                                  <a:cubicBezTo>
                                    <a:pt x="2342159" y="3210380"/>
                                    <a:pt x="2303308" y="3198772"/>
                                    <a:pt x="2272342" y="3172087"/>
                                  </a:cubicBezTo>
                                  <a:cubicBezTo>
                                    <a:pt x="2210411" y="3118717"/>
                                    <a:pt x="2203469" y="3025247"/>
                                    <a:pt x="2256839" y="2963315"/>
                                  </a:cubicBezTo>
                                  <a:cubicBezTo>
                                    <a:pt x="2292137" y="2922355"/>
                                    <a:pt x="2344975" y="2905450"/>
                                    <a:pt x="2394194" y="2916618"/>
                                  </a:cubicBezTo>
                                  <a:lnTo>
                                    <a:pt x="2482323" y="2842744"/>
                                  </a:lnTo>
                                  <a:lnTo>
                                    <a:pt x="2486558" y="2847797"/>
                                  </a:lnTo>
                                  <a:cubicBezTo>
                                    <a:pt x="2638916" y="2767056"/>
                                    <a:pt x="2628462" y="2744879"/>
                                    <a:pt x="2689889" y="2690172"/>
                                  </a:cubicBezTo>
                                  <a:cubicBezTo>
                                    <a:pt x="2722819" y="2655246"/>
                                    <a:pt x="2732363" y="2657367"/>
                                    <a:pt x="2726376" y="2568558"/>
                                  </a:cubicBezTo>
                                  <a:lnTo>
                                    <a:pt x="2730335" y="2568172"/>
                                  </a:lnTo>
                                  <a:lnTo>
                                    <a:pt x="2726098" y="2568172"/>
                                  </a:lnTo>
                                  <a:lnTo>
                                    <a:pt x="2726098" y="2140027"/>
                                  </a:lnTo>
                                  <a:lnTo>
                                    <a:pt x="2686068" y="2140105"/>
                                  </a:lnTo>
                                  <a:cubicBezTo>
                                    <a:pt x="2685662" y="1932305"/>
                                    <a:pt x="2574529" y="1740506"/>
                                    <a:pt x="2394530" y="1636956"/>
                                  </a:cubicBezTo>
                                  <a:cubicBezTo>
                                    <a:pt x="2214320" y="1533284"/>
                                    <a:pt x="1992511" y="1533845"/>
                                    <a:pt x="1812826" y="1638426"/>
                                  </a:cubicBezTo>
                                  <a:cubicBezTo>
                                    <a:pt x="1633353" y="1742884"/>
                                    <a:pt x="1523189" y="1935240"/>
                                    <a:pt x="1523830" y="2143038"/>
                                  </a:cubicBezTo>
                                  <a:lnTo>
                                    <a:pt x="1483625" y="2143162"/>
                                  </a:lnTo>
                                  <a:lnTo>
                                    <a:pt x="1483625" y="2568172"/>
                                  </a:lnTo>
                                  <a:lnTo>
                                    <a:pt x="1479388" y="2568172"/>
                                  </a:lnTo>
                                  <a:lnTo>
                                    <a:pt x="1483347" y="2568558"/>
                                  </a:lnTo>
                                  <a:cubicBezTo>
                                    <a:pt x="1477359" y="2657367"/>
                                    <a:pt x="1486903" y="2655246"/>
                                    <a:pt x="1519833" y="2690172"/>
                                  </a:cubicBezTo>
                                  <a:cubicBezTo>
                                    <a:pt x="1581261" y="2744879"/>
                                    <a:pt x="1570806" y="2767057"/>
                                    <a:pt x="1723166" y="2847797"/>
                                  </a:cubicBezTo>
                                  <a:lnTo>
                                    <a:pt x="1727402" y="2842744"/>
                                  </a:lnTo>
                                  <a:lnTo>
                                    <a:pt x="1815530" y="2916618"/>
                                  </a:lnTo>
                                  <a:cubicBezTo>
                                    <a:pt x="1864749" y="2905450"/>
                                    <a:pt x="1917587" y="2922356"/>
                                    <a:pt x="1952884" y="2963315"/>
                                  </a:cubicBezTo>
                                  <a:cubicBezTo>
                                    <a:pt x="2006254" y="3025247"/>
                                    <a:pt x="1999313" y="3118717"/>
                                    <a:pt x="1937381" y="3172087"/>
                                  </a:cubicBezTo>
                                  <a:cubicBezTo>
                                    <a:pt x="1906416" y="3198772"/>
                                    <a:pt x="1867565" y="3210380"/>
                                    <a:pt x="1829785" y="3207575"/>
                                  </a:cubicBezTo>
                                  <a:cubicBezTo>
                                    <a:pt x="1792004" y="3204769"/>
                                    <a:pt x="1755294" y="3187551"/>
                                    <a:pt x="1728609" y="3156586"/>
                                  </a:cubicBezTo>
                                  <a:cubicBezTo>
                                    <a:pt x="1704170" y="3128225"/>
                                    <a:pt x="1692377" y="3093251"/>
                                    <a:pt x="1694258" y="3058558"/>
                                  </a:cubicBezTo>
                                  <a:lnTo>
                                    <a:pt x="1607474" y="2985811"/>
                                  </a:lnTo>
                                  <a:lnTo>
                                    <a:pt x="1609754" y="2983092"/>
                                  </a:lnTo>
                                  <a:cubicBezTo>
                                    <a:pt x="1505378" y="2914609"/>
                                    <a:pt x="1454899" y="2874388"/>
                                    <a:pt x="1372959" y="2808609"/>
                                  </a:cubicBezTo>
                                  <a:cubicBezTo>
                                    <a:pt x="1301402" y="2768123"/>
                                    <a:pt x="1295976" y="2652344"/>
                                    <a:pt x="1300245" y="2568172"/>
                                  </a:cubicBezTo>
                                  <a:lnTo>
                                    <a:pt x="1296941" y="2568172"/>
                                  </a:lnTo>
                                  <a:lnTo>
                                    <a:pt x="1296941" y="2143739"/>
                                  </a:lnTo>
                                  <a:lnTo>
                                    <a:pt x="1251342" y="2143880"/>
                                  </a:lnTo>
                                  <a:cubicBezTo>
                                    <a:pt x="1250400" y="1838694"/>
                                    <a:pt x="1412261" y="1556194"/>
                                    <a:pt x="1675942" y="1402813"/>
                                  </a:cubicBezTo>
                                  <a:cubicBezTo>
                                    <a:pt x="1778114" y="1343381"/>
                                    <a:pt x="1889554" y="1306836"/>
                                    <a:pt x="2003205" y="1293823"/>
                                  </a:cubicBezTo>
                                  <a:lnTo>
                                    <a:pt x="2003205" y="878785"/>
                                  </a:lnTo>
                                  <a:lnTo>
                                    <a:pt x="1998176" y="878621"/>
                                  </a:lnTo>
                                  <a:cubicBezTo>
                                    <a:pt x="2009560" y="630102"/>
                                    <a:pt x="1847671" y="398939"/>
                                    <a:pt x="1584243" y="287563"/>
                                  </a:cubicBezTo>
                                  <a:cubicBezTo>
                                    <a:pt x="1373323" y="198386"/>
                                    <a:pt x="1125012" y="198092"/>
                                    <a:pt x="913796" y="286769"/>
                                  </a:cubicBezTo>
                                  <a:cubicBezTo>
                                    <a:pt x="650203" y="397436"/>
                                    <a:pt x="487575" y="627955"/>
                                    <a:pt x="497878" y="876315"/>
                                  </a:cubicBezTo>
                                  <a:lnTo>
                                    <a:pt x="492947" y="876461"/>
                                  </a:lnTo>
                                  <a:lnTo>
                                    <a:pt x="492947" y="2424958"/>
                                  </a:lnTo>
                                  <a:cubicBezTo>
                                    <a:pt x="646520" y="2471832"/>
                                    <a:pt x="757382" y="2615059"/>
                                    <a:pt x="757382" y="2784179"/>
                                  </a:cubicBezTo>
                                  <a:cubicBezTo>
                                    <a:pt x="757382" y="2993324"/>
                                    <a:pt x="587836" y="3162870"/>
                                    <a:pt x="378691" y="3162870"/>
                                  </a:cubicBezTo>
                                  <a:cubicBezTo>
                                    <a:pt x="169546" y="3162870"/>
                                    <a:pt x="0" y="2993324"/>
                                    <a:pt x="0" y="2784179"/>
                                  </a:cubicBezTo>
                                  <a:cubicBezTo>
                                    <a:pt x="0" y="2610447"/>
                                    <a:pt x="116991" y="2464039"/>
                                    <a:pt x="276947" y="2421074"/>
                                  </a:cubicBezTo>
                                  <a:lnTo>
                                    <a:pt x="276947" y="783746"/>
                                  </a:lnTo>
                                  <a:lnTo>
                                    <a:pt x="281758" y="783746"/>
                                  </a:lnTo>
                                  <a:cubicBezTo>
                                    <a:pt x="307533" y="493124"/>
                                    <a:pt x="502412" y="231983"/>
                                    <a:pt x="801266" y="95774"/>
                                  </a:cubicBezTo>
                                  <a:cubicBezTo>
                                    <a:pt x="1082323" y="-32324"/>
                                    <a:pt x="1416727" y="-31901"/>
                                    <a:pt x="1697364" y="96907"/>
                                  </a:cubicBezTo>
                                  <a:cubicBezTo>
                                    <a:pt x="1994951" y="233494"/>
                                    <a:pt x="2188714" y="494056"/>
                                    <a:pt x="2214549" y="783746"/>
                                  </a:cubicBezTo>
                                  <a:lnTo>
                                    <a:pt x="2219205" y="783746"/>
                                  </a:lnTo>
                                  <a:lnTo>
                                    <a:pt x="2219205" y="1295162"/>
                                  </a:lnTo>
                                  <a:cubicBezTo>
                                    <a:pt x="2327099" y="1309357"/>
                                    <a:pt x="2432799" y="1344641"/>
                                    <a:pt x="2530224" y="1400656"/>
                                  </a:cubicBezTo>
                                  <a:cubicBezTo>
                                    <a:pt x="2794677" y="1552703"/>
                                    <a:pt x="2957961" y="1834385"/>
                                    <a:pt x="2958558" y="2139573"/>
                                  </a:cubicBezTo>
                                  <a:lnTo>
                                    <a:pt x="2912782" y="2139663"/>
                                  </a:lnTo>
                                  <a:lnTo>
                                    <a:pt x="2912782" y="2568172"/>
                                  </a:lnTo>
                                  <a:lnTo>
                                    <a:pt x="2909478" y="2568172"/>
                                  </a:lnTo>
                                  <a:cubicBezTo>
                                    <a:pt x="2913747" y="2652344"/>
                                    <a:pt x="2908320" y="2768123"/>
                                    <a:pt x="2836763" y="2808609"/>
                                  </a:cubicBezTo>
                                  <a:cubicBezTo>
                                    <a:pt x="2754824" y="2874388"/>
                                    <a:pt x="2704345" y="2914609"/>
                                    <a:pt x="2599970" y="2983091"/>
                                  </a:cubicBezTo>
                                  <a:lnTo>
                                    <a:pt x="2602250" y="2985811"/>
                                  </a:lnTo>
                                  <a:lnTo>
                                    <a:pt x="2515466" y="3058559"/>
                                  </a:lnTo>
                                  <a:cubicBezTo>
                                    <a:pt x="2517346" y="3093252"/>
                                    <a:pt x="2505554" y="3128225"/>
                                    <a:pt x="2481114" y="3156586"/>
                                  </a:cubicBezTo>
                                  <a:cubicBezTo>
                                    <a:pt x="2454429" y="3187551"/>
                                    <a:pt x="2417719" y="3204769"/>
                                    <a:pt x="2379939" y="3207575"/>
                                  </a:cubicBezTo>
                                  <a:close/>
                                </a:path>
                              </a:pathLst>
                            </a:cu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13154050" name="Group 913154050">
                          <a:extLst>
                            <a:ext uri="{FF2B5EF4-FFF2-40B4-BE49-F238E27FC236}">
                              <a16:creationId xmlns:a16="http://schemas.microsoft.com/office/drawing/2014/main" id="{1202BF83-2FB1-E1E2-6538-A85A78D83492}"/>
                            </a:ext>
                          </a:extLst>
                        </wpg:cNvPr>
                        <wpg:cNvGrpSpPr/>
                        <wpg:grpSpPr>
                          <a:xfrm>
                            <a:off x="6530186" y="4475566"/>
                            <a:ext cx="2644520" cy="2509672"/>
                            <a:chOff x="6530186" y="4475566"/>
                            <a:chExt cx="2644520" cy="2509672"/>
                          </a:xfrm>
                        </wpg:grpSpPr>
                        <wpg:grpSp>
                          <wpg:cNvPr id="372415632" name="Group 372415632">
                            <a:extLst>
                              <a:ext uri="{FF2B5EF4-FFF2-40B4-BE49-F238E27FC236}">
                                <a16:creationId xmlns:a16="http://schemas.microsoft.com/office/drawing/2014/main" id="{26986A86-6AC4-11E5-2483-C560F9EC2746}"/>
                              </a:ext>
                            </a:extLst>
                          </wpg:cNvPr>
                          <wpg:cNvGrpSpPr/>
                          <wpg:grpSpPr>
                            <a:xfrm>
                              <a:off x="6530186" y="4475566"/>
                              <a:ext cx="2644520" cy="2509672"/>
                              <a:chOff x="6530249" y="4475566"/>
                              <a:chExt cx="1948179" cy="1848839"/>
                            </a:xfrm>
                          </wpg:grpSpPr>
                          <wps:wsp>
                            <wps:cNvPr id="1385478032" name="Freeform: Shape 1385478032">
                              <a:extLst>
                                <a:ext uri="{FF2B5EF4-FFF2-40B4-BE49-F238E27FC236}">
                                  <a16:creationId xmlns:a16="http://schemas.microsoft.com/office/drawing/2014/main" id="{2374D248-A6C0-D275-626A-74133B04C930}"/>
                                </a:ext>
                              </a:extLst>
                            </wps:cNvPr>
                            <wps:cNvSpPr/>
                            <wps:spPr>
                              <a:xfrm>
                                <a:off x="6639362" y="4475566"/>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560617319" name="Freeform: Shape 1560617319">
                              <a:extLst>
                                <a:ext uri="{FF2B5EF4-FFF2-40B4-BE49-F238E27FC236}">
                                  <a16:creationId xmlns:a16="http://schemas.microsoft.com/office/drawing/2014/main" id="{212FDBE5-7A6D-E025-8A77-8A97F3BB61EE}"/>
                                </a:ext>
                              </a:extLst>
                            </wps:cNvPr>
                            <wps:cNvSpPr/>
                            <wps:spPr>
                              <a:xfrm>
                                <a:off x="6727008" y="4563212"/>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177710963" name="Freeform: Shape 1177710963">
                              <a:extLst>
                                <a:ext uri="{FF2B5EF4-FFF2-40B4-BE49-F238E27FC236}">
                                  <a16:creationId xmlns:a16="http://schemas.microsoft.com/office/drawing/2014/main" id="{51FCF598-9AE1-72DE-BA00-47286F3568F7}"/>
                                </a:ext>
                              </a:extLst>
                            </wps:cNvPr>
                            <wps:cNvSpPr/>
                            <wps:spPr>
                              <a:xfrm>
                                <a:off x="6639362" y="5578352"/>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655979594" name="Freeform: Shape 1655979594">
                              <a:extLst>
                                <a:ext uri="{FF2B5EF4-FFF2-40B4-BE49-F238E27FC236}">
                                  <a16:creationId xmlns:a16="http://schemas.microsoft.com/office/drawing/2014/main" id="{CC0A76D4-AEFE-097B-7A21-E41A49D0358B}"/>
                                </a:ext>
                              </a:extLst>
                            </wps:cNvPr>
                            <wps:cNvSpPr/>
                            <wps:spPr>
                              <a:xfrm rot="18900000">
                                <a:off x="7386644" y="6088277"/>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780547482" name="TextBox 200">
                              <a:extLst>
                                <a:ext uri="{FF2B5EF4-FFF2-40B4-BE49-F238E27FC236}">
                                  <a16:creationId xmlns:a16="http://schemas.microsoft.com/office/drawing/2014/main" id="{600B3297-1DAD-86B6-F7A3-5468FF49E3EC}"/>
                                </a:ext>
                              </a:extLst>
                            </wps:cNvPr>
                            <wps:cNvSpPr txBox="1"/>
                            <wps:spPr>
                              <a:xfrm>
                                <a:off x="7318912" y="5991713"/>
                                <a:ext cx="316016" cy="317473"/>
                              </a:xfrm>
                              <a:prstGeom prst="rect">
                                <a:avLst/>
                              </a:prstGeom>
                              <a:noFill/>
                            </wps:spPr>
                            <wps:txbx>
                              <w:txbxContent>
                                <w:p w14:paraId="06C229FB"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8</w:t>
                                  </w:r>
                                </w:p>
                              </w:txbxContent>
                            </wps:txbx>
                            <wps:bodyPr wrap="square" rtlCol="0">
                              <a:noAutofit/>
                            </wps:bodyPr>
                          </wps:wsp>
                          <wps:wsp>
                            <wps:cNvPr id="1883994933" name="TextBox 201">
                              <a:extLst>
                                <a:ext uri="{FF2B5EF4-FFF2-40B4-BE49-F238E27FC236}">
                                  <a16:creationId xmlns:a16="http://schemas.microsoft.com/office/drawing/2014/main" id="{30FD312A-28DD-2267-A7B2-CA8BEFDD8F11}"/>
                                </a:ext>
                              </a:extLst>
                            </wps:cNvPr>
                            <wps:cNvSpPr txBox="1"/>
                            <wps:spPr>
                              <a:xfrm>
                                <a:off x="6530249" y="5636132"/>
                                <a:ext cx="1948179" cy="346537"/>
                              </a:xfrm>
                              <a:prstGeom prst="rect">
                                <a:avLst/>
                              </a:prstGeom>
                              <a:noFill/>
                            </wps:spPr>
                            <wps:txbx>
                              <w:txbxContent>
                                <w:p w14:paraId="61D148EA"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الضرائب والتحصيل</w:t>
                                  </w:r>
                                </w:p>
                              </w:txbxContent>
                            </wps:txbx>
                            <wps:bodyPr wrap="square">
                              <a:noAutofit/>
                            </wps:bodyPr>
                          </wps:wsp>
                        </wpg:grpSp>
                        <pic:pic xmlns:pic="http://schemas.openxmlformats.org/drawingml/2006/picture">
                          <pic:nvPicPr>
                            <pic:cNvPr id="1214441327" name="Picture 1214441327">
                              <a:extLst>
                                <a:ext uri="{FF2B5EF4-FFF2-40B4-BE49-F238E27FC236}">
                                  <a16:creationId xmlns:a16="http://schemas.microsoft.com/office/drawing/2014/main" id="{844D3692-9F12-B188-C4B8-425D08F81D9D}"/>
                                </a:ext>
                              </a:extLst>
                            </pic:cNvPr>
                            <pic:cNvPicPr>
                              <a:picLocks noChangeAspect="1"/>
                            </pic:cNvPicPr>
                          </pic:nvPicPr>
                          <pic:blipFill>
                            <a:blip r:embed="rId280"/>
                            <a:stretch>
                              <a:fillRect/>
                            </a:stretch>
                          </pic:blipFill>
                          <pic:spPr>
                            <a:xfrm>
                              <a:off x="7406794" y="4910067"/>
                              <a:ext cx="963047" cy="963047"/>
                            </a:xfrm>
                            <a:prstGeom prst="rect">
                              <a:avLst/>
                            </a:prstGeom>
                          </pic:spPr>
                        </pic:pic>
                      </wpg:grpSp>
                      <wpg:grpSp>
                        <wpg:cNvPr id="1894244864" name="Group 1894244864">
                          <a:extLst>
                            <a:ext uri="{FF2B5EF4-FFF2-40B4-BE49-F238E27FC236}">
                              <a16:creationId xmlns:a16="http://schemas.microsoft.com/office/drawing/2014/main" id="{FA444853-356C-97D1-9BF2-A640484B174A}"/>
                            </a:ext>
                          </a:extLst>
                        </wpg:cNvPr>
                        <wpg:cNvGrpSpPr/>
                        <wpg:grpSpPr>
                          <a:xfrm>
                            <a:off x="3967923" y="4481114"/>
                            <a:ext cx="2645310" cy="2509672"/>
                            <a:chOff x="3967923" y="4481114"/>
                            <a:chExt cx="2645310" cy="2509672"/>
                          </a:xfrm>
                        </wpg:grpSpPr>
                        <wpg:grpSp>
                          <wpg:cNvPr id="1815047282" name="Group 1815047282">
                            <a:extLst>
                              <a:ext uri="{FF2B5EF4-FFF2-40B4-BE49-F238E27FC236}">
                                <a16:creationId xmlns:a16="http://schemas.microsoft.com/office/drawing/2014/main" id="{A7CA34AF-A8FB-F19D-E5C4-2BD8246614ED}"/>
                              </a:ext>
                            </a:extLst>
                          </wpg:cNvPr>
                          <wpg:cNvGrpSpPr/>
                          <wpg:grpSpPr>
                            <a:xfrm>
                              <a:off x="3967923" y="4481114"/>
                              <a:ext cx="2645310" cy="2509672"/>
                              <a:chOff x="3953204" y="4481114"/>
                              <a:chExt cx="1948761" cy="1848839"/>
                            </a:xfrm>
                          </wpg:grpSpPr>
                          <wpg:grpSp>
                            <wpg:cNvPr id="1620165434" name="Group 1620165434">
                              <a:extLst>
                                <a:ext uri="{FF2B5EF4-FFF2-40B4-BE49-F238E27FC236}">
                                  <a16:creationId xmlns:a16="http://schemas.microsoft.com/office/drawing/2014/main" id="{A5DFF15D-10AC-4FA3-F13E-B030BAE618D4}"/>
                                </a:ext>
                              </a:extLst>
                            </wpg:cNvPr>
                            <wpg:cNvGrpSpPr/>
                            <wpg:grpSpPr>
                              <a:xfrm>
                                <a:off x="3953204" y="4481114"/>
                                <a:ext cx="1948761" cy="1748915"/>
                                <a:chOff x="3953204" y="4481114"/>
                                <a:chExt cx="1948761" cy="1748915"/>
                              </a:xfrm>
                            </wpg:grpSpPr>
                            <wps:wsp>
                              <wps:cNvPr id="970194485" name="Freeform: Shape 970194485">
                                <a:extLst>
                                  <a:ext uri="{FF2B5EF4-FFF2-40B4-BE49-F238E27FC236}">
                                    <a16:creationId xmlns:a16="http://schemas.microsoft.com/office/drawing/2014/main" id="{F875FFA2-88A1-75D5-BFC3-F1CDDC1035AE}"/>
                                  </a:ext>
                                </a:extLst>
                              </wps:cNvPr>
                              <wps:cNvSpPr/>
                              <wps:spPr>
                                <a:xfrm>
                                  <a:off x="4064779" y="4481114"/>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464531006" name="Freeform: Shape 1464531006">
                                <a:extLst>
                                  <a:ext uri="{FF2B5EF4-FFF2-40B4-BE49-F238E27FC236}">
                                    <a16:creationId xmlns:a16="http://schemas.microsoft.com/office/drawing/2014/main" id="{EE487EF8-D23E-7F72-E2E3-5E7005A5B90D}"/>
                                  </a:ext>
                                </a:extLst>
                              </wps:cNvPr>
                              <wps:cNvSpPr/>
                              <wps:spPr>
                                <a:xfrm>
                                  <a:off x="4152425" y="4568760"/>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495876107" name="Freeform: Shape 495876107">
                                <a:extLst>
                                  <a:ext uri="{FF2B5EF4-FFF2-40B4-BE49-F238E27FC236}">
                                    <a16:creationId xmlns:a16="http://schemas.microsoft.com/office/drawing/2014/main" id="{F8952F3A-6610-24F0-6C58-675EE1A4BBFF}"/>
                                  </a:ext>
                                </a:extLst>
                              </wps:cNvPr>
                              <wps:cNvSpPr/>
                              <wps:spPr>
                                <a:xfrm>
                                  <a:off x="4064779" y="5583900"/>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867092677" name="TextBox 211">
                                <a:extLst>
                                  <a:ext uri="{FF2B5EF4-FFF2-40B4-BE49-F238E27FC236}">
                                    <a16:creationId xmlns:a16="http://schemas.microsoft.com/office/drawing/2014/main" id="{6FD4E7A8-EA66-7737-8AD6-DB32B9FB9BCE}"/>
                                  </a:ext>
                                </a:extLst>
                              </wps:cNvPr>
                              <wps:cNvSpPr txBox="1"/>
                              <wps:spPr>
                                <a:xfrm>
                                  <a:off x="3953204" y="5620823"/>
                                  <a:ext cx="1948761" cy="609206"/>
                                </a:xfrm>
                                <a:prstGeom prst="rect">
                                  <a:avLst/>
                                </a:prstGeom>
                                <a:noFill/>
                              </wps:spPr>
                              <wps:txbx>
                                <w:txbxContent>
                                  <w:p w14:paraId="34E724D5" w14:textId="77777777" w:rsidR="007E3443" w:rsidRPr="007E3443" w:rsidRDefault="007E3443" w:rsidP="007E3443">
                                    <w:pPr>
                                      <w:bidi w:val="0"/>
                                      <w:jc w:val="center"/>
                                      <w:rPr>
                                        <w:rFonts w:eastAsia="Calibri" w:hAnsi="Adobe Arabic" w:cs="Adobe Arabic"/>
                                        <w:b/>
                                        <w:bCs/>
                                        <w:color w:val="FFFFFF" w:themeColor="background1"/>
                                        <w:kern w:val="24"/>
                                        <w:sz w:val="20"/>
                                        <w:szCs w:val="20"/>
                                        <w:lang w:bidi="ar-EG"/>
                                      </w:rPr>
                                    </w:pPr>
                                    <w:r w:rsidRPr="007E3443">
                                      <w:rPr>
                                        <w:rFonts w:eastAsia="Calibri" w:hAnsi="Adobe Arabic" w:cs="Adobe Arabic"/>
                                        <w:b/>
                                        <w:bCs/>
                                        <w:color w:val="FFFFFF" w:themeColor="background1"/>
                                        <w:kern w:val="24"/>
                                        <w:sz w:val="20"/>
                                        <w:szCs w:val="20"/>
                                        <w:rtl/>
                                        <w:lang w:bidi="ar-EG"/>
                                      </w:rPr>
                                      <w:t>أتمتة التخطيط الحضري وإدارة المدن</w:t>
                                    </w:r>
                                  </w:p>
                                </w:txbxContent>
                              </wps:txbx>
                              <wps:bodyPr wrap="square">
                                <a:noAutofit/>
                              </wps:bodyPr>
                            </wps:wsp>
                          </wpg:grpSp>
                          <wps:wsp>
                            <wps:cNvPr id="1474152778" name="Freeform: Shape 1474152778">
                              <a:extLst>
                                <a:ext uri="{FF2B5EF4-FFF2-40B4-BE49-F238E27FC236}">
                                  <a16:creationId xmlns:a16="http://schemas.microsoft.com/office/drawing/2014/main" id="{351AB34D-AECA-4963-B933-37846FB05F99}"/>
                                </a:ext>
                              </a:extLst>
                            </wps:cNvPr>
                            <wps:cNvSpPr/>
                            <wps:spPr>
                              <a:xfrm rot="18900000">
                                <a:off x="4812061" y="6093825"/>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327437649" name="TextBox 207">
                              <a:extLst>
                                <a:ext uri="{FF2B5EF4-FFF2-40B4-BE49-F238E27FC236}">
                                  <a16:creationId xmlns:a16="http://schemas.microsoft.com/office/drawing/2014/main" id="{43A39F0E-D5A5-7A81-4BEA-D9147756A48F}"/>
                                </a:ext>
                              </a:extLst>
                            </wps:cNvPr>
                            <wps:cNvSpPr txBox="1"/>
                            <wps:spPr>
                              <a:xfrm>
                                <a:off x="4744401" y="5997261"/>
                                <a:ext cx="313022" cy="317473"/>
                              </a:xfrm>
                              <a:prstGeom prst="rect">
                                <a:avLst/>
                              </a:prstGeom>
                              <a:noFill/>
                            </wps:spPr>
                            <wps:txbx>
                              <w:txbxContent>
                                <w:p w14:paraId="227CC178"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9</w:t>
                                  </w:r>
                                </w:p>
                              </w:txbxContent>
                            </wps:txbx>
                            <wps:bodyPr wrap="square" rtlCol="0">
                              <a:noAutofit/>
                            </wps:bodyPr>
                          </wps:wsp>
                        </wpg:grpSp>
                        <pic:pic xmlns:pic="http://schemas.openxmlformats.org/drawingml/2006/picture">
                          <pic:nvPicPr>
                            <pic:cNvPr id="1090365946" name="Picture 1090365946">
                              <a:extLst>
                                <a:ext uri="{FF2B5EF4-FFF2-40B4-BE49-F238E27FC236}">
                                  <a16:creationId xmlns:a16="http://schemas.microsoft.com/office/drawing/2014/main" id="{EE326F9E-625D-5FA3-A67D-F7A390F182E6}"/>
                                </a:ext>
                              </a:extLst>
                            </pic:cNvPr>
                            <pic:cNvPicPr>
                              <a:picLocks noChangeAspect="1"/>
                            </pic:cNvPicPr>
                          </pic:nvPicPr>
                          <pic:blipFill>
                            <a:blip r:embed="rId281"/>
                            <a:stretch>
                              <a:fillRect/>
                            </a:stretch>
                          </pic:blipFill>
                          <pic:spPr>
                            <a:xfrm>
                              <a:off x="4873518" y="4946330"/>
                              <a:ext cx="841012" cy="841012"/>
                            </a:xfrm>
                            <a:prstGeom prst="rect">
                              <a:avLst/>
                            </a:prstGeom>
                          </pic:spPr>
                        </pic:pic>
                      </wpg:grpSp>
                      <wpg:grpSp>
                        <wpg:cNvPr id="1697891397" name="Group 1697891397">
                          <a:extLst>
                            <a:ext uri="{FF2B5EF4-FFF2-40B4-BE49-F238E27FC236}">
                              <a16:creationId xmlns:a16="http://schemas.microsoft.com/office/drawing/2014/main" id="{D4005924-890E-97C7-11D7-F490C14C0B26}"/>
                            </a:ext>
                          </a:extLst>
                        </wpg:cNvPr>
                        <wpg:cNvGrpSpPr/>
                        <wpg:grpSpPr>
                          <a:xfrm>
                            <a:off x="1266389" y="4478338"/>
                            <a:ext cx="2644520" cy="2659065"/>
                            <a:chOff x="1266389" y="4478338"/>
                            <a:chExt cx="2644520" cy="2659065"/>
                          </a:xfrm>
                        </wpg:grpSpPr>
                        <wpg:grpSp>
                          <wpg:cNvPr id="269839716" name="Group 269839716">
                            <a:extLst>
                              <a:ext uri="{FF2B5EF4-FFF2-40B4-BE49-F238E27FC236}">
                                <a16:creationId xmlns:a16="http://schemas.microsoft.com/office/drawing/2014/main" id="{2106BE01-BE97-DF65-65DB-C2D498A674A3}"/>
                              </a:ext>
                            </a:extLst>
                          </wpg:cNvPr>
                          <wpg:cNvGrpSpPr/>
                          <wpg:grpSpPr>
                            <a:xfrm>
                              <a:off x="1266389" y="4478338"/>
                              <a:ext cx="2644520" cy="2659065"/>
                              <a:chOff x="1266401" y="4478339"/>
                              <a:chExt cx="1948179" cy="1958895"/>
                            </a:xfrm>
                          </wpg:grpSpPr>
                          <wps:wsp>
                            <wps:cNvPr id="1605242959" name="Freeform: Shape 1605242959">
                              <a:extLst>
                                <a:ext uri="{FF2B5EF4-FFF2-40B4-BE49-F238E27FC236}">
                                  <a16:creationId xmlns:a16="http://schemas.microsoft.com/office/drawing/2014/main" id="{63C694DF-BFC0-E4E4-091C-51F98288855C}"/>
                                </a:ext>
                              </a:extLst>
                            </wps:cNvPr>
                            <wps:cNvSpPr/>
                            <wps:spPr>
                              <a:xfrm>
                                <a:off x="1395391" y="4478339"/>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996961695" name="Freeform: Shape 996961695">
                              <a:extLst>
                                <a:ext uri="{FF2B5EF4-FFF2-40B4-BE49-F238E27FC236}">
                                  <a16:creationId xmlns:a16="http://schemas.microsoft.com/office/drawing/2014/main" id="{E45464F7-5CA1-F900-E13A-8AD6ACCDAE12}"/>
                                </a:ext>
                              </a:extLst>
                            </wps:cNvPr>
                            <wps:cNvSpPr/>
                            <wps:spPr>
                              <a:xfrm>
                                <a:off x="1483037" y="4565985"/>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446399905" name="Freeform: Shape 446399905">
                              <a:extLst>
                                <a:ext uri="{FF2B5EF4-FFF2-40B4-BE49-F238E27FC236}">
                                  <a16:creationId xmlns:a16="http://schemas.microsoft.com/office/drawing/2014/main" id="{AABE9918-43BE-B263-831E-3880D0317E78}"/>
                                </a:ext>
                              </a:extLst>
                            </wps:cNvPr>
                            <wps:cNvSpPr/>
                            <wps:spPr>
                              <a:xfrm>
                                <a:off x="1395391" y="5581125"/>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126457000" name="Freeform: Shape 1126457000">
                              <a:extLst>
                                <a:ext uri="{FF2B5EF4-FFF2-40B4-BE49-F238E27FC236}">
                                  <a16:creationId xmlns:a16="http://schemas.microsoft.com/office/drawing/2014/main" id="{0167AD81-3B2B-C0F9-F9DE-E8061903D8E8}"/>
                                </a:ext>
                              </a:extLst>
                            </wps:cNvPr>
                            <wps:cNvSpPr/>
                            <wps:spPr>
                              <a:xfrm rot="18900000">
                                <a:off x="2142673" y="6091050"/>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137975223" name="TextBox 219">
                              <a:extLst>
                                <a:ext uri="{FF2B5EF4-FFF2-40B4-BE49-F238E27FC236}">
                                  <a16:creationId xmlns:a16="http://schemas.microsoft.com/office/drawing/2014/main" id="{6CF27C49-1F62-FDDC-0F13-DF689BE2CF82}"/>
                                </a:ext>
                              </a:extLst>
                            </wps:cNvPr>
                            <wps:cNvSpPr txBox="1"/>
                            <wps:spPr>
                              <a:xfrm>
                                <a:off x="2040630" y="6062130"/>
                                <a:ext cx="619516" cy="375104"/>
                              </a:xfrm>
                              <a:prstGeom prst="rect">
                                <a:avLst/>
                              </a:prstGeom>
                              <a:noFill/>
                            </wps:spPr>
                            <wps:txbx>
                              <w:txbxContent>
                                <w:p w14:paraId="2716D404"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10</w:t>
                                  </w:r>
                                </w:p>
                              </w:txbxContent>
                            </wps:txbx>
                            <wps:bodyPr wrap="square" rtlCol="0">
                              <a:noAutofit/>
                            </wps:bodyPr>
                          </wps:wsp>
                          <wps:wsp>
                            <wps:cNvPr id="789994214" name="TextBox 220">
                              <a:extLst>
                                <a:ext uri="{FF2B5EF4-FFF2-40B4-BE49-F238E27FC236}">
                                  <a16:creationId xmlns:a16="http://schemas.microsoft.com/office/drawing/2014/main" id="{CE48E7AD-2670-2221-6B68-9DD0B4D8D026}"/>
                                </a:ext>
                              </a:extLst>
                            </wps:cNvPr>
                            <wps:cNvSpPr txBox="1"/>
                            <wps:spPr>
                              <a:xfrm>
                                <a:off x="1266401" y="5642901"/>
                                <a:ext cx="1948179" cy="609206"/>
                              </a:xfrm>
                              <a:prstGeom prst="rect">
                                <a:avLst/>
                              </a:prstGeom>
                              <a:noFill/>
                            </wps:spPr>
                            <wps:txbx>
                              <w:txbxContent>
                                <w:p w14:paraId="31D05281" w14:textId="77777777" w:rsidR="007E3443" w:rsidRPr="007E3443" w:rsidRDefault="007E3443" w:rsidP="007E3443">
                                  <w:pPr>
                                    <w:bidi w:val="0"/>
                                    <w:jc w:val="center"/>
                                    <w:rPr>
                                      <w:rFonts w:eastAsia="Calibri" w:hAnsi="Adobe Arabic" w:cs="Adobe Arabic"/>
                                      <w:b/>
                                      <w:bCs/>
                                      <w:color w:val="FFFFFF" w:themeColor="background1"/>
                                      <w:kern w:val="24"/>
                                      <w:sz w:val="20"/>
                                      <w:szCs w:val="20"/>
                                      <w:lang w:bidi="ar-EG"/>
                                    </w:rPr>
                                  </w:pPr>
                                  <w:r w:rsidRPr="007E3443">
                                    <w:rPr>
                                      <w:rFonts w:eastAsia="Calibri" w:hAnsi="Adobe Arabic" w:cs="Adobe Arabic"/>
                                      <w:b/>
                                      <w:bCs/>
                                      <w:color w:val="FFFFFF" w:themeColor="background1"/>
                                      <w:kern w:val="24"/>
                                      <w:sz w:val="20"/>
                                      <w:szCs w:val="20"/>
                                      <w:rtl/>
                                      <w:lang w:bidi="ar-EG"/>
                                    </w:rPr>
                                    <w:t>أتمتة الأمن السيبراني وحماية البيانات</w:t>
                                  </w:r>
                                </w:p>
                              </w:txbxContent>
                            </wps:txbx>
                            <wps:bodyPr wrap="square">
                              <a:noAutofit/>
                            </wps:bodyPr>
                          </wps:wsp>
                        </wpg:grpSp>
                        <pic:pic xmlns:pic="http://schemas.openxmlformats.org/drawingml/2006/picture">
                          <pic:nvPicPr>
                            <pic:cNvPr id="2110119276" name="Picture 2110119276">
                              <a:extLst>
                                <a:ext uri="{FF2B5EF4-FFF2-40B4-BE49-F238E27FC236}">
                                  <a16:creationId xmlns:a16="http://schemas.microsoft.com/office/drawing/2014/main" id="{CFCCE477-FC18-6C4D-9A61-28EE180B7246}"/>
                                </a:ext>
                              </a:extLst>
                            </pic:cNvPr>
                            <pic:cNvPicPr>
                              <a:picLocks noChangeAspect="1"/>
                            </pic:cNvPicPr>
                          </pic:nvPicPr>
                          <pic:blipFill>
                            <a:blip r:embed="rId282"/>
                            <a:stretch>
                              <a:fillRect/>
                            </a:stretch>
                          </pic:blipFill>
                          <pic:spPr>
                            <a:xfrm>
                              <a:off x="2131722" y="4917472"/>
                              <a:ext cx="1026581" cy="1026581"/>
                            </a:xfrm>
                            <a:prstGeom prst="rect">
                              <a:avLst/>
                            </a:prstGeom>
                          </pic:spPr>
                        </pic:pic>
                      </wpg:grpSp>
                    </wpg:wgp>
                  </a:graphicData>
                </a:graphic>
              </wp:inline>
            </w:drawing>
          </mc:Choice>
          <mc:Fallback>
            <w:pict>
              <v:group w14:anchorId="517C7D72" id="Group 221" o:spid="_x0000_s2030" style="width:433.45pt;height:295pt;mso-position-horizontal-relative:char;mso-position-vertical-relative:line" coordsize="104844,71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">
                <v:group id="Group 470749795" o:spid="_x0000_s2031" style="position:absolute;left:66132;width:26445;height:25816" coordorigin="66132" coordsize="26445,25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">
                  <v:group id="Group 733339288" o:spid="_x0000_s2032" style="position:absolute;left:66132;width:26445;height:25816" coordorigin="66133" coordsize="19481,19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">
                    <v:shape id="Freeform: Shape 1570876765" o:spid="_x0000_s2033" style="position:absolute;left:67366;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2024092200" o:spid="_x0000_s2034" style="position:absolute;left:68242;top:876;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000509267" o:spid="_x0000_s2035" style="position:absolute;left:67366;top:11027;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507699076" o:spid="_x0000_s2036" style="position:absolute;left:74839;top:16127;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24" o:spid="_x0000_s2037" type="#_x0000_t202" style="position:absolute;left:74468;top:15843;width:2763;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" filled="f" stroked="f">
                      <v:textbox>
                        <w:txbxContent>
                          <w:p w14:paraId="1E07D722"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w:t>
                            </w:r>
                          </w:p>
                        </w:txbxContent>
                      </v:textbox>
                    </v:shape>
                    <v:shape id="TextBox 125" o:spid="_x0000_s2038" type="#_x0000_t202" style="position:absolute;left:66133;top:11461;width:19481;height:3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" filled="f" stroked="f">
                      <v:textbox>
                        <w:txbxContent>
                          <w:p w14:paraId="2DD4EDCC"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معالجة الطلبات والمعاملات</w:t>
                            </w:r>
                          </w:p>
                        </w:txbxContent>
                      </v:textbox>
                    </v:shape>
                  </v:group>
                  <v:shape id="Picture 1814554989" o:spid="_x0000_s2039" type="#_x0000_t75" style="position:absolute;left:73912;top:2573;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">
                    <v:imagedata r:id="rId283" o:title="" grayscale="t" bilevel="t"/>
                  </v:shape>
                </v:group>
                <v:group id="Group 673610844" o:spid="_x0000_s2040" style="position:absolute;left:40219;top:55;width:26453;height:25537" coordorigin="40219,55" coordsize="26453,25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">
                  <v:group id="Group 1423898955" o:spid="_x0000_s2041" style="position:absolute;left:40219;top:55;width:26453;height:25537" coordorigin="40220,55" coordsize="19487,18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">
                    <v:group id="Group 463359435" o:spid="_x0000_s2042" style="position:absolute;left:40220;top:55;width:19487;height:17510" coordorigin="40220,55" coordsize="19487,17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">
                      <v:shape id="Freeform: Shape 1906939713" o:spid="_x0000_s2043" style="position:absolute;left:41691;top:55;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451550580" o:spid="_x0000_s2044" style="position:absolute;left:42568;top:931;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&#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707944754" o:spid="_x0000_s2045" style="position:absolute;left:41691;top:11083;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135" o:spid="_x0000_s2046" type="#_x0000_t202" style="position:absolute;left:40220;top:11473;width:19487;height:6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" filled="f" stroked="f">
                        <v:textbox>
                          <w:txbxContent>
                            <w:p w14:paraId="5CB378A9" w14:textId="77777777" w:rsidR="007E3443" w:rsidRPr="007E3443" w:rsidRDefault="007E3443" w:rsidP="007E3443">
                              <w:pPr>
                                <w:bidi w:val="0"/>
                                <w:jc w:val="center"/>
                                <w:rPr>
                                  <w:rFonts w:eastAsia="Calibri" w:hAnsi="Adobe Arabic" w:cs="Adobe Arabic"/>
                                  <w:b/>
                                  <w:bCs/>
                                  <w:color w:val="FFFFFF" w:themeColor="background1"/>
                                  <w:kern w:val="24"/>
                                  <w:sz w:val="22"/>
                                  <w:szCs w:val="22"/>
                                  <w:lang w:bidi="ar-EG"/>
                                </w:rPr>
                              </w:pPr>
                              <w:r w:rsidRPr="007E3443">
                                <w:rPr>
                                  <w:rFonts w:eastAsia="Calibri" w:hAnsi="Adobe Arabic" w:cs="Adobe Arabic"/>
                                  <w:b/>
                                  <w:bCs/>
                                  <w:color w:val="FFFFFF" w:themeColor="background1"/>
                                  <w:kern w:val="24"/>
                                  <w:sz w:val="22"/>
                                  <w:szCs w:val="22"/>
                                  <w:rtl/>
                                  <w:lang w:bidi="ar-EG"/>
                                </w:rPr>
                                <w:t>أتمتة الرد على استفسارات المواطنين</w:t>
                              </w:r>
                            </w:p>
                          </w:txbxContent>
                        </v:textbox>
                      </v:shape>
                    </v:group>
                    <v:shape id="Freeform: Shape 1088091357" o:spid="_x0000_s2047" style="position:absolute;left:49164;top:16182;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31" o:spid="_x0000_s2048" type="#_x0000_t202" style="position:absolute;left:48898;top:15693;width:3055;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" filled="f" stroked="f">
                      <v:textbox>
                        <w:txbxContent>
                          <w:p w14:paraId="6C28C528"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2</w:t>
                            </w:r>
                          </w:p>
                        </w:txbxContent>
                      </v:textbox>
                    </v:shape>
                  </v:group>
                  <v:shape id="Picture 1413959659" o:spid="_x0000_s2049" type="#_x0000_t75" style="position:absolute;left:50195;top:5692;width:7316;height:7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">
                    <v:imagedata r:id="rId284" o:title="" grayscale="t" bilevel="t"/>
                  </v:shape>
                </v:group>
                <v:group id="Group 1806193393" o:spid="_x0000_s2050" style="position:absolute;left:13959;top:27;width:26445;height:25456" coordorigin="13959,27" coordsize="26445,25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">
                  <v:group id="Group 2139699142" o:spid="_x0000_s2051" style="position:absolute;left:13959;top:27;width:26445;height:25456" coordorigin="13959,27" coordsize="19481,18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">
                    <v:shape id="Freeform: Shape 1476763086" o:spid="_x0000_s2052" style="position:absolute;left:15049;top:27;width:17308;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2106037188" o:spid="_x0000_s2053" style="position:absolute;left:15925;top:904;width:15556;height:15555;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745990697" o:spid="_x0000_s2054" style="position:absolute;left:15049;top:11055;width:17308;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77992191" o:spid="_x0000_s2055" style="position:absolute;left:22522;top:16154;width:2361;height:2362;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54" o:spid="_x0000_s2056" type="#_x0000_t202" style="position:absolute;left:22094;top:15605;width:3063;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" filled="f" stroked="f">
                      <v:textbox>
                        <w:txbxContent>
                          <w:p w14:paraId="73208098"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3</w:t>
                            </w:r>
                          </w:p>
                        </w:txbxContent>
                      </v:textbox>
                    </v:shape>
                    <v:shape id="TextBox 155" o:spid="_x0000_s2057" type="#_x0000_t202" style="position:absolute;left:13959;top:11330;width:19482;height:3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" filled="f" stroked="f">
                      <v:textbox>
                        <w:txbxContent>
                          <w:p w14:paraId="40F24B2B"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الموارد البشرية</w:t>
                            </w:r>
                          </w:p>
                        </w:txbxContent>
                      </v:textbox>
                    </v:shape>
                  </v:group>
                  <v:group id="Graphic 2" o:spid="_x0000_s2058" style="position:absolute;left:24061;top:3943;width:7144;height:8887" coordorigin="24061,3943" coordsize="5451,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">
                    <v:shape id="Freeform: Shape 2104774662" o:spid="_x0000_s2059" style="position:absolute;left:25322;top:5580;width:2929;height:1528;visibility:visible;mso-wrap-style:square;v-text-anchor:middle" coordsize="292836,15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" path="m287264,152800r-281692,c2486,152800,,150314,,147228l,43672c,41358,1372,39300,3515,38443l100298,381v2058,-772,4286,-343,5915,1200l144961,38786,186709,1410c188252,38,190481,-391,192453,381r96869,38062c291465,39300,292837,41358,292837,43672r,103556c292837,150314,290351,152800,287264,152800xm11144,141656r270548,l281692,47444,191595,12040,148561,50530v-2143,1972,-5486,1886,-7543,-171l101156,12040,11230,47358r,94212l11144,141656xe" fillcolor="black" stroked="f" strokeweight=".23811mm">
                      <v:stroke joinstyle="miter"/>
                      <v:path arrowok="t" o:connecttype="custom" o:connectlocs="287264,152800;5572,152800;0,147228;0,43672;3515,38443;100298,381;106213,1581;144961,38786;186709,1410;192453,381;289322,38443;292837,43672;292837,147228;287264,152800;11144,141656;281692,141656;281692,47444;191595,12040;148561,50530;141018,50359;101156,12040;11230,47358;11230,141570" o:connectangles="0,0,0,0,0,0,0,0,0,0,0,0,0,0,0,0,0,0,0,0,0,0,0"/>
                    </v:shape>
                    <v:shape id="Freeform: Shape 62891950" o:spid="_x0000_s2060" style="position:absolute;left:25796;top:6345;width:1980;height:761;visibility:visible;mso-wrap-style:square;v-text-anchor:middle" coordsize="197938,7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" path="m192367,76124r-186795,c2486,76124,,73638,,70552l,5572c,2486,2486,,5572,v3086,,5572,2486,5572,5572l11144,64980r175651,l186795,5572c186795,2486,189281,,192367,v3086,,5572,2486,5572,5572l197939,70552v,3086,-2486,5572,-5572,5572xe" fillcolor="black" stroked="f" strokeweight=".23811mm">
                      <v:stroke joinstyle="miter"/>
                      <v:path arrowok="t" o:connecttype="custom" o:connectlocs="192367,76124;5572,76124;0,70552;0,5572;5572,0;11144,5572;11144,64980;186795,64980;186795,5572;192367,0;197939,5572;197939,70552;192367,76124" o:connectangles="0,0,0,0,0,0,0,0,0,0,0,0,0"/>
                    </v:shape>
                    <v:shape id="Freeform: Shape 1143686350" o:spid="_x0000_s2061" style="position:absolute;left:26265;top:5580;width:1043;height:609;visibility:visible;mso-wrap-style:square;v-text-anchor:middle" coordsize="104327,60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" path="m98755,60865r-93183,c2486,60865,,58379,,55293l,5572c,2486,2486,,5572,v3086,,5572,2486,5572,5572l11144,49721r82039,l93183,5572c93183,2486,95669,,98755,v3086,,5572,2486,5572,5572l104327,55293v,3086,-2486,5572,-5572,5572xe" fillcolor="black" stroked="f" strokeweight=".23811mm">
                      <v:stroke joinstyle="miter"/>
                      <v:path arrowok="t" o:connecttype="custom" o:connectlocs="98755,60865;5572,60865;0,55293;0,5572;5572,0;11144,5572;11144,49721;93183,49721;93183,5572;98755,0;104327,5572;104327,55293;98755,60865" o:connectangles="0,0,0,0,0,0,0,0,0,0,0,0,0"/>
                    </v:shape>
                    <v:shape id="Freeform: Shape 442412519" o:spid="_x0000_s2062" style="position:absolute;left:26590;top:6077;width:392;height:436;visibility:visible;mso-wrap-style:square;v-text-anchor:middle" coordsize="39176,43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" path="m33604,43548r-28032,c2486,43548,,41062,,37976l,5572c,2486,2486,,5572,l33604,v3086,,5572,2486,5572,5572l39176,37976v,3086,-2486,5572,-5572,5572xm11144,32404r16888,l28032,11144r-16888,l11144,32404xe" fillcolor="black" stroked="f" strokeweight=".23811mm">
                      <v:stroke joinstyle="miter"/>
                      <v:path arrowok="t" o:connecttype="custom" o:connectlocs="33604,43548;5572,43548;0,37976;0,5572;5572,0;33604,0;39176,5572;39176,37976;33604,43548;11144,32404;28032,32404;28032,11144;11144,11144;11144,32404" o:connectangles="0,0,0,0,0,0,0,0,0,0,0,0,0,0"/>
                    </v:shape>
                    <v:shape id="Freeform: Shape 119168158" o:spid="_x0000_s2063" style="position:absolute;left:26446;top:6401;width:650;height:708;visibility:visible;mso-wrap-style:square;v-text-anchor:middle" coordsize="65002,70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" path="m59401,70637r-53835,c3851,70637,2223,69866,1194,68494,165,67123,-264,65408,165,63779l14567,4286c15167,1800,17396,,19968,l48000,v2657,,4972,1886,5486,4543l64887,64037v343,1628,-85,3343,-1200,4629c62659,69952,61030,70723,59401,70723r,-86xm12681,59493r39948,l43370,11144r-19031,l12681,59493xe" fillcolor="black" stroked="f" strokeweight=".23811mm">
                      <v:stroke joinstyle="miter"/>
                      <v:path arrowok="t" o:connecttype="custom" o:connectlocs="59401,70637;5566,70637;1194,68494;165,63779;14567,4286;19968,0;48000,0;53486,4543;64887,64037;63687,68666;59401,70723;12681,59493;52629,59493;43370,11144;24339,11144;12681,59493" o:connectangles="0,0,0,0,0,0,0,0,0,0,0,0,0,0,0,0"/>
                    </v:shape>
                    <v:shape id="Freeform: Shape 17099136" o:spid="_x0000_s2064" style="position:absolute;left:26045;top:3943;width:1508;height:1507;visibility:visible;mso-wrap-style:square;v-text-anchor:middle" coordsize="150790,150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" path="m75352,150705c33776,150705,,116929,,75352,,33776,33861,,75352,v41491,,75438,33776,75438,75352c150790,116929,116929,150705,75352,150705xm75352,11059v-35404,,-64208,28803,-64208,64208c11144,110671,39948,139475,75352,139475v35405,,64294,-28804,64294,-64208c139646,39862,110757,11059,75352,11059xe" fillcolor="black" stroked="f" strokeweight=".23811mm">
                      <v:stroke joinstyle="miter"/>
                      <v:path arrowok="t" o:connecttype="custom" o:connectlocs="75352,150705;0,75352;75352,0;150790,75352;75352,150705;75352,11059;11144,75267;75352,139475;139646,75267;75352,11059" o:connectangles="0,0,0,0,0,0,0,0,0,0"/>
                    </v:shape>
                    <v:shape id="Freeform: Shape 606001160" o:spid="_x0000_s2065" style="position:absolute;left:26815;top:4337;width:716;height:255;visibility:visible;mso-wrap-style:square;v-text-anchor:middle" coordsize="71603,25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" path="m51380,25491c32606,25491,15118,20004,2174,9974,-227,8088,-741,4574,1145,2173,3031,-227,6545,-741,8946,1145,22919,11946,44950,16661,65096,13146v3086,-514,5915,1543,6429,4544c72039,20690,69982,23605,66982,24119v-5144,857,-10459,1372,-15688,1372l51380,25491xe" fillcolor="black" stroked="f" strokeweight=".23811mm">
                      <v:stroke joinstyle="miter"/>
                      <v:path arrowok="t" o:connecttype="custom" o:connectlocs="51380,25491;2174,9974;1145,2173;8946,1145;65096,13146;71525,17690;66982,24119;51294,25491" o:connectangles="0,0,0,0,0,0,0,0"/>
                    </v:shape>
                    <v:shape id="Freeform: Shape 2139087440" o:spid="_x0000_s2066" style="position:absolute;left:26082;top:4022;width:1028;height:557;visibility:visible;mso-wrap-style:square;v-text-anchor:middle" coordsize="102730,55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" path="m34837,55636v-11145,,-21689,-1886,-31290,-5572c718,48949,-739,45691,375,42863,1490,39948,4662,38576,7576,39691v8316,3257,17488,4886,27261,4886c66126,44577,91587,27089,91587,5572,91587,2486,94073,,97159,v3086,,5572,2486,5572,5572c102731,33176,72299,55721,34837,55721r,-85xe" fillcolor="black" stroked="f" strokeweight=".23811mm">
                      <v:stroke joinstyle="miter"/>
                      <v:path arrowok="t" o:connecttype="custom" o:connectlocs="34837,55636;3547,50064;375,42863;7576,39691;34837,44577;91587,5572;97159,0;102731,5572;34837,55721" o:connectangles="0,0,0,0,0,0,0,0,0"/>
                    </v:shape>
                    <v:shape id="Freeform: Shape 1136606374" o:spid="_x0000_s2067" style="position:absolute;left:24061;top:8943;width:5451;height:1781;visibility:visible;mso-wrap-style:square;v-text-anchor:middle" coordsize="545125,17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" path="m539553,178051v-3086,,-5572,-2486,-5572,-5572l533981,146418v,-20316,-16545,-36861,-36947,-36861l435654,109557v-20402,,-36947,16545,-36947,36861l398707,172479v,3086,-2486,5572,-5572,5572c390049,178051,387563,175565,387563,172479r,-26061c387563,119929,409165,98412,435654,98412r61380,c523523,98412,545125,119929,545125,146418r,26061c545125,175565,542639,178051,539553,178051xm338271,178051v-3086,,-5572,-2486,-5572,-5572l332699,146418v,-20316,-16545,-36861,-36948,-36861l234372,109557v-20402,,-36947,16545,-36947,36861l197425,172479v,3086,-2486,5572,-5572,5572c188766,178051,186280,175565,186280,172479r,-26061c186280,119929,207883,98412,234372,98412r61379,c322240,98412,343843,119929,343843,146418r,26061c343843,175565,341357,178051,338271,178051xm151991,178051v-3087,,-5573,-2486,-5573,-5572l146418,146418v,-20316,-16545,-36861,-36947,-36861l48092,109557v-20403,,-36948,16545,-36948,36861l11144,172479v,3086,-2486,5572,-5572,5572c2486,178051,,175565,,172479l,146418c,119929,21603,98412,48092,98412r61379,c135960,98412,157563,119929,157563,146418r,26061c157563,175565,155077,178051,151991,178051xm465315,90869v-25117,,-45520,-20403,-45520,-45520c419795,20231,440198,,465315,v25118,,45435,20403,45435,45349c510750,70294,490347,90869,465315,90869xm431111,48263v1457,17574,16288,31461,34204,31461c484261,79724,499605,64294,499605,45349v,-1286,,-2572,-171,-3858c489747,42348,479631,39948,471402,34804,461115,45606,445684,50749,431111,48263xm431968,37119v2143,429,4287,600,6515,600c449370,37719,459400,32661,466001,23917v943,-1200,2315,-1971,3772,-2143c471230,21603,472773,22031,473973,22974v6173,5058,14402,7630,22289,7544c490690,19031,478946,11144,465315,11144v-16116,,-29575,11059,-33347,25975xm264033,90869v-25117,,-45520,-20403,-45520,-45520c218513,20231,238916,,264033,v25117,,45520,20403,45520,45349c309553,70294,289150,90869,264033,90869xm229829,48263v1457,17574,16288,31461,34204,31461c282978,79724,298409,64294,298409,45349v,-1286,,-2572,-172,-3858c288722,42262,278435,39948,270205,34804,260004,45520,244231,50578,229914,48263r-85,xm230686,37119v2143,429,4286,600,6601,600c248003,37719,258290,32576,264719,24003v943,-1200,2229,-1972,3772,-2229c270034,21603,271491,22031,272691,22974v6173,5058,14402,7716,22289,7544c289408,19031,277663,11144,264033,11144v-16030,,-29575,11059,-33347,25975xm77667,90869c52549,90869,32147,70466,32147,45349,32147,20231,52549,,77667,v25117,,45520,20403,45520,45349c123187,70294,102784,90869,77667,90869xm43463,48263v1457,17574,16287,31461,34204,31461c96612,79724,112043,64294,112043,45349v,-1286,,-2572,-258,-3858c102270,42348,92069,40034,83753,34804,75267,43805,63522,48863,50921,48863v-2572,,-5058,-171,-7458,-600xm44320,37119v2143,429,4286,600,6601,600c61808,37719,71838,32661,78353,24003v943,-1200,2229,-1972,3772,-2229c83668,21603,85125,22031,86325,22974v6344,5144,14316,7716,22289,7544c103041,19031,91297,11144,77667,11144v-16031,,-29575,11059,-33347,25975xe" fillcolor="black" stroked="f" strokeweight=".23811mm">
                      <v:stroke joinstyle="miter"/>
                      <v:path arrowok="t" o:connecttype="custom" o:connectlocs="539553,178051;533981,172479;533981,146418;497034,109557;435654,109557;398707,146418;398707,172479;393135,178051;387563,172479;387563,146418;435654,98412;497034,98412;545125,146418;545125,172479;539553,178051;338271,178051;332699,172479;332699,146418;295751,109557;234372,109557;197425,146418;197425,172479;191853,178051;186280,172479;186280,146418;234372,98412;295751,98412;343843,146418;343843,172479;338271,178051;151991,178051;146418,172479;146418,146418;109471,109557;48092,109557;11144,146418;11144,172479;5572,178051;0,172479;0,146418;48092,98412;109471,98412;157563,146418;157563,172479;151991,178051;465315,90869;419795,45349;465315,0;510750,45349;465315,90869;431111,48263;465315,79724;499605,45349;499434,41491;471402,34804;431111,48263;431968,37119;438483,37719;466001,23917;469773,21774;473973,22974;496262,30518;465315,11144;431968,37119;264033,90869;218513,45349;264033,0;309553,45349;264033,90869;229829,48263;264033,79724;298409,45349;298237,41491;270205,34804;229914,48263;230686,37119;237287,37719;264719,24003;268491,21774;272691,22974;294980,30518;264033,11144;230686,37119;77667,90869;32147,45349;77667,0;123187,45349;77667,90869;43463,48263;77667,79724;112043,45349;111785,41491;83753,34804;50921,48863;43463,48263;44320,37119;50921,37719;78353,24003;82125,21774;86325,22974;108614,30518;77667,11144;44320,37119" o:connectangles="0,0,0,0,0,0,0,0,0,0,0,0,0,0,0,0,0,0,0,0,0,0,0,0,0,0,0,0,0,0,0,0,0,0,0,0,0,0,0,0,0,0,0,0,0,0,0,0,0,0,0,0,0,0,0,0,0,0,0,0,0,0,0,0,0,0,0,0,0,0,0,0,0,0,0,0,0,0,0,0,0,0,0,0,0,0,0,0,0,0,0,0,0,0,0,0,0,0,0,0,0,0,0"/>
                    </v:shape>
                    <v:shape id="Freeform: Shape 396581074" o:spid="_x0000_s2068" style="position:absolute;left:24779;top:7860;width:4014;height:976;visibility:visible;mso-wrap-style:square;v-text-anchor:middle" coordsize="401364,97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" path="m395878,97641v-3086,,-5572,-2486,-5572,-5572l390306,15431,11144,11230r,79038c11144,93355,8658,95841,5572,95841,2486,95841,,93355,,90268l,5572c,4115,600,2657,1629,1629,2657,600,4201,171,5572,l395878,4372v3086,,5486,2486,5486,5572l401364,92069v,3086,-2485,5572,-5572,5572l395878,97641xe" fillcolor="black" stroked="f" strokeweight=".23811mm">
                      <v:stroke joinstyle="miter"/>
                      <v:path arrowok="t" o:connecttype="custom" o:connectlocs="395878,97641;390306,92069;390306,15431;11144,11230;11144,90268;5572,95841;0,90268;0,5572;1629,1629;5572,0;395878,4372;401364,9944;401364,92069;395792,97641" o:connectangles="0,0,0,0,0,0,0,0,0,0,0,0,0,0"/>
                    </v:shape>
                    <v:shape id="Freeform: Shape 256885053" o:spid="_x0000_s2069" style="position:absolute;left:26716;top:6996;width:112;height:1407;visibility:visible;mso-wrap-style:square;v-text-anchor:middle" coordsize="11144,140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" path="m5572,140675c2486,140675,,138189,,135103l,5572c,2486,2486,,5572,v3086,,5572,2486,5572,5572l11144,135103v,3086,-2486,5572,-5572,5572xe" fillcolor="black" stroked="f" strokeweight=".23811mm">
                      <v:stroke joinstyle="miter"/>
                      <v:path arrowok="t" o:connecttype="custom" o:connectlocs="5572,140675;0,135103;0,5572;5572,0;11144,5572;11144,135103;5572,140675" o:connectangles="0,0,0,0,0,0,0"/>
                    </v:shape>
                  </v:group>
                </v:group>
                <v:group id="Group 1555707374" o:spid="_x0000_s2070" style="position:absolute;left:78398;top:22971;width:26446;height:25680" coordorigin="78398,22971" coordsize="26445,25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">
                  <v:group id="Group 261054998" o:spid="_x0000_s2071" style="position:absolute;left:78398;top:22971;width:26446;height:25680" coordorigin="78399,22971" coordsize="19481,18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">
                    <v:shape id="Freeform: Shape 1624185613" o:spid="_x0000_s2072" style="position:absolute;left:79585;top:22971;width:17308;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505240565" o:spid="_x0000_s2073" style="position:absolute;left:80461;top:23847;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283684679" o:spid="_x0000_s2074" style="position:absolute;left:79585;top:33999;width:17308;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222391638" o:spid="_x0000_s2075" style="position:absolute;left:87057;top:39098;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63" o:spid="_x0000_s2076" type="#_x0000_t202" style="position:absolute;left:86722;top:38715;width:3212;height:3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" filled="f" stroked="f">
                      <v:textbox>
                        <w:txbxContent>
                          <w:p w14:paraId="2A3A8584"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4</w:t>
                            </w:r>
                          </w:p>
                        </w:txbxContent>
                      </v:textbox>
                    </v:shape>
                    <v:shape id="TextBox 164" o:spid="_x0000_s2077" type="#_x0000_t202" style="position:absolute;left:78399;top:34691;width:19482;height:3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" filled="f" stroked="f">
                      <v:textbox>
                        <w:txbxContent>
                          <w:p w14:paraId="2220EB14"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الوثائق والأرشفة</w:t>
                            </w:r>
                          </w:p>
                        </w:txbxContent>
                      </v:textbox>
                    </v:shape>
                  </v:group>
                  <v:shape id="Picture 40277334" o:spid="_x0000_s2078" type="#_x0000_t75" style="position:absolute;left:87377;top:27641;width:8754;height:8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">
                    <v:imagedata r:id="rId285" o:title=""/>
                  </v:shape>
                </v:group>
                <v:group id="Group 1254780365" o:spid="_x0000_s2079" style="position:absolute;left:52214;top:23026;width:26445;height:25680" coordorigin="52214,23026" coordsize="26445,25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">
                  <v:group id="Group 1761590628" o:spid="_x0000_s2080" style="position:absolute;left:52214;top:23026;width:26445;height:25680" coordorigin="52215,23026" coordsize="19481,18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">
                    <v:group id="Group 1058324384" o:spid="_x0000_s2081" style="position:absolute;left:52215;top:23026;width:19482;height:17309" coordorigin="52215,23026" coordsize="19481,17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">
                      <v:shape id="Freeform: Shape 137432583" o:spid="_x0000_s2082" style="position:absolute;left:53838;top:23026;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436676624" o:spid="_x0000_s2083" style="position:absolute;left:54715;top:23903;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122697038" o:spid="_x0000_s2084" style="position:absolute;left:53838;top:34054;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174" o:spid="_x0000_s2085" type="#_x0000_t202" style="position:absolute;left:52215;top:34617;width:19482;height:3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" filled="f" stroked="f">
                        <v:textbox>
                          <w:txbxContent>
                            <w:p w14:paraId="63E714BD"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التفتيش والمراقبة</w:t>
                              </w:r>
                            </w:p>
                          </w:txbxContent>
                        </v:textbox>
                      </v:shape>
                    </v:group>
                    <v:shape id="Freeform: Shape 699443081" o:spid="_x0000_s2086" style="position:absolute;left:61311;top:39154;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70" o:spid="_x0000_s2087" type="#_x0000_t202" style="position:absolute;left:60950;top:38770;width:3070;height:3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" filled="f" stroked="f">
                      <v:textbox>
                        <w:txbxContent>
                          <w:p w14:paraId="33137286"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5</w:t>
                            </w:r>
                          </w:p>
                        </w:txbxContent>
                      </v:textbox>
                    </v:shape>
                  </v:group>
                  <v:shape id="Picture 1803192875" o:spid="_x0000_s2088" type="#_x0000_t75" style="position:absolute;left:62340;top:27607;width:8885;height:8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">
                    <v:imagedata r:id="rId286" o:title=""/>
                  </v:shape>
                </v:group>
                <v:group id="Group 1418444526" o:spid="_x0000_s2089" style="position:absolute;left:26160;top:22999;width:26445;height:25559" coordorigin="26160,22999" coordsize="26445,25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">
                  <v:group id="Group 49436353" o:spid="_x0000_s2090" style="position:absolute;left:26160;top:22999;width:26445;height:25559" coordorigin="26160,22999" coordsize="19481,18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">
                    <v:shape id="Freeform: Shape 1595910471" o:spid="_x0000_s2091" style="position:absolute;left:27250;top:22999;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596534994" o:spid="_x0000_s2092" style="position:absolute;left:28127;top:23875;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530212801" o:spid="_x0000_s2093" style="position:absolute;left:27250;top:34027;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2040455722" o:spid="_x0000_s2094" style="position:absolute;left:34723;top:39126;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82" o:spid="_x0000_s2095" type="#_x0000_t202" style="position:absolute;left:34366;top:38653;width:3130;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" filled="f" stroked="f">
                      <v:textbox>
                        <w:txbxContent>
                          <w:p w14:paraId="0C1D4CAF"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6</w:t>
                            </w:r>
                          </w:p>
                        </w:txbxContent>
                      </v:textbox>
                    </v:shape>
                    <v:shape id="TextBox 183" o:spid="_x0000_s2096" type="#_x0000_t202" style="position:absolute;left:26160;top:34542;width:19482;height:3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" filled="f" stroked="f">
                      <v:textbox>
                        <w:txbxContent>
                          <w:p w14:paraId="5B138C6C"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المشتريات والعقود</w:t>
                            </w:r>
                          </w:p>
                        </w:txbxContent>
                      </v:textbox>
                    </v:shape>
                  </v:group>
                  <v:shape id="Picture 1971568479" o:spid="_x0000_s2097" type="#_x0000_t75" style="position:absolute;left:35549;top:27613;width:7858;height:7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">
                    <v:imagedata r:id="rId287" o:title=""/>
                  </v:shape>
                </v:group>
                <v:group id="Group 173080182" o:spid="_x0000_s2098" style="position:absolute;top:22971;width:27890;height:25441" coordorigin=",22971" coordsize="27890,25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">
                  <v:group id="Group 980077384" o:spid="_x0000_s2099" style="position:absolute;top:22971;width:27890;height:25441" coordorigin=",22971" coordsize="20546,18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">
                    <v:shape id="Freeform: Shape 1204627157" o:spid="_x0000_s2100" style="position:absolute;left:1271;top:22971;width:17308;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605482955" o:spid="_x0000_s2101" style="position:absolute;left:2147;top:23847;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274879375" o:spid="_x0000_s2102" style="position:absolute;left:1271;top:33999;width:17308;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712770270" o:spid="_x0000_s2103" style="position:absolute;left:8743;top:39098;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91" o:spid="_x0000_s2104" type="#_x0000_t202" style="position:absolute;left:8476;top:38538;width:3107;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" filled="f" stroked="f">
                      <v:textbox>
                        <w:txbxContent>
                          <w:p w14:paraId="17FEE394"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7</w:t>
                            </w:r>
                          </w:p>
                        </w:txbxContent>
                      </v:textbox>
                    </v:shape>
                    <v:shape id="TextBox 192" o:spid="_x0000_s2105" type="#_x0000_t202" style="position:absolute;top:34343;width:20546;height:6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" filled="f" stroked="f">
                      <v:textbox>
                        <w:txbxContent>
                          <w:p w14:paraId="286D5E2A" w14:textId="2BA8924A"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الخدمات الصحي</w:t>
                            </w:r>
                            <w:r>
                              <w:rPr>
                                <w:rFonts w:eastAsia="Calibri" w:hAnsi="Adobe Arabic" w:cs="Adobe Arabic" w:hint="cs"/>
                                <w:b/>
                                <w:bCs/>
                                <w:color w:val="FFFFFF" w:themeColor="background1"/>
                                <w:kern w:val="24"/>
                                <w:sz w:val="24"/>
                                <w:szCs w:val="24"/>
                                <w:rtl/>
                                <w:lang w:bidi="ar-EG"/>
                              </w:rPr>
                              <w:t>ة</w:t>
                            </w:r>
                          </w:p>
                        </w:txbxContent>
                      </v:textbox>
                    </v:shape>
                  </v:group>
                  <v:shape id="Block Arc 20" o:spid="_x0000_s2106" style="position:absolute;left:10507;top:28976;width:6166;height:6685;rotation:180;visibility:visible;mso-wrap-style:square;v-text-anchor:middle" coordsize="2958558,320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" path="m376920,2960896v-110307,,-199728,-89421,-199728,-199728c177192,2650861,266613,2561440,376920,2561440v110307,,199728,89421,199728,199728c576648,2871475,487227,2960896,376920,2960896xm376921,3072323v162513,,294255,-131742,294255,-294255c671176,2615555,539434,2483813,376921,2483813v-162513,,-294255,131742,-294255,294255c82666,2940581,214408,3072323,376921,3072323xm2379939,3207575v-37780,2805,-76631,-8803,-107597,-35488c2210411,3118717,2203469,3025247,2256839,2963315v35298,-40960,88136,-57865,137355,-46697l2482323,2842744r4235,5053c2638916,2767056,2628462,2744879,2689889,2690172v32930,-34926,42474,-32805,36487,-121614l2730335,2568172r-4237,l2726098,2140027r-40030,78c2685662,1932305,2574529,1740506,2394530,1636956v-180210,-103672,-402019,-103111,-581704,1470c1633353,1742884,1523189,1935240,1523830,2143038r-40205,124l1483625,2568172r-4237,l1483347,2568558v-5988,88809,3556,86688,36486,121614c1581261,2744879,1570806,2767057,1723166,2847797r4236,-5053l1815530,2916618v49219,-11168,102057,5738,137354,46697c2006254,3025247,1999313,3118717,1937381,3172087v-30965,26685,-69816,38293,-107596,35488c1792004,3204769,1755294,3187551,1728609,3156586v-24439,-28361,-36232,-63335,-34351,-98028l1607474,2985811r2280,-2719c1505378,2914609,1454899,2874388,1372959,2808609v-71557,-40486,-76983,-156265,-72714,-240437l1296941,2568172r,-424433l1251342,2143880v-942,-305186,160919,-587686,424600,-741067c1778114,1343381,1889554,1306836,2003205,1293823r,-415038l1998176,878621c2009560,630102,1847671,398939,1584243,287563v-210920,-89177,-459231,-89471,-670447,-794c650203,397436,487575,627955,497878,876315r-4931,146l492947,2424958v153573,46874,264435,190101,264435,359221c757382,2993324,587836,3162870,378691,3162870,169546,3162870,,2993324,,2784179,,2610447,116991,2464039,276947,2421074r,-1637328l281758,783746c307533,493124,502412,231983,801266,95774v281057,-128098,615461,-127675,896098,1133c1994951,233494,2188714,494056,2214549,783746r4656,l2219205,1295162v107894,14195,213594,49479,311019,105494c2794677,1552703,2957961,1834385,2958558,2139573r-45776,90l2912782,2568172r-3304,c2913747,2652344,2908320,2768123,2836763,2808609v-81939,65779,-132418,106000,-236793,174482l2602250,2985811r-86784,72748c2517346,3093252,2505554,3128225,2481114,3156586v-26685,30965,-63395,48183,-101175,50989xe" fillcolor="black [3213]" stroked="f" strokeweight="1pt">
                    <v:stroke joinstyle="miter"/>
                    <v:path arrowok="t"/>
                    <o:lock v:ext="edit" aspectratio="t"/>
                  </v:shape>
                </v:group>
                <v:group id="Group 913154050" o:spid="_x0000_s2107" style="position:absolute;left:65301;top:44755;width:26446;height:25097" coordorigin="65301,44755" coordsize="26445,25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">
                  <v:group id="Group 372415632" o:spid="_x0000_s2108" style="position:absolute;left:65301;top:44755;width:26446;height:25097" coordorigin="65302,44755" coordsize="19481,18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">
                    <v:shape id="Freeform: Shape 1385478032" o:spid="_x0000_s2109" style="position:absolute;left:66393;top:44755;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560617319" o:spid="_x0000_s2110" style="position:absolute;left:67270;top:45632;width:15555;height:15555;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177710963" o:spid="_x0000_s2111" style="position:absolute;left:66393;top:55783;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655979594" o:spid="_x0000_s2112" style="position:absolute;left:73866;top:60882;width:2361;height:2362;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200" o:spid="_x0000_s2113" type="#_x0000_t202" style="position:absolute;left:73189;top:59917;width:3160;height:3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" filled="f" stroked="f">
                      <v:textbox>
                        <w:txbxContent>
                          <w:p w14:paraId="06C229FB"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8</w:t>
                            </w:r>
                          </w:p>
                        </w:txbxContent>
                      </v:textbox>
                    </v:shape>
                    <v:shape id="TextBox 201" o:spid="_x0000_s2114" type="#_x0000_t202" style="position:absolute;left:65302;top:56361;width:19482;height:3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" filled="f" stroked="f">
                      <v:textbox>
                        <w:txbxContent>
                          <w:p w14:paraId="61D148EA" w14:textId="77777777" w:rsidR="007E3443" w:rsidRPr="007E3443" w:rsidRDefault="007E3443" w:rsidP="007E3443">
                            <w:pPr>
                              <w:bidi w:val="0"/>
                              <w:jc w:val="center"/>
                              <w:rPr>
                                <w:rFonts w:eastAsia="Calibri" w:hAnsi="Adobe Arabic" w:cs="Adobe Arabic"/>
                                <w:b/>
                                <w:bCs/>
                                <w:color w:val="FFFFFF" w:themeColor="background1"/>
                                <w:kern w:val="24"/>
                                <w:sz w:val="24"/>
                                <w:szCs w:val="24"/>
                                <w:lang w:bidi="ar-EG"/>
                              </w:rPr>
                            </w:pPr>
                            <w:r w:rsidRPr="007E3443">
                              <w:rPr>
                                <w:rFonts w:eastAsia="Calibri" w:hAnsi="Adobe Arabic" w:cs="Adobe Arabic"/>
                                <w:b/>
                                <w:bCs/>
                                <w:color w:val="FFFFFF" w:themeColor="background1"/>
                                <w:kern w:val="24"/>
                                <w:sz w:val="24"/>
                                <w:szCs w:val="24"/>
                                <w:rtl/>
                                <w:lang w:bidi="ar-EG"/>
                              </w:rPr>
                              <w:t>أتمتة إدارة الضرائب والتحصيل</w:t>
                            </w:r>
                          </w:p>
                        </w:txbxContent>
                      </v:textbox>
                    </v:shape>
                  </v:group>
                  <v:shape id="Picture 1214441327" o:spid="_x0000_s2115" type="#_x0000_t75" style="position:absolute;left:74067;top:49100;width:9631;height:9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">
                    <v:imagedata r:id="rId288" o:title=""/>
                  </v:shape>
                </v:group>
                <v:group id="Group 1894244864" o:spid="_x0000_s2116" style="position:absolute;left:39679;top:44811;width:26453;height:25096" coordorigin="39679,44811" coordsize="26453,25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">
                  <v:group id="Group 1815047282" o:spid="_x0000_s2117" style="position:absolute;left:39679;top:44811;width:26453;height:25096" coordorigin="39532,44811" coordsize="19487,18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">
                    <v:group id="Group 1620165434" o:spid="_x0000_s2118" style="position:absolute;left:39532;top:44811;width:19487;height:17489" coordorigin="39532,44811" coordsize="19487,17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">
                      <v:shape id="Freeform: Shape 970194485" o:spid="_x0000_s2119" style="position:absolute;left:40647;top:44811;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464531006" o:spid="_x0000_s2120" style="position:absolute;left:41524;top:45687;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495876107" o:spid="_x0000_s2121" style="position:absolute;left:40647;top:55839;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211" o:spid="_x0000_s2122" type="#_x0000_t202" style="position:absolute;left:39532;top:56208;width:19487;height:6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" filled="f" stroked="f">
                        <v:textbox>
                          <w:txbxContent>
                            <w:p w14:paraId="34E724D5" w14:textId="77777777" w:rsidR="007E3443" w:rsidRPr="007E3443" w:rsidRDefault="007E3443" w:rsidP="007E3443">
                              <w:pPr>
                                <w:bidi w:val="0"/>
                                <w:jc w:val="center"/>
                                <w:rPr>
                                  <w:rFonts w:eastAsia="Calibri" w:hAnsi="Adobe Arabic" w:cs="Adobe Arabic"/>
                                  <w:b/>
                                  <w:bCs/>
                                  <w:color w:val="FFFFFF" w:themeColor="background1"/>
                                  <w:kern w:val="24"/>
                                  <w:sz w:val="20"/>
                                  <w:szCs w:val="20"/>
                                  <w:lang w:bidi="ar-EG"/>
                                </w:rPr>
                              </w:pPr>
                              <w:r w:rsidRPr="007E3443">
                                <w:rPr>
                                  <w:rFonts w:eastAsia="Calibri" w:hAnsi="Adobe Arabic" w:cs="Adobe Arabic"/>
                                  <w:b/>
                                  <w:bCs/>
                                  <w:color w:val="FFFFFF" w:themeColor="background1"/>
                                  <w:kern w:val="24"/>
                                  <w:sz w:val="20"/>
                                  <w:szCs w:val="20"/>
                                  <w:rtl/>
                                  <w:lang w:bidi="ar-EG"/>
                                </w:rPr>
                                <w:t>أتمتة التخطيط الحضري وإدارة المدن</w:t>
                              </w:r>
                            </w:p>
                          </w:txbxContent>
                        </v:textbox>
                      </v:shape>
                    </v:group>
                    <v:shape id="Freeform: Shape 1474152778" o:spid="_x0000_s2123" style="position:absolute;left:48120;top:60938;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207" o:spid="_x0000_s2124" type="#_x0000_t202" style="position:absolute;left:47444;top:59972;width:3130;height:3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" filled="f" stroked="f">
                      <v:textbox>
                        <w:txbxContent>
                          <w:p w14:paraId="227CC178" w14:textId="77777777" w:rsidR="007E3443" w:rsidRDefault="007E3443" w:rsidP="007E3443">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9</w:t>
                            </w:r>
                          </w:p>
                        </w:txbxContent>
                      </v:textbox>
                    </v:shape>
                  </v:group>
                  <v:shape id="Picture 1090365946" o:spid="_x0000_s2125" type="#_x0000_t75" style="position:absolute;left:48735;top:49463;width:8410;height:8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">
                    <v:imagedata r:id="rId289" o:title=""/>
                  </v:shape>
                </v:group>
                <v:group id="Group 1697891397" o:spid="_x0000_s2126" style="position:absolute;left:12663;top:44783;width:26446;height:26591" coordorigin="12663,44783" coordsize="26445,26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">
                  <v:group id="Group 269839716" o:spid="_x0000_s2127" style="position:absolute;left:12663;top:44783;width:26446;height:26591" coordorigin="12664,44783" coordsize="19481,19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">
                    <v:shape id="Freeform: Shape 1605242959" o:spid="_x0000_s2128" style="position:absolute;left:13953;top:44783;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996961695" o:spid="_x0000_s2129" style="position:absolute;left:14830;top:45659;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446399905" o:spid="_x0000_s2130" style="position:absolute;left:13953;top:55811;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126457000" o:spid="_x0000_s2131" style="position:absolute;left:21426;top:60910;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219" o:spid="_x0000_s2132" type="#_x0000_t202" style="position:absolute;left:20406;top:60621;width:6195;height:3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" filled="f" stroked="f">
                      <v:textbox>
                        <w:txbxContent>
                          <w:p w14:paraId="2716D404" w14:textId="77777777" w:rsidR="007E3443" w:rsidRDefault="007E3443" w:rsidP="007E3443">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10</w:t>
                            </w:r>
                          </w:p>
                        </w:txbxContent>
                      </v:textbox>
                    </v:shape>
                    <v:shape id="TextBox 220" o:spid="_x0000_s2133" type="#_x0000_t202" style="position:absolute;left:12664;top:56429;width:19481;height:6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" filled="f" stroked="f">
                      <v:textbox>
                        <w:txbxContent>
                          <w:p w14:paraId="31D05281" w14:textId="77777777" w:rsidR="007E3443" w:rsidRPr="007E3443" w:rsidRDefault="007E3443" w:rsidP="007E3443">
                            <w:pPr>
                              <w:bidi w:val="0"/>
                              <w:jc w:val="center"/>
                              <w:rPr>
                                <w:rFonts w:eastAsia="Calibri" w:hAnsi="Adobe Arabic" w:cs="Adobe Arabic"/>
                                <w:b/>
                                <w:bCs/>
                                <w:color w:val="FFFFFF" w:themeColor="background1"/>
                                <w:kern w:val="24"/>
                                <w:sz w:val="20"/>
                                <w:szCs w:val="20"/>
                                <w:lang w:bidi="ar-EG"/>
                              </w:rPr>
                            </w:pPr>
                            <w:r w:rsidRPr="007E3443">
                              <w:rPr>
                                <w:rFonts w:eastAsia="Calibri" w:hAnsi="Adobe Arabic" w:cs="Adobe Arabic"/>
                                <w:b/>
                                <w:bCs/>
                                <w:color w:val="FFFFFF" w:themeColor="background1"/>
                                <w:kern w:val="24"/>
                                <w:sz w:val="20"/>
                                <w:szCs w:val="20"/>
                                <w:rtl/>
                                <w:lang w:bidi="ar-EG"/>
                              </w:rPr>
                              <w:t>أتمتة الأمن السيبراني وحماية البيانات</w:t>
                            </w:r>
                          </w:p>
                        </w:txbxContent>
                      </v:textbox>
                    </v:shape>
                  </v:group>
                  <v:shape id="Picture 2110119276" o:spid="_x0000_s2134" type="#_x0000_t75" style="position:absolute;left:21317;top:49174;width:10266;height:10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">
                    <v:imagedata r:id="rId290" o:title=""/>
                  </v:shape>
                </v:group>
                <w10:anchorlock/>
              </v:group>
            </w:pict>
          </mc:Fallback>
        </mc:AlternateContent>
      </w:r>
    </w:p>
    <w:p w14:paraId="503508AB" w14:textId="196CCE49"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E328B60" wp14:editId="363D462C">
                <wp:extent cx="5731510" cy="892088"/>
                <wp:effectExtent l="0" t="0" r="2540" b="22860"/>
                <wp:docPr id="10548714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84475146" name="مجموعة 47"/>
                        <wpg:cNvGrpSpPr/>
                        <wpg:grpSpPr>
                          <a:xfrm>
                            <a:off x="0" y="0"/>
                            <a:ext cx="5731510" cy="895351"/>
                            <a:chOff x="0" y="0"/>
                            <a:chExt cx="5878196" cy="918845"/>
                          </a:xfrm>
                        </wpg:grpSpPr>
                        <wpg:grpSp>
                          <wpg:cNvPr id="76636647" name="مجموعة 48"/>
                          <wpg:cNvGrpSpPr/>
                          <wpg:grpSpPr>
                            <a:xfrm>
                              <a:off x="0" y="0"/>
                              <a:ext cx="5878196" cy="918845"/>
                              <a:chOff x="0" y="0"/>
                              <a:chExt cx="6240348" cy="919070"/>
                            </a:xfrm>
                          </wpg:grpSpPr>
                          <wpg:grpSp>
                            <wpg:cNvPr id="868541250" name="مجموعة 49"/>
                            <wpg:cNvGrpSpPr/>
                            <wpg:grpSpPr>
                              <a:xfrm>
                                <a:off x="0" y="169208"/>
                                <a:ext cx="5433072" cy="580613"/>
                                <a:chOff x="0" y="169208"/>
                                <a:chExt cx="5433072" cy="580613"/>
                              </a:xfrm>
                            </wpg:grpSpPr>
                            <wps:wsp>
                              <wps:cNvPr id="8177574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07782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29940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7077092" name="مربع نص 41"/>
                          <wps:cNvSpPr txBox="1"/>
                          <wps:spPr>
                            <a:xfrm>
                              <a:off x="204466" y="256739"/>
                              <a:ext cx="4615440" cy="389157"/>
                            </a:xfrm>
                            <a:prstGeom prst="rect">
                              <a:avLst/>
                            </a:prstGeom>
                            <a:noFill/>
                          </wps:spPr>
                          <wps:txbx>
                            <w:txbxContent>
                              <w:p w14:paraId="2A51A3E6" w14:textId="428196A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معالجة الطلبات والمعاملات</w:t>
                                </w:r>
                              </w:p>
                            </w:txbxContent>
                          </wps:txbx>
                          <wps:bodyPr wrap="square" rtlCol="1">
                            <a:spAutoFit/>
                          </wps:bodyPr>
                        </wps:wsp>
                      </wpg:grpSp>
                      <pic:pic xmlns:pic="http://schemas.openxmlformats.org/drawingml/2006/picture">
                        <pic:nvPicPr>
                          <pic:cNvPr id="1296409662"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E328B60" id="_x0000_s21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">
                <v:group id="مجموعة 47" o:spid="_x0000_s21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">
                  <v:group id="مجموعة 48" o:spid="_x0000_s21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">
                    <v:group id="مجموعة 49" o:spid="_x0000_s21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">
                      <v:shape id="شكل حر 50" o:spid="_x0000_s21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" fillcolor="#a5a5a5 [2092]" stroked="f" strokeweight="1pt">
                        <v:stroke joinstyle="miter"/>
                      </v:roundrect>
                    </v:group>
                    <v:oval id="شكل بيضاوي 52" o:spid="_x0000_s21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" filled="f" strokecolor="#168489" strokeweight="1pt">
                      <v:stroke joinstyle="miter"/>
                    </v:oval>
                  </v:group>
                  <v:shape id="مربع نص 41" o:spid="_x0000_s214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" filled="f" stroked="f">
                    <v:textbox style="mso-fit-shape-to-text:t">
                      <w:txbxContent>
                        <w:p w14:paraId="2A51A3E6" w14:textId="428196A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معالجة الطلبات والمعاملات</w:t>
                          </w:r>
                        </w:p>
                      </w:txbxContent>
                    </v:textbox>
                  </v:shape>
                </v:group>
                <v:shape id="صورة 54" o:spid="_x0000_s21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">
                  <v:imagedata r:id="rId105" o:title=""/>
                </v:shape>
                <w10:anchorlock/>
              </v:group>
            </w:pict>
          </mc:Fallback>
        </mc:AlternateContent>
      </w:r>
    </w:p>
    <w:p w14:paraId="44C44206" w14:textId="7D1A8EAA"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معالجة طلبات جوازات السفر أو التأشيرات.</w:t>
      </w:r>
    </w:p>
    <w:p w14:paraId="3825C39C" w14:textId="6B6A9C6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إجراءات الحصول على تراخيص البناء أو رخص القيادة.</w:t>
      </w:r>
    </w:p>
    <w:p w14:paraId="1BCE12F0" w14:textId="3E2D33F4"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معالجة طلبات المساعدات الاجتماعية أو الإعانات الحكومية.</w:t>
      </w:r>
    </w:p>
    <w:p w14:paraId="4BB93DCE" w14:textId="499EEA1F"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0889255" wp14:editId="5632F3DB">
                <wp:extent cx="5731510" cy="892088"/>
                <wp:effectExtent l="0" t="0" r="2540" b="22860"/>
                <wp:docPr id="6722065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68258092" name="مجموعة 47"/>
                        <wpg:cNvGrpSpPr/>
                        <wpg:grpSpPr>
                          <a:xfrm>
                            <a:off x="0" y="0"/>
                            <a:ext cx="5731510" cy="895351"/>
                            <a:chOff x="0" y="0"/>
                            <a:chExt cx="5878196" cy="918845"/>
                          </a:xfrm>
                        </wpg:grpSpPr>
                        <wpg:grpSp>
                          <wpg:cNvPr id="677906049" name="مجموعة 48"/>
                          <wpg:cNvGrpSpPr/>
                          <wpg:grpSpPr>
                            <a:xfrm>
                              <a:off x="0" y="0"/>
                              <a:ext cx="5878196" cy="918845"/>
                              <a:chOff x="0" y="0"/>
                              <a:chExt cx="6240348" cy="919070"/>
                            </a:xfrm>
                          </wpg:grpSpPr>
                          <wpg:grpSp>
                            <wpg:cNvPr id="1031084451" name="مجموعة 49"/>
                            <wpg:cNvGrpSpPr/>
                            <wpg:grpSpPr>
                              <a:xfrm>
                                <a:off x="0" y="169208"/>
                                <a:ext cx="5433072" cy="580613"/>
                                <a:chOff x="0" y="169208"/>
                                <a:chExt cx="5433072" cy="580613"/>
                              </a:xfrm>
                            </wpg:grpSpPr>
                            <wps:wsp>
                              <wps:cNvPr id="18701474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2023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55710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3193263" name="مربع نص 41"/>
                          <wps:cNvSpPr txBox="1"/>
                          <wps:spPr>
                            <a:xfrm>
                              <a:off x="204466" y="256739"/>
                              <a:ext cx="4615440" cy="389157"/>
                            </a:xfrm>
                            <a:prstGeom prst="rect">
                              <a:avLst/>
                            </a:prstGeom>
                            <a:noFill/>
                          </wps:spPr>
                          <wps:txbx>
                            <w:txbxContent>
                              <w:p w14:paraId="67B9E597" w14:textId="2627800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الرد على استفسارات المواطنين</w:t>
                                </w:r>
                              </w:p>
                            </w:txbxContent>
                          </wps:txbx>
                          <wps:bodyPr wrap="square" rtlCol="1">
                            <a:spAutoFit/>
                          </wps:bodyPr>
                        </wps:wsp>
                      </wpg:grpSp>
                      <pic:pic xmlns:pic="http://schemas.openxmlformats.org/drawingml/2006/picture">
                        <pic:nvPicPr>
                          <pic:cNvPr id="363786521"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0889255" id="_x0000_s21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">
                <v:group id="مجموعة 47" o:spid="_x0000_s21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">
                  <v:group id="مجموعة 48" o:spid="_x0000_s21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">
                    <v:group id="مجموعة 49" o:spid="_x0000_s21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">
                      <v:shape id="شكل حر 50" o:spid="_x0000_s21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" fillcolor="#a5a5a5 [2092]" stroked="f" strokeweight="1pt">
                        <v:stroke joinstyle="miter"/>
                      </v:roundrect>
                    </v:group>
                    <v:oval id="شكل بيضاوي 52" o:spid="_x0000_s21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" filled="f" strokecolor="#168489" strokeweight="1pt">
                      <v:stroke joinstyle="miter"/>
                    </v:oval>
                  </v:group>
                  <v:shape id="مربع نص 41" o:spid="_x0000_s215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" filled="f" stroked="f">
                    <v:textbox style="mso-fit-shape-to-text:t">
                      <w:txbxContent>
                        <w:p w14:paraId="67B9E597" w14:textId="2627800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الرد على استفسارات المواطنين</w:t>
                          </w:r>
                        </w:p>
                      </w:txbxContent>
                    </v:textbox>
                  </v:shape>
                </v:group>
                <v:shape id="صورة 54" o:spid="_x0000_s21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">
                  <v:imagedata r:id="rId105" o:title=""/>
                </v:shape>
                <w10:anchorlock/>
              </v:group>
            </w:pict>
          </mc:Fallback>
        </mc:AlternateContent>
      </w:r>
    </w:p>
    <w:p w14:paraId="3084DF03" w14:textId="0CDEA69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روبوتات المحادثة التي تساعد المواطنين في الاستفسار عن حالة معاملاتهم الحكومية.</w:t>
      </w:r>
    </w:p>
    <w:p w14:paraId="746C4BA8" w14:textId="54E22814"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روبوتات المحادثة التي تقدم إجابات فورية حول كيفية الحصول على الخدمات الحكومية المختلفة.</w:t>
      </w:r>
    </w:p>
    <w:p w14:paraId="799F5680" w14:textId="7C2EAB3A"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63FB083F" wp14:editId="077CA7D0">
                <wp:extent cx="5731510" cy="892088"/>
                <wp:effectExtent l="0" t="0" r="2540" b="22860"/>
                <wp:docPr id="21073659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73736061" name="مجموعة 47"/>
                        <wpg:cNvGrpSpPr/>
                        <wpg:grpSpPr>
                          <a:xfrm>
                            <a:off x="0" y="0"/>
                            <a:ext cx="5731510" cy="895351"/>
                            <a:chOff x="0" y="0"/>
                            <a:chExt cx="5878196" cy="918845"/>
                          </a:xfrm>
                        </wpg:grpSpPr>
                        <wpg:grpSp>
                          <wpg:cNvPr id="1894838043" name="مجموعة 48"/>
                          <wpg:cNvGrpSpPr/>
                          <wpg:grpSpPr>
                            <a:xfrm>
                              <a:off x="0" y="0"/>
                              <a:ext cx="5878196" cy="918845"/>
                              <a:chOff x="0" y="0"/>
                              <a:chExt cx="6240348" cy="919070"/>
                            </a:xfrm>
                          </wpg:grpSpPr>
                          <wpg:grpSp>
                            <wpg:cNvPr id="934041047" name="مجموعة 49"/>
                            <wpg:cNvGrpSpPr/>
                            <wpg:grpSpPr>
                              <a:xfrm>
                                <a:off x="0" y="169208"/>
                                <a:ext cx="5433072" cy="580613"/>
                                <a:chOff x="0" y="169208"/>
                                <a:chExt cx="5433072" cy="580613"/>
                              </a:xfrm>
                            </wpg:grpSpPr>
                            <wps:wsp>
                              <wps:cNvPr id="2363882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32612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02140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0464407" name="مربع نص 41"/>
                          <wps:cNvSpPr txBox="1"/>
                          <wps:spPr>
                            <a:xfrm>
                              <a:off x="204466" y="256739"/>
                              <a:ext cx="4615440" cy="389157"/>
                            </a:xfrm>
                            <a:prstGeom prst="rect">
                              <a:avLst/>
                            </a:prstGeom>
                            <a:noFill/>
                          </wps:spPr>
                          <wps:txbx>
                            <w:txbxContent>
                              <w:p w14:paraId="7BC1F9F7" w14:textId="39E3FD6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الموارد البشرية</w:t>
                                </w:r>
                              </w:p>
                            </w:txbxContent>
                          </wps:txbx>
                          <wps:bodyPr wrap="square" rtlCol="1">
                            <a:spAutoFit/>
                          </wps:bodyPr>
                        </wps:wsp>
                      </wpg:grpSp>
                      <pic:pic xmlns:pic="http://schemas.openxmlformats.org/drawingml/2006/picture">
                        <pic:nvPicPr>
                          <pic:cNvPr id="141651597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3FB083F" id="_x0000_s21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lIAPKWBwAA+B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21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">
                  <v:group id="مجموعة 48" o:spid="_x0000_s21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">
                    <v:group id="مجموعة 49" o:spid="_x0000_s21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">
                      <v:shape id="شكل حر 50" o:spid="_x0000_s21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" fillcolor="#a5a5a5 [2092]" stroked="f" strokeweight="1pt">
                        <v:stroke joinstyle="miter"/>
                      </v:roundrect>
                    </v:group>
                    <v:oval id="شكل بيضاوي 52" o:spid="_x0000_s21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" filled="f" strokecolor="#168489" strokeweight="1pt">
                      <v:stroke joinstyle="miter"/>
                    </v:oval>
                  </v:group>
                  <v:shape id="مربع نص 41" o:spid="_x0000_s216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" filled="f" stroked="f">
                    <v:textbox style="mso-fit-shape-to-text:t">
                      <w:txbxContent>
                        <w:p w14:paraId="7BC1F9F7" w14:textId="39E3FD6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الموارد البشرية</w:t>
                          </w:r>
                        </w:p>
                      </w:txbxContent>
                    </v:textbox>
                  </v:shape>
                </v:group>
                <v:shape id="صورة 54" o:spid="_x0000_s21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">
                  <v:imagedata r:id="rId105" o:title=""/>
                </v:shape>
                <w10:anchorlock/>
              </v:group>
            </w:pict>
          </mc:Fallback>
        </mc:AlternateContent>
      </w:r>
    </w:p>
    <w:p w14:paraId="07EBBFA4" w14:textId="16B499A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مراجعة طلبات التوظيف واختيار المرشحين المناسبين.</w:t>
      </w:r>
    </w:p>
    <w:p w14:paraId="7A23A7CE" w14:textId="03C7179F"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إدارة الرواتب والمزايا للعاملين في القطاع الحكومي.</w:t>
      </w:r>
    </w:p>
    <w:p w14:paraId="44E970A3" w14:textId="049BA1B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عمليات تسجيل الموظفين وإجراءات التقاعد.</w:t>
      </w:r>
    </w:p>
    <w:p w14:paraId="4A92FF25" w14:textId="7CF16398"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386BE92" wp14:editId="0641B0B7">
                <wp:extent cx="5731510" cy="892088"/>
                <wp:effectExtent l="0" t="0" r="2540" b="22860"/>
                <wp:docPr id="13683511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5240681" name="مجموعة 47"/>
                        <wpg:cNvGrpSpPr/>
                        <wpg:grpSpPr>
                          <a:xfrm>
                            <a:off x="0" y="0"/>
                            <a:ext cx="5731510" cy="895351"/>
                            <a:chOff x="0" y="0"/>
                            <a:chExt cx="5878196" cy="918845"/>
                          </a:xfrm>
                        </wpg:grpSpPr>
                        <wpg:grpSp>
                          <wpg:cNvPr id="725524637" name="مجموعة 48"/>
                          <wpg:cNvGrpSpPr/>
                          <wpg:grpSpPr>
                            <a:xfrm>
                              <a:off x="0" y="0"/>
                              <a:ext cx="5878196" cy="918845"/>
                              <a:chOff x="0" y="0"/>
                              <a:chExt cx="6240348" cy="919070"/>
                            </a:xfrm>
                          </wpg:grpSpPr>
                          <wpg:grpSp>
                            <wpg:cNvPr id="1444309181" name="مجموعة 49"/>
                            <wpg:cNvGrpSpPr/>
                            <wpg:grpSpPr>
                              <a:xfrm>
                                <a:off x="0" y="169208"/>
                                <a:ext cx="5433072" cy="580613"/>
                                <a:chOff x="0" y="169208"/>
                                <a:chExt cx="5433072" cy="580613"/>
                              </a:xfrm>
                            </wpg:grpSpPr>
                            <wps:wsp>
                              <wps:cNvPr id="13678125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116622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35210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3315540" name="مربع نص 41"/>
                          <wps:cNvSpPr txBox="1"/>
                          <wps:spPr>
                            <a:xfrm>
                              <a:off x="204466" y="256739"/>
                              <a:ext cx="4615440" cy="389157"/>
                            </a:xfrm>
                            <a:prstGeom prst="rect">
                              <a:avLst/>
                            </a:prstGeom>
                            <a:noFill/>
                          </wps:spPr>
                          <wps:txbx>
                            <w:txbxContent>
                              <w:p w14:paraId="256BCAF4" w14:textId="1857837F"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الوثائق والأرشفة</w:t>
                                </w:r>
                              </w:p>
                            </w:txbxContent>
                          </wps:txbx>
                          <wps:bodyPr wrap="square" rtlCol="1">
                            <a:spAutoFit/>
                          </wps:bodyPr>
                        </wps:wsp>
                      </wpg:grpSp>
                      <pic:pic xmlns:pic="http://schemas.openxmlformats.org/drawingml/2006/picture">
                        <pic:nvPicPr>
                          <pic:cNvPr id="145291860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86BE92" id="_x0000_s21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d8Y7DmgcAAPo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21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">
                  <v:group id="مجموعة 48" o:spid="_x0000_s21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">
                    <v:group id="مجموعة 49" o:spid="_x0000_s21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">
                      <v:shape id="شكل حر 50" o:spid="_x0000_s21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" fillcolor="#a5a5a5 [2092]" stroked="f" strokeweight="1pt">
                        <v:stroke joinstyle="miter"/>
                      </v:roundrect>
                    </v:group>
                    <v:oval id="شكل بيضاوي 52" o:spid="_x0000_s21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" filled="f" strokecolor="#168489" strokeweight="1pt">
                      <v:stroke joinstyle="miter"/>
                    </v:oval>
                  </v:group>
                  <v:shape id="مربع نص 41" o:spid="_x0000_s216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" filled="f" stroked="f">
                    <v:textbox style="mso-fit-shape-to-text:t">
                      <w:txbxContent>
                        <w:p w14:paraId="256BCAF4" w14:textId="1857837F"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الوثائق والأرشفة</w:t>
                          </w:r>
                        </w:p>
                      </w:txbxContent>
                    </v:textbox>
                  </v:shape>
                </v:group>
                <v:shape id="صورة 54" o:spid="_x0000_s21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">
                  <v:imagedata r:id="rId105" o:title=""/>
                </v:shape>
                <w10:anchorlock/>
              </v:group>
            </w:pict>
          </mc:Fallback>
        </mc:AlternateContent>
      </w:r>
    </w:p>
    <w:p w14:paraId="02C48910" w14:textId="6735A32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أرشفة المستندات الحكومية القديمة وتحويلها إلى نسخ رقمية يسهل الوصول إليها.</w:t>
      </w:r>
    </w:p>
    <w:p w14:paraId="48CAD4C6" w14:textId="5527A91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عمليات البحث عن الوثائق المطلوبة في السجلات الحكومية.</w:t>
      </w:r>
    </w:p>
    <w:p w14:paraId="28517EFC" w14:textId="57A7C63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استخراج المعلومات من العقود والمستندات القانونية.</w:t>
      </w:r>
    </w:p>
    <w:p w14:paraId="598145DD" w14:textId="03529009"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116C4BAA" wp14:editId="5325DE78">
                <wp:extent cx="5731510" cy="892088"/>
                <wp:effectExtent l="0" t="0" r="2540" b="22860"/>
                <wp:docPr id="165430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02900432" name="مجموعة 47"/>
                        <wpg:cNvGrpSpPr/>
                        <wpg:grpSpPr>
                          <a:xfrm>
                            <a:off x="0" y="0"/>
                            <a:ext cx="5731510" cy="895351"/>
                            <a:chOff x="0" y="0"/>
                            <a:chExt cx="5878196" cy="918845"/>
                          </a:xfrm>
                        </wpg:grpSpPr>
                        <wpg:grpSp>
                          <wpg:cNvPr id="421160450" name="مجموعة 48"/>
                          <wpg:cNvGrpSpPr/>
                          <wpg:grpSpPr>
                            <a:xfrm>
                              <a:off x="0" y="0"/>
                              <a:ext cx="5878196" cy="918845"/>
                              <a:chOff x="0" y="0"/>
                              <a:chExt cx="6240348" cy="919070"/>
                            </a:xfrm>
                          </wpg:grpSpPr>
                          <wpg:grpSp>
                            <wpg:cNvPr id="92251764" name="مجموعة 49"/>
                            <wpg:cNvGrpSpPr/>
                            <wpg:grpSpPr>
                              <a:xfrm>
                                <a:off x="0" y="169208"/>
                                <a:ext cx="5433072" cy="580613"/>
                                <a:chOff x="0" y="169208"/>
                                <a:chExt cx="5433072" cy="580613"/>
                              </a:xfrm>
                            </wpg:grpSpPr>
                            <wps:wsp>
                              <wps:cNvPr id="21097093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033903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208377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5323986" name="مربع نص 41"/>
                          <wps:cNvSpPr txBox="1"/>
                          <wps:spPr>
                            <a:xfrm>
                              <a:off x="204466" y="256739"/>
                              <a:ext cx="4615440" cy="389157"/>
                            </a:xfrm>
                            <a:prstGeom prst="rect">
                              <a:avLst/>
                            </a:prstGeom>
                            <a:noFill/>
                          </wps:spPr>
                          <wps:txbx>
                            <w:txbxContent>
                              <w:p w14:paraId="21250731" w14:textId="58563C7C"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التفتيش والمراقبة</w:t>
                                </w:r>
                              </w:p>
                            </w:txbxContent>
                          </wps:txbx>
                          <wps:bodyPr wrap="square" rtlCol="1">
                            <a:spAutoFit/>
                          </wps:bodyPr>
                        </wps:wsp>
                      </wpg:grpSp>
                      <pic:pic xmlns:pic="http://schemas.openxmlformats.org/drawingml/2006/picture">
                        <pic:nvPicPr>
                          <pic:cNvPr id="154971256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16C4BAA" id="_x0000_s217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kby1snQcAAPk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21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">
                  <v:group id="مجموعة 48" o:spid="_x0000_s21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">
                    <v:group id="مجموعة 49" o:spid="_x0000_s21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">
                      <v:shape id="شكل حر 50" o:spid="_x0000_s21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" fillcolor="#a5a5a5 [2092]" stroked="f" strokeweight="1pt">
                        <v:stroke joinstyle="miter"/>
                      </v:roundrect>
                    </v:group>
                    <v:oval id="شكل بيضاوي 52" o:spid="_x0000_s21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" filled="f" strokecolor="#168489" strokeweight="1pt">
                      <v:stroke joinstyle="miter"/>
                    </v:oval>
                  </v:group>
                  <v:shape id="مربع نص 41" o:spid="_x0000_s217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" filled="f" stroked="f">
                    <v:textbox style="mso-fit-shape-to-text:t">
                      <w:txbxContent>
                        <w:p w14:paraId="21250731" w14:textId="58563C7C"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التفتيش والمراقبة</w:t>
                          </w:r>
                        </w:p>
                      </w:txbxContent>
                    </v:textbox>
                  </v:shape>
                </v:group>
                <v:shape id="صورة 54" o:spid="_x0000_s21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">
                  <v:imagedata r:id="rId105" o:title=""/>
                </v:shape>
                <w10:anchorlock/>
              </v:group>
            </w:pict>
          </mc:Fallback>
        </mc:AlternateContent>
      </w:r>
    </w:p>
    <w:p w14:paraId="0049B3B0" w14:textId="66DCF23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استخدام الطائرات بدون طيار لمراقبة المشاريع الإنشائية والتأكد من التزامها باللوائح.</w:t>
      </w:r>
    </w:p>
    <w:p w14:paraId="267F14A5" w14:textId="1BB9895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التفتيش على الأنشطة الصناعية والزراعية باستخدام أنظمة تحليل البيانات البيئية.</w:t>
      </w:r>
    </w:p>
    <w:p w14:paraId="7447D023" w14:textId="692C7984"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التفتيش على المطاعم والمنشآت الصحية باستخدام أجهزة استشعار وروبوتات تحليل البيانات.</w:t>
      </w:r>
    </w:p>
    <w:p w14:paraId="0208C0E9" w14:textId="518CAD8D" w:rsidR="00377231" w:rsidRPr="007B5815" w:rsidRDefault="003C7FD7" w:rsidP="00A15536">
      <w:pPr>
        <w:keepNext/>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1CEADFFA" wp14:editId="212ADAC1">
                <wp:extent cx="5731510" cy="892088"/>
                <wp:effectExtent l="0" t="0" r="2540" b="22860"/>
                <wp:docPr id="20673016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250793" name="مجموعة 47"/>
                        <wpg:cNvGrpSpPr/>
                        <wpg:grpSpPr>
                          <a:xfrm>
                            <a:off x="0" y="0"/>
                            <a:ext cx="5731510" cy="895351"/>
                            <a:chOff x="0" y="0"/>
                            <a:chExt cx="5878196" cy="918845"/>
                          </a:xfrm>
                        </wpg:grpSpPr>
                        <wpg:grpSp>
                          <wpg:cNvPr id="100237603" name="مجموعة 48"/>
                          <wpg:cNvGrpSpPr/>
                          <wpg:grpSpPr>
                            <a:xfrm>
                              <a:off x="0" y="0"/>
                              <a:ext cx="5878196" cy="918845"/>
                              <a:chOff x="0" y="0"/>
                              <a:chExt cx="6240348" cy="919070"/>
                            </a:xfrm>
                          </wpg:grpSpPr>
                          <wpg:grpSp>
                            <wpg:cNvPr id="950732260" name="مجموعة 49"/>
                            <wpg:cNvGrpSpPr/>
                            <wpg:grpSpPr>
                              <a:xfrm>
                                <a:off x="0" y="169208"/>
                                <a:ext cx="5433072" cy="580613"/>
                                <a:chOff x="0" y="169208"/>
                                <a:chExt cx="5433072" cy="580613"/>
                              </a:xfrm>
                            </wpg:grpSpPr>
                            <wps:wsp>
                              <wps:cNvPr id="20551602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06491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73640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7720324" name="مربع نص 41"/>
                          <wps:cNvSpPr txBox="1"/>
                          <wps:spPr>
                            <a:xfrm>
                              <a:off x="204466" y="256739"/>
                              <a:ext cx="4615440" cy="389157"/>
                            </a:xfrm>
                            <a:prstGeom prst="rect">
                              <a:avLst/>
                            </a:prstGeom>
                            <a:noFill/>
                          </wps:spPr>
                          <wps:txbx>
                            <w:txbxContent>
                              <w:p w14:paraId="6ED470CA" w14:textId="14271DE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المشتريات والعقود</w:t>
                                </w:r>
                              </w:p>
                            </w:txbxContent>
                          </wps:txbx>
                          <wps:bodyPr wrap="square" rtlCol="1">
                            <a:spAutoFit/>
                          </wps:bodyPr>
                        </wps:wsp>
                      </wpg:grpSp>
                      <pic:pic xmlns:pic="http://schemas.openxmlformats.org/drawingml/2006/picture">
                        <pic:nvPicPr>
                          <pic:cNvPr id="43440325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CEADFFA" id="_x0000_s218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">
                <v:group id="مجموعة 47" o:spid="_x0000_s21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">
                  <v:group id="مجموعة 48" o:spid="_x0000_s21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">
                    <v:group id="مجموعة 49" o:spid="_x0000_s21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">
                      <v:shape id="شكل حر 50" o:spid="_x0000_s21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" fillcolor="#a5a5a5 [2092]" stroked="f" strokeweight="1pt">
                        <v:stroke joinstyle="miter"/>
                      </v:roundrect>
                    </v:group>
                    <v:oval id="شكل بيضاوي 52" o:spid="_x0000_s21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" filled="f" strokecolor="#168489" strokeweight="1pt">
                      <v:stroke joinstyle="miter"/>
                    </v:oval>
                  </v:group>
                  <v:shape id="مربع نص 41" o:spid="_x0000_s218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" filled="f" stroked="f">
                    <v:textbox style="mso-fit-shape-to-text:t">
                      <w:txbxContent>
                        <w:p w14:paraId="6ED470CA" w14:textId="14271DE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المشتريات والعقود</w:t>
                          </w:r>
                        </w:p>
                      </w:txbxContent>
                    </v:textbox>
                  </v:shape>
                </v:group>
                <v:shape id="صورة 54" o:spid="_x0000_s21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">
                  <v:imagedata r:id="rId105" o:title=""/>
                </v:shape>
                <w10:anchorlock/>
              </v:group>
            </w:pict>
          </mc:Fallback>
        </mc:AlternateContent>
      </w:r>
    </w:p>
    <w:p w14:paraId="5A6828D5" w14:textId="472A578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عملية تقديم العطاءات للمناقصات الحكومية.</w:t>
      </w:r>
    </w:p>
    <w:p w14:paraId="68F35F46" w14:textId="7E3E702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مراجعة العقود والمشتريات تلقائيا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للتأكد من الامتثال للمعايير القانونية.</w:t>
      </w:r>
    </w:p>
    <w:p w14:paraId="5B9AEFD9" w14:textId="357F6734"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91" w:history="1">
        <w:r w:rsidR="00FF6F20" w:rsidRPr="006D2F31">
          <w:rPr>
            <w:rStyle w:val="Hyperlink"/>
            <w:rFonts w:ascii="Sakkal Majalla" w:hAnsi="Sakkal Majalla" w:cs="Sakkal Majalla"/>
            <w:sz w:val="32"/>
            <w:szCs w:val="32"/>
            <w:rtl/>
          </w:rPr>
          <w:t>الذكاء الاصطناعي</w:t>
        </w:r>
      </w:hyperlink>
      <w:r w:rsidR="00FF6F20"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لاكتشاف الأنشطة المشبوهة في عمليات المشتريات الحكومية.</w:t>
      </w:r>
    </w:p>
    <w:p w14:paraId="7C170CA4" w14:textId="1366DFB9" w:rsidR="003C7FD7"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6CA1742D" wp14:editId="31D3D418">
                <wp:extent cx="5731510" cy="892088"/>
                <wp:effectExtent l="0" t="0" r="2540" b="22860"/>
                <wp:docPr id="5437370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4829083" name="مجموعة 47"/>
                        <wpg:cNvGrpSpPr/>
                        <wpg:grpSpPr>
                          <a:xfrm>
                            <a:off x="0" y="0"/>
                            <a:ext cx="5731510" cy="895351"/>
                            <a:chOff x="0" y="0"/>
                            <a:chExt cx="5878196" cy="918845"/>
                          </a:xfrm>
                        </wpg:grpSpPr>
                        <wpg:grpSp>
                          <wpg:cNvPr id="1443892828" name="مجموعة 48"/>
                          <wpg:cNvGrpSpPr/>
                          <wpg:grpSpPr>
                            <a:xfrm>
                              <a:off x="0" y="0"/>
                              <a:ext cx="5878196" cy="918845"/>
                              <a:chOff x="0" y="0"/>
                              <a:chExt cx="6240348" cy="919070"/>
                            </a:xfrm>
                          </wpg:grpSpPr>
                          <wpg:grpSp>
                            <wpg:cNvPr id="1359180352" name="مجموعة 49"/>
                            <wpg:cNvGrpSpPr/>
                            <wpg:grpSpPr>
                              <a:xfrm>
                                <a:off x="0" y="169208"/>
                                <a:ext cx="5433072" cy="580613"/>
                                <a:chOff x="0" y="169208"/>
                                <a:chExt cx="5433072" cy="580613"/>
                              </a:xfrm>
                            </wpg:grpSpPr>
                            <wps:wsp>
                              <wps:cNvPr id="481828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205884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81839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2766183" name="مربع نص 41"/>
                          <wps:cNvSpPr txBox="1"/>
                          <wps:spPr>
                            <a:xfrm>
                              <a:off x="204466" y="256739"/>
                              <a:ext cx="4615440" cy="389157"/>
                            </a:xfrm>
                            <a:prstGeom prst="rect">
                              <a:avLst/>
                            </a:prstGeom>
                            <a:noFill/>
                          </wps:spPr>
                          <wps:txbx>
                            <w:txbxContent>
                              <w:p w14:paraId="1B4CFB79" w14:textId="6021E77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الخدمات الصحية والاجتماعية</w:t>
                                </w:r>
                              </w:p>
                            </w:txbxContent>
                          </wps:txbx>
                          <wps:bodyPr wrap="square" rtlCol="1">
                            <a:spAutoFit/>
                          </wps:bodyPr>
                        </wps:wsp>
                      </wpg:grpSp>
                      <pic:pic xmlns:pic="http://schemas.openxmlformats.org/drawingml/2006/picture">
                        <pic:nvPicPr>
                          <pic:cNvPr id="171387011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A1742D" id="_x0000_s21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PIn4ecBwAA+B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21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">
                  <v:group id="مجموعة 48" o:spid="_x0000_s21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">
                    <v:group id="مجموعة 49" o:spid="_x0000_s21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">
                      <v:shape id="شكل حر 50" o:spid="_x0000_s21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&#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" fillcolor="#a5a5a5 [2092]" stroked="f" strokeweight="1pt">
                        <v:stroke joinstyle="miter"/>
                      </v:roundrect>
                    </v:group>
                    <v:oval id="شكل بيضاوي 52" o:spid="_x0000_s21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" filled="f" strokecolor="#168489" strokeweight="1pt">
                      <v:stroke joinstyle="miter"/>
                    </v:oval>
                  </v:group>
                  <v:shape id="مربع نص 41" o:spid="_x0000_s219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" filled="f" stroked="f">
                    <v:textbox style="mso-fit-shape-to-text:t">
                      <w:txbxContent>
                        <w:p w14:paraId="1B4CFB79" w14:textId="6021E77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الخدمات الصحية والاجتماعية</w:t>
                          </w:r>
                        </w:p>
                      </w:txbxContent>
                    </v:textbox>
                  </v:shape>
                </v:group>
                <v:shape id="صورة 54" o:spid="_x0000_s21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">
                  <v:imagedata r:id="rId105" o:title=""/>
                </v:shape>
                <w10:anchorlock/>
              </v:group>
            </w:pict>
          </mc:Fallback>
        </mc:AlternateContent>
      </w:r>
    </w:p>
    <w:p w14:paraId="5740FE8F" w14:textId="4A37395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عملية تقييم الحالات الاجتماعية لتحديد مدى الأهلية للحصول على المساعدات.</w:t>
      </w:r>
    </w:p>
    <w:p w14:paraId="7372A157" w14:textId="27AD22EA"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توزيع المساعدات المالية أو الغذائية بناءً على احتياجات المستفيدين.</w:t>
      </w:r>
    </w:p>
    <w:p w14:paraId="0FA48E4E" w14:textId="3D37BC1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إدارة الحالات الصحية في المستشفيات الحكومية، مثل جدولة المواعيد وتتبع حالات المرضى.</w:t>
      </w:r>
    </w:p>
    <w:p w14:paraId="36F3F804" w14:textId="52527E4E"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41C45CB0" wp14:editId="2D476DE1">
                <wp:extent cx="5731510" cy="892088"/>
                <wp:effectExtent l="0" t="0" r="2540" b="22860"/>
                <wp:docPr id="4231114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09894424" name="مجموعة 47"/>
                        <wpg:cNvGrpSpPr/>
                        <wpg:grpSpPr>
                          <a:xfrm>
                            <a:off x="0" y="0"/>
                            <a:ext cx="5731510" cy="895351"/>
                            <a:chOff x="0" y="0"/>
                            <a:chExt cx="5878196" cy="918845"/>
                          </a:xfrm>
                        </wpg:grpSpPr>
                        <wpg:grpSp>
                          <wpg:cNvPr id="604248420" name="مجموعة 48"/>
                          <wpg:cNvGrpSpPr/>
                          <wpg:grpSpPr>
                            <a:xfrm>
                              <a:off x="0" y="0"/>
                              <a:ext cx="5878196" cy="918845"/>
                              <a:chOff x="0" y="0"/>
                              <a:chExt cx="6240348" cy="919070"/>
                            </a:xfrm>
                          </wpg:grpSpPr>
                          <wpg:grpSp>
                            <wpg:cNvPr id="642961619" name="مجموعة 49"/>
                            <wpg:cNvGrpSpPr/>
                            <wpg:grpSpPr>
                              <a:xfrm>
                                <a:off x="0" y="169208"/>
                                <a:ext cx="5433072" cy="580613"/>
                                <a:chOff x="0" y="169208"/>
                                <a:chExt cx="5433072" cy="580613"/>
                              </a:xfrm>
                            </wpg:grpSpPr>
                            <wps:wsp>
                              <wps:cNvPr id="18977979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91543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42536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2302099" name="مربع نص 41"/>
                          <wps:cNvSpPr txBox="1"/>
                          <wps:spPr>
                            <a:xfrm>
                              <a:off x="204466" y="256663"/>
                              <a:ext cx="4615440" cy="389157"/>
                            </a:xfrm>
                            <a:prstGeom prst="rect">
                              <a:avLst/>
                            </a:prstGeom>
                            <a:noFill/>
                          </wps:spPr>
                          <wps:txbx>
                            <w:txbxContent>
                              <w:p w14:paraId="267C73B6" w14:textId="0ECC9B88"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الضرائب والتحصيل</w:t>
                                </w:r>
                              </w:p>
                            </w:txbxContent>
                          </wps:txbx>
                          <wps:bodyPr wrap="square" rtlCol="1">
                            <a:spAutoFit/>
                          </wps:bodyPr>
                        </wps:wsp>
                      </wpg:grpSp>
                      <pic:pic xmlns:pic="http://schemas.openxmlformats.org/drawingml/2006/picture">
                        <pic:nvPicPr>
                          <pic:cNvPr id="1603235350"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C45CB0" id="_x0000_s21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">
                <v:group id="مجموعة 47" o:spid="_x0000_s21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">
                  <v:group id="مجموعة 48" o:spid="_x0000_s22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">
                    <v:group id="مجموعة 49" o:spid="_x0000_s22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">
                      <v:shape id="شكل حر 50" o:spid="_x0000_s22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" fillcolor="#a5a5a5 [2092]" stroked="f" strokeweight="1pt">
                        <v:stroke joinstyle="miter"/>
                      </v:roundrect>
                    </v:group>
                    <v:oval id="شكل بيضاوي 52" o:spid="_x0000_s22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" filled="f" strokecolor="#168489" strokeweight="1pt">
                      <v:stroke joinstyle="miter"/>
                    </v:oval>
                  </v:group>
                  <v:shape id="مربع نص 41" o:spid="_x0000_s2205"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" filled="f" stroked="f">
                    <v:textbox style="mso-fit-shape-to-text:t">
                      <w:txbxContent>
                        <w:p w14:paraId="267C73B6" w14:textId="0ECC9B88"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إدارة الضرائب والتحصيل</w:t>
                          </w:r>
                        </w:p>
                      </w:txbxContent>
                    </v:textbox>
                  </v:shape>
                </v:group>
                <v:shape id="صورة 54" o:spid="_x0000_s22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">
                  <v:imagedata r:id="rId105" o:title=""/>
                </v:shape>
                <w10:anchorlock/>
              </v:group>
            </w:pict>
          </mc:Fallback>
        </mc:AlternateContent>
      </w:r>
    </w:p>
    <w:p w14:paraId="366853D0" w14:textId="54AF881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تقديم الإقرارات الضريبية للمواطنين والشركات عبر الإنترنت.</w:t>
      </w:r>
    </w:p>
    <w:p w14:paraId="5B6417CB" w14:textId="5B67000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عمليات مراجعة الملفات الضريبية وتحديد الحالات التي تحتاج إلى تدقيق.</w:t>
      </w:r>
    </w:p>
    <w:p w14:paraId="29F1C0A8" w14:textId="6B77E614"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292" w:history="1">
        <w:r w:rsidR="00FF6F20" w:rsidRPr="006D2F31">
          <w:rPr>
            <w:rStyle w:val="Hyperlink"/>
            <w:rFonts w:ascii="Sakkal Majalla" w:hAnsi="Sakkal Majalla" w:cs="Sakkal Majalla"/>
            <w:sz w:val="32"/>
            <w:szCs w:val="32"/>
            <w:rtl/>
          </w:rPr>
          <w:t>الذكاء الاصطناعي</w:t>
        </w:r>
      </w:hyperlink>
      <w:r w:rsidR="00FF6F20"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لتحليل البيانات المالية واكتشاف التهرب الضريبي.</w:t>
      </w:r>
    </w:p>
    <w:p w14:paraId="3A78B4D0" w14:textId="2D58862C" w:rsidR="00377231" w:rsidRPr="007B5815" w:rsidRDefault="003C7FD7" w:rsidP="001B33CA">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38200573" wp14:editId="1E7F58C7">
                <wp:extent cx="5731510" cy="892088"/>
                <wp:effectExtent l="0" t="0" r="2540" b="22860"/>
                <wp:docPr id="15731907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38057881" name="مجموعة 47"/>
                        <wpg:cNvGrpSpPr/>
                        <wpg:grpSpPr>
                          <a:xfrm>
                            <a:off x="0" y="0"/>
                            <a:ext cx="5731510" cy="895351"/>
                            <a:chOff x="0" y="0"/>
                            <a:chExt cx="5878196" cy="918845"/>
                          </a:xfrm>
                        </wpg:grpSpPr>
                        <wpg:grpSp>
                          <wpg:cNvPr id="475667631" name="مجموعة 48"/>
                          <wpg:cNvGrpSpPr/>
                          <wpg:grpSpPr>
                            <a:xfrm>
                              <a:off x="0" y="0"/>
                              <a:ext cx="5878196" cy="918845"/>
                              <a:chOff x="0" y="0"/>
                              <a:chExt cx="6240348" cy="919070"/>
                            </a:xfrm>
                          </wpg:grpSpPr>
                          <wpg:grpSp>
                            <wpg:cNvPr id="1076064343" name="مجموعة 49"/>
                            <wpg:cNvGrpSpPr/>
                            <wpg:grpSpPr>
                              <a:xfrm>
                                <a:off x="0" y="169208"/>
                                <a:ext cx="5433072" cy="580613"/>
                                <a:chOff x="0" y="169208"/>
                                <a:chExt cx="5433072" cy="580613"/>
                              </a:xfrm>
                            </wpg:grpSpPr>
                            <wps:wsp>
                              <wps:cNvPr id="352753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21290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92086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07882900" name="مربع نص 41"/>
                          <wps:cNvSpPr txBox="1"/>
                          <wps:spPr>
                            <a:xfrm>
                              <a:off x="204466" y="256739"/>
                              <a:ext cx="4615440" cy="389157"/>
                            </a:xfrm>
                            <a:prstGeom prst="rect">
                              <a:avLst/>
                            </a:prstGeom>
                            <a:noFill/>
                          </wps:spPr>
                          <wps:txbx>
                            <w:txbxContent>
                              <w:p w14:paraId="284F08F0" w14:textId="6C6B5EF4"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التخطيط الحضري وإدارة المدن</w:t>
                                </w:r>
                              </w:p>
                            </w:txbxContent>
                          </wps:txbx>
                          <wps:bodyPr wrap="square" rtlCol="1">
                            <a:spAutoFit/>
                          </wps:bodyPr>
                        </wps:wsp>
                      </wpg:grpSp>
                      <pic:pic xmlns:pic="http://schemas.openxmlformats.org/drawingml/2006/picture">
                        <pic:nvPicPr>
                          <pic:cNvPr id="1843744900"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200573" id="_x0000_s22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">
                <v:group id="مجموعة 47" o:spid="_x0000_s22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">
                  <v:group id="مجموعة 48" o:spid="_x0000_s22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">
                    <v:group id="مجموعة 49" o:spid="_x0000_s22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">
                      <v:shape id="شكل حر 50" o:spid="_x0000_s22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" fillcolor="#a5a5a5 [2092]" stroked="f" strokeweight="1pt">
                        <v:stroke joinstyle="miter"/>
                      </v:roundrect>
                    </v:group>
                    <v:oval id="شكل بيضاوي 52" o:spid="_x0000_s22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" filled="f" strokecolor="#168489" strokeweight="1pt">
                      <v:stroke joinstyle="miter"/>
                    </v:oval>
                  </v:group>
                  <v:shape id="مربع نص 41" o:spid="_x0000_s221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" filled="f" stroked="f">
                    <v:textbox style="mso-fit-shape-to-text:t">
                      <w:txbxContent>
                        <w:p w14:paraId="284F08F0" w14:textId="6C6B5EF4"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التخطيط الحضري وإدارة المدن</w:t>
                          </w:r>
                        </w:p>
                      </w:txbxContent>
                    </v:textbox>
                  </v:shape>
                </v:group>
                <v:shape id="صورة 54" o:spid="_x0000_s22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">
                  <v:imagedata r:id="rId105" o:title=""/>
                </v:shape>
                <w10:anchorlock/>
              </v:group>
            </w:pict>
          </mc:Fallback>
        </mc:AlternateContent>
      </w:r>
    </w:p>
    <w:p w14:paraId="5492A550" w14:textId="2ECD6CC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تحليل البيانات المكانية لتحديد مواقع إنشاء المدارس أو المستشفيات.</w:t>
      </w:r>
    </w:p>
    <w:p w14:paraId="18DCD517" w14:textId="3EF8D0D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إدارة إشارات المرور لتحسين تدفق حركة السيارات واستخدام النقل العام بشكل أكثر كفاءة.</w:t>
      </w:r>
    </w:p>
    <w:p w14:paraId="6AE7A3D3" w14:textId="46AB04BF"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نظم إدارة النفايات أو توزيع المياه والطاقة.</w:t>
      </w:r>
    </w:p>
    <w:p w14:paraId="5384D900" w14:textId="3F53092A"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6F935BB5" wp14:editId="02820B09">
                <wp:extent cx="5731510" cy="892088"/>
                <wp:effectExtent l="0" t="0" r="2540" b="22860"/>
                <wp:docPr id="13509245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90277597" name="مجموعة 47"/>
                        <wpg:cNvGrpSpPr/>
                        <wpg:grpSpPr>
                          <a:xfrm>
                            <a:off x="0" y="0"/>
                            <a:ext cx="5731510" cy="895351"/>
                            <a:chOff x="0" y="0"/>
                            <a:chExt cx="5878196" cy="918845"/>
                          </a:xfrm>
                        </wpg:grpSpPr>
                        <wpg:grpSp>
                          <wpg:cNvPr id="1898265901" name="مجموعة 48"/>
                          <wpg:cNvGrpSpPr/>
                          <wpg:grpSpPr>
                            <a:xfrm>
                              <a:off x="0" y="0"/>
                              <a:ext cx="5878196" cy="918845"/>
                              <a:chOff x="0" y="0"/>
                              <a:chExt cx="6240348" cy="919070"/>
                            </a:xfrm>
                          </wpg:grpSpPr>
                          <wpg:grpSp>
                            <wpg:cNvPr id="1029632154" name="مجموعة 49"/>
                            <wpg:cNvGrpSpPr/>
                            <wpg:grpSpPr>
                              <a:xfrm>
                                <a:off x="0" y="169208"/>
                                <a:ext cx="5433072" cy="580613"/>
                                <a:chOff x="0" y="169208"/>
                                <a:chExt cx="5433072" cy="580613"/>
                              </a:xfrm>
                            </wpg:grpSpPr>
                            <wps:wsp>
                              <wps:cNvPr id="18400058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668948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48071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1011164" name="مربع نص 41"/>
                          <wps:cNvSpPr txBox="1"/>
                          <wps:spPr>
                            <a:xfrm>
                              <a:off x="204466" y="256739"/>
                              <a:ext cx="4615440" cy="389157"/>
                            </a:xfrm>
                            <a:prstGeom prst="rect">
                              <a:avLst/>
                            </a:prstGeom>
                            <a:noFill/>
                          </wps:spPr>
                          <wps:txbx>
                            <w:txbxContent>
                              <w:p w14:paraId="167D84E4" w14:textId="6B49C2A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الأمن السيبراني وحماية البيانات</w:t>
                                </w:r>
                              </w:p>
                            </w:txbxContent>
                          </wps:txbx>
                          <wps:bodyPr wrap="square" rtlCol="1">
                            <a:spAutoFit/>
                          </wps:bodyPr>
                        </wps:wsp>
                      </wpg:grpSp>
                      <pic:pic xmlns:pic="http://schemas.openxmlformats.org/drawingml/2006/picture">
                        <pic:nvPicPr>
                          <pic:cNvPr id="518671961"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935BB5" id="_x0000_s22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">
                <v:group id="مجموعة 47" o:spid="_x0000_s22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">
                  <v:group id="مجموعة 48" o:spid="_x0000_s22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">
                    <v:group id="مجموعة 49" o:spid="_x0000_s22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">
                      <v:shape id="شكل حر 50" o:spid="_x0000_s22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" fillcolor="#a5a5a5 [2092]" stroked="f" strokeweight="1pt">
                        <v:stroke joinstyle="miter"/>
                      </v:roundrect>
                    </v:group>
                    <v:oval id="شكل بيضاوي 52" o:spid="_x0000_s22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" filled="f" strokecolor="#168489" strokeweight="1pt">
                      <v:stroke joinstyle="miter"/>
                    </v:oval>
                  </v:group>
                  <v:shape id="مربع نص 41" o:spid="_x0000_s222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" filled="f" stroked="f">
                    <v:textbox style="mso-fit-shape-to-text:t">
                      <w:txbxContent>
                        <w:p w14:paraId="167D84E4" w14:textId="6B49C2A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الأمن السيبراني وحماية البيانات</w:t>
                          </w:r>
                        </w:p>
                      </w:txbxContent>
                    </v:textbox>
                  </v:shape>
                </v:group>
                <v:shape id="صورة 54" o:spid="_x0000_s22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">
                  <v:imagedata r:id="rId105" o:title=""/>
                </v:shape>
                <w10:anchorlock/>
              </v:group>
            </w:pict>
          </mc:Fallback>
        </mc:AlternateContent>
      </w:r>
    </w:p>
    <w:p w14:paraId="67F86419" w14:textId="320E91B5"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اكتشاف ومنع الهجمات السيبرانية على الأنظمة الحكومية الحساسة.</w:t>
      </w:r>
    </w:p>
    <w:p w14:paraId="3F251349" w14:textId="657BA2CF"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تحديثات الأمان للحفاظ على الأنظمة الحكومية محدثة ضد التهديدات الجديدة.</w:t>
      </w:r>
    </w:p>
    <w:p w14:paraId="0C61A932" w14:textId="4B4D794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أدوات </w:t>
      </w:r>
      <w:hyperlink r:id="rId293" w:history="1">
        <w:r w:rsidR="00FF6F20" w:rsidRPr="006D2F31">
          <w:rPr>
            <w:rStyle w:val="Hyperlink"/>
            <w:rFonts w:ascii="Sakkal Majalla" w:hAnsi="Sakkal Majalla" w:cs="Sakkal Majalla"/>
            <w:sz w:val="32"/>
            <w:szCs w:val="32"/>
            <w:rtl/>
          </w:rPr>
          <w:t>الذكاء الاصطناعي</w:t>
        </w:r>
      </w:hyperlink>
      <w:r w:rsidR="00FF6F20"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لتحليل البيانات وتحديد الأنماط غير الطبيعية التي قد تشير إلى اختراقات.</w:t>
      </w:r>
    </w:p>
    <w:p w14:paraId="19A49631" w14:textId="0E25B74B" w:rsidR="00377231" w:rsidRDefault="00377231" w:rsidP="00377231">
      <w:pPr>
        <w:rPr>
          <w:rFonts w:ascii="Sakkal Majalla" w:hAnsi="Sakkal Majalla"/>
          <w:sz w:val="32"/>
          <w:szCs w:val="32"/>
          <w:rtl/>
        </w:rPr>
      </w:pPr>
      <w:r w:rsidRPr="002A078C">
        <w:rPr>
          <w:rFonts w:ascii="Sakkal Majalla" w:hAnsi="Sakkal Majalla"/>
          <w:noProof/>
          <w:color w:val="002060"/>
          <w:sz w:val="34"/>
          <w:lang w:bidi="ar-SY"/>
        </w:rPr>
        <mc:AlternateContent>
          <mc:Choice Requires="wpg">
            <w:drawing>
              <wp:inline distT="0" distB="0" distL="0" distR="0" wp14:anchorId="57F56A5F" wp14:editId="6DA47A1C">
                <wp:extent cx="5731510" cy="895350"/>
                <wp:effectExtent l="0" t="0" r="21590" b="19050"/>
                <wp:docPr id="1785434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06509866"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53805017" name="مجموعة 39"/>
                        <wpg:cNvGrpSpPr/>
                        <wpg:grpSpPr>
                          <a:xfrm>
                            <a:off x="0" y="0"/>
                            <a:ext cx="5731510" cy="895350"/>
                            <a:chOff x="0" y="0"/>
                            <a:chExt cx="5878196" cy="918845"/>
                          </a:xfrm>
                        </wpg:grpSpPr>
                        <wpg:grpSp>
                          <wpg:cNvPr id="879585119" name="مجموعة 40"/>
                          <wpg:cNvGrpSpPr/>
                          <wpg:grpSpPr>
                            <a:xfrm>
                              <a:off x="0" y="0"/>
                              <a:ext cx="5878196" cy="918845"/>
                              <a:chOff x="0" y="0"/>
                              <a:chExt cx="6240348" cy="919070"/>
                            </a:xfrm>
                          </wpg:grpSpPr>
                          <wpg:grpSp>
                            <wpg:cNvPr id="389808073" name="مجموعة 41"/>
                            <wpg:cNvGrpSpPr/>
                            <wpg:grpSpPr>
                              <a:xfrm>
                                <a:off x="0" y="169208"/>
                                <a:ext cx="5433072" cy="580613"/>
                                <a:chOff x="0" y="169208"/>
                                <a:chExt cx="5433072" cy="580613"/>
                              </a:xfrm>
                            </wpg:grpSpPr>
                            <wps:wsp>
                              <wps:cNvPr id="20957577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227615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420615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0733253" name="مربع نص 41"/>
                          <wps:cNvSpPr txBox="1"/>
                          <wps:spPr>
                            <a:xfrm>
                              <a:off x="0" y="257055"/>
                              <a:ext cx="4820554" cy="387740"/>
                            </a:xfrm>
                            <a:prstGeom prst="rect">
                              <a:avLst/>
                            </a:prstGeom>
                            <a:noFill/>
                          </wps:spPr>
                          <wps:txbx>
                            <w:txbxContent>
                              <w:p w14:paraId="33817860" w14:textId="36EBFA04"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دور الذكاء الاصطناعي في الأمن وإدارة الكوارث</w:t>
                                </w:r>
                              </w:p>
                            </w:txbxContent>
                          </wps:txbx>
                          <wps:bodyPr wrap="square" rtlCol="1">
                            <a:spAutoFit/>
                          </wps:bodyPr>
                        </wps:wsp>
                      </wpg:grpSp>
                    </wpg:wgp>
                  </a:graphicData>
                </a:graphic>
              </wp:inline>
            </w:drawing>
          </mc:Choice>
          <mc:Fallback>
            <w:pict>
              <v:group w14:anchorId="57F56A5F" id="_x0000_s222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">
                <v:shape id="صورة 38" o:spid="_x0000_s222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">
                  <v:imagedata r:id="rId89" o:title=""/>
                </v:shape>
                <v:group id="مجموعة 39" o:spid="_x0000_s22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">
                  <v:group id="مجموعة 40" o:spid="_x0000_s22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">
                    <v:group id="مجموعة 41" o:spid="_x0000_s22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">
                      <v:shape id="شكل حر 42" o:spid="_x0000_s22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" fillcolor="#168489" stroked="f" strokeweight="1pt">
                        <v:stroke joinstyle="miter"/>
                      </v:roundrect>
                    </v:group>
                    <v:oval id="شكل بيضاوي 44" o:spid="_x0000_s22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" filled="f" strokecolor="#a5a5a5 [2092]" strokeweight="1pt">
                      <v:stroke joinstyle="miter"/>
                    </v:oval>
                  </v:group>
                  <v:shape id="مربع نص 41" o:spid="_x0000_s2233" type="#_x0000_t202" style="position:absolute;top:2570;width:48205;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" filled="f" stroked="f">
                    <v:textbox style="mso-fit-shape-to-text:t">
                      <w:txbxContent>
                        <w:p w14:paraId="33817860" w14:textId="36EBFA04"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دور الذكاء الاصطناعي في الأمن وإدارة الكوارث</w:t>
                          </w:r>
                        </w:p>
                      </w:txbxContent>
                    </v:textbox>
                  </v:shape>
                </v:group>
                <w10:anchorlock/>
              </v:group>
            </w:pict>
          </mc:Fallback>
        </mc:AlternateContent>
      </w:r>
    </w:p>
    <w:p w14:paraId="31766B97" w14:textId="576887AD"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أصبح </w:t>
      </w:r>
      <w:hyperlink r:id="rId294" w:history="1">
        <w:r w:rsidR="00FF6F20" w:rsidRPr="006D2F31">
          <w:rPr>
            <w:rStyle w:val="Hyperlink"/>
            <w:rFonts w:ascii="Sakkal Majalla" w:hAnsi="Sakkal Majalla" w:cs="Sakkal Majalla"/>
            <w:sz w:val="32"/>
            <w:szCs w:val="32"/>
            <w:rtl/>
          </w:rPr>
          <w:t>الذكاء الاصطناعي</w:t>
        </w:r>
      </w:hyperlink>
      <w:r w:rsidR="00FF6F20"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w:t>
      </w:r>
      <w:r w:rsidRPr="00DC5845">
        <w:rPr>
          <w:rFonts w:ascii="Sakkal Majalla" w:hAnsi="Sakkal Majalla" w:cs="Sakkal Majalla"/>
          <w:sz w:val="32"/>
          <w:szCs w:val="32"/>
        </w:rPr>
        <w:t>AI</w:t>
      </w:r>
      <w:r w:rsidRPr="00DC5845">
        <w:rPr>
          <w:rFonts w:ascii="Sakkal Majalla" w:hAnsi="Sakkal Majalla" w:cs="Sakkal Majalla"/>
          <w:sz w:val="32"/>
          <w:szCs w:val="32"/>
          <w:rtl/>
        </w:rPr>
        <w:t>) عنصرا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حيويا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في تحسين الأمن وإدارة الكوارث على مستوى العالم. بفضل قدرته على معالجة وتحليل كميات هائلة من البيانات بسرعة، وتقديم تنبؤات دقيقة، والمساعدة في اتخاذ القرارات في الوقت الفعلي، يمكن لهذه التقنية أن تُحدث ثورة في كيفية التعامل مع التهديدات الأمنية والكوارث الطبيعية والإنسانية. </w:t>
      </w:r>
      <w:r w:rsidRPr="00DC5845">
        <w:rPr>
          <w:rFonts w:ascii="Sakkal Majalla" w:hAnsi="Sakkal Majalla" w:cs="Sakkal Majalla" w:hint="cs"/>
          <w:sz w:val="32"/>
          <w:szCs w:val="32"/>
          <w:rtl/>
        </w:rPr>
        <w:t>وفيما يلي</w:t>
      </w:r>
      <w:r w:rsidRPr="00DC5845">
        <w:rPr>
          <w:rFonts w:ascii="Sakkal Majalla" w:hAnsi="Sakkal Majalla" w:cs="Sakkal Majalla"/>
          <w:sz w:val="32"/>
          <w:szCs w:val="32"/>
          <w:rtl/>
        </w:rPr>
        <w:t xml:space="preserve">، سنستعرض كيف يمكن </w:t>
      </w:r>
      <w:hyperlink r:id="rId295" w:history="1">
        <w:r w:rsidRPr="00FF6F20">
          <w:rPr>
            <w:rStyle w:val="Hyperlink"/>
            <w:rFonts w:ascii="Sakkal Majalla" w:hAnsi="Sakkal Majalla" w:cs="Sakkal Majalla"/>
            <w:sz w:val="32"/>
            <w:szCs w:val="32"/>
            <w:rtl/>
          </w:rPr>
          <w:t>للذكاء الاصطناعي</w:t>
        </w:r>
      </w:hyperlink>
      <w:r w:rsidRPr="00DC5845">
        <w:rPr>
          <w:rFonts w:ascii="Sakkal Majalla" w:hAnsi="Sakkal Majalla" w:cs="Sakkal Majalla"/>
          <w:sz w:val="32"/>
          <w:szCs w:val="32"/>
          <w:rtl/>
        </w:rPr>
        <w:t xml:space="preserve"> المساهمة في تحسين الأمن القومي وإدارة الكوارث.</w:t>
      </w:r>
    </w:p>
    <w:p w14:paraId="270A3A87" w14:textId="1B7A4288" w:rsidR="00377231" w:rsidRDefault="00FF6F20" w:rsidP="00DC5845">
      <w:pPr>
        <w:spacing w:line="360" w:lineRule="auto"/>
        <w:ind w:left="357"/>
        <w:rPr>
          <w:rFonts w:ascii="Adobe Arabic" w:hAnsi="Adobe Arabic" w:cs="Adobe Arabic"/>
          <w:b/>
          <w:bCs/>
          <w:color w:val="C00000"/>
          <w:sz w:val="36"/>
          <w:szCs w:val="36"/>
          <w:rtl/>
        </w:rPr>
      </w:pPr>
      <w:hyperlink r:id="rId296" w:history="1">
        <w:r w:rsidR="00377231" w:rsidRPr="00FF6F20">
          <w:rPr>
            <w:rStyle w:val="Hyperlink"/>
            <w:rFonts w:ascii="Adobe Arabic" w:hAnsi="Adobe Arabic" w:cs="Adobe Arabic"/>
            <w:b/>
            <w:bCs/>
            <w:sz w:val="36"/>
            <w:szCs w:val="36"/>
            <w:rtl/>
          </w:rPr>
          <w:t>الذكاء الاصطناعي</w:t>
        </w:r>
      </w:hyperlink>
      <w:r w:rsidR="00377231" w:rsidRPr="00DC5845">
        <w:rPr>
          <w:rFonts w:ascii="Adobe Arabic" w:hAnsi="Adobe Arabic" w:cs="Adobe Arabic"/>
          <w:b/>
          <w:bCs/>
          <w:color w:val="C00000"/>
          <w:sz w:val="36"/>
          <w:szCs w:val="36"/>
          <w:rtl/>
        </w:rPr>
        <w:t xml:space="preserve"> في الأمن القومي</w:t>
      </w:r>
    </w:p>
    <w:p w14:paraId="3F1FFD9E" w14:textId="52E9EFE9" w:rsidR="00055E0E" w:rsidRPr="00DC5845" w:rsidRDefault="00055E0E" w:rsidP="00055E0E">
      <w:pPr>
        <w:spacing w:line="360" w:lineRule="auto"/>
        <w:ind w:left="357"/>
        <w:jc w:val="center"/>
        <w:rPr>
          <w:rFonts w:ascii="Adobe Arabic" w:hAnsi="Adobe Arabic" w:cs="Adobe Arabic"/>
          <w:b/>
          <w:bCs/>
          <w:color w:val="C00000"/>
          <w:sz w:val="36"/>
          <w:szCs w:val="36"/>
          <w:rtl/>
        </w:rPr>
      </w:pPr>
      <w:r w:rsidRPr="00055E0E">
        <w:rPr>
          <w:rFonts w:ascii="Adobe Arabic" w:hAnsi="Adobe Arabic" w:cs="Adobe Arabic"/>
          <w:b/>
          <w:bCs/>
          <w:noProof/>
          <w:color w:val="C00000"/>
          <w:sz w:val="36"/>
          <w:szCs w:val="36"/>
        </w:rPr>
        <mc:AlternateContent>
          <mc:Choice Requires="wpg">
            <w:drawing>
              <wp:inline distT="0" distB="0" distL="0" distR="0" wp14:anchorId="73A5989B" wp14:editId="75952352">
                <wp:extent cx="2788763" cy="3007507"/>
                <wp:effectExtent l="0" t="0" r="0" b="0"/>
                <wp:docPr id="637526838" name="Group 25"/>
                <wp:cNvGraphicFramePr/>
                <a:graphic xmlns:a="http://schemas.openxmlformats.org/drawingml/2006/main">
                  <a:graphicData uri="http://schemas.microsoft.com/office/word/2010/wordprocessingGroup">
                    <wpg:wgp>
                      <wpg:cNvGrpSpPr/>
                      <wpg:grpSpPr>
                        <a:xfrm>
                          <a:off x="0" y="0"/>
                          <a:ext cx="2788763" cy="3007507"/>
                          <a:chOff x="-87127" y="0"/>
                          <a:chExt cx="4614689" cy="4976231"/>
                        </a:xfrm>
                      </wpg:grpSpPr>
                      <wpg:grpSp>
                        <wpg:cNvPr id="872614822" name="Group 872614822"/>
                        <wpg:cNvGrpSpPr/>
                        <wpg:grpSpPr>
                          <a:xfrm>
                            <a:off x="773002" y="0"/>
                            <a:ext cx="2928724" cy="2862327"/>
                            <a:chOff x="773002" y="0"/>
                            <a:chExt cx="2928724" cy="2862327"/>
                          </a:xfrm>
                        </wpg:grpSpPr>
                        <wps:wsp>
                          <wps:cNvPr id="1081045850" name="Freeform: Shape 1081045850"/>
                          <wps:cNvSpPr/>
                          <wps:spPr>
                            <a:xfrm>
                              <a:off x="773002" y="0"/>
                              <a:ext cx="2923940" cy="1686114"/>
                            </a:xfrm>
                            <a:custGeom>
                              <a:avLst/>
                              <a:gdLst>
                                <a:gd name="connsiteX0" fmla="*/ 951522 w 1903042"/>
                                <a:gd name="connsiteY0" fmla="*/ 0 h 1097405"/>
                                <a:gd name="connsiteX1" fmla="*/ 980873 w 1903042"/>
                                <a:gd name="connsiteY1" fmla="*/ 3892 h 1097405"/>
                                <a:gd name="connsiteX2" fmla="*/ 1013134 w 1903042"/>
                                <a:gd name="connsiteY2" fmla="*/ 18388 h 1097405"/>
                                <a:gd name="connsiteX3" fmla="*/ 1840884 w 1903042"/>
                                <a:gd name="connsiteY3" fmla="*/ 493068 h 1097405"/>
                                <a:gd name="connsiteX4" fmla="*/ 1887336 w 1903042"/>
                                <a:gd name="connsiteY4" fmla="*/ 542866 h 1097405"/>
                                <a:gd name="connsiteX5" fmla="*/ 1903025 w 1903042"/>
                                <a:gd name="connsiteY5" fmla="*/ 604414 h 1097405"/>
                                <a:gd name="connsiteX6" fmla="*/ 1903025 w 1903042"/>
                                <a:gd name="connsiteY6" fmla="*/ 979091 h 1097405"/>
                                <a:gd name="connsiteX7" fmla="*/ 1882135 w 1903042"/>
                                <a:gd name="connsiteY7" fmla="*/ 1016529 h 1097405"/>
                                <a:gd name="connsiteX8" fmla="*/ 1840620 w 1903042"/>
                                <a:gd name="connsiteY8" fmla="*/ 1016885 h 1097405"/>
                                <a:gd name="connsiteX9" fmla="*/ 1543314 w 1903042"/>
                                <a:gd name="connsiteY9" fmla="*/ 840940 h 1097405"/>
                                <a:gd name="connsiteX10" fmla="*/ 1463015 w 1903042"/>
                                <a:gd name="connsiteY10" fmla="*/ 819474 h 1097405"/>
                                <a:gd name="connsiteX11" fmla="*/ 1387653 w 1903042"/>
                                <a:gd name="connsiteY11" fmla="*/ 840940 h 1097405"/>
                                <a:gd name="connsiteX12" fmla="*/ 950464 w 1903042"/>
                                <a:gd name="connsiteY12" fmla="*/ 1097405 h 1097405"/>
                                <a:gd name="connsiteX13" fmla="*/ 515302 w 1903042"/>
                                <a:gd name="connsiteY13" fmla="*/ 840940 h 1097405"/>
                                <a:gd name="connsiteX14" fmla="*/ 439940 w 1903042"/>
                                <a:gd name="connsiteY14" fmla="*/ 819474 h 1097405"/>
                                <a:gd name="connsiteX15" fmla="*/ 359642 w 1903042"/>
                                <a:gd name="connsiteY15" fmla="*/ 840940 h 1097405"/>
                                <a:gd name="connsiteX16" fmla="*/ 62335 w 1903042"/>
                                <a:gd name="connsiteY16" fmla="*/ 1016885 h 1097405"/>
                                <a:gd name="connsiteX17" fmla="*/ 20820 w 1903042"/>
                                <a:gd name="connsiteY17" fmla="*/ 1016529 h 1097405"/>
                                <a:gd name="connsiteX18" fmla="*/ 18 w 1903042"/>
                                <a:gd name="connsiteY18" fmla="*/ 979091 h 1097405"/>
                                <a:gd name="connsiteX19" fmla="*/ 18 w 1903042"/>
                                <a:gd name="connsiteY19" fmla="*/ 604414 h 1097405"/>
                                <a:gd name="connsiteX20" fmla="*/ 15620 w 1903042"/>
                                <a:gd name="connsiteY20" fmla="*/ 542866 h 1097405"/>
                                <a:gd name="connsiteX21" fmla="*/ 62071 w 1903042"/>
                                <a:gd name="connsiteY21" fmla="*/ 493068 h 1097405"/>
                                <a:gd name="connsiteX22" fmla="*/ 889822 w 1903042"/>
                                <a:gd name="connsiteY22" fmla="*/ 18388 h 1097405"/>
                                <a:gd name="connsiteX23" fmla="*/ 922170 w 1903042"/>
                                <a:gd name="connsiteY23" fmla="*/ 3892 h 1097405"/>
                                <a:gd name="connsiteX24" fmla="*/ 951522 w 1903042"/>
                                <a:gd name="connsiteY24" fmla="*/ 0 h 10974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903042" h="1097405">
                                  <a:moveTo>
                                    <a:pt x="951522" y="0"/>
                                  </a:moveTo>
                                  <a:cubicBezTo>
                                    <a:pt x="961394" y="0"/>
                                    <a:pt x="971266" y="1298"/>
                                    <a:pt x="980873" y="3892"/>
                                  </a:cubicBezTo>
                                  <a:cubicBezTo>
                                    <a:pt x="992332" y="6995"/>
                                    <a:pt x="1003173" y="11878"/>
                                    <a:pt x="1013134" y="18388"/>
                                  </a:cubicBezTo>
                                  <a:lnTo>
                                    <a:pt x="1840884" y="493068"/>
                                  </a:lnTo>
                                  <a:cubicBezTo>
                                    <a:pt x="1860452" y="505378"/>
                                    <a:pt x="1876406" y="522520"/>
                                    <a:pt x="1887336" y="542866"/>
                                  </a:cubicBezTo>
                                  <a:cubicBezTo>
                                    <a:pt x="1897472" y="561839"/>
                                    <a:pt x="1902937" y="582948"/>
                                    <a:pt x="1903025" y="604414"/>
                                  </a:cubicBezTo>
                                  <a:lnTo>
                                    <a:pt x="1903025" y="979091"/>
                                  </a:lnTo>
                                  <a:cubicBezTo>
                                    <a:pt x="1903466" y="994453"/>
                                    <a:pt x="1895445" y="1008797"/>
                                    <a:pt x="1882135" y="1016529"/>
                                  </a:cubicBezTo>
                                  <a:cubicBezTo>
                                    <a:pt x="1869354" y="1023955"/>
                                    <a:pt x="1853577" y="1024108"/>
                                    <a:pt x="1840620" y="1016885"/>
                                  </a:cubicBezTo>
                                  <a:lnTo>
                                    <a:pt x="1543314" y="840940"/>
                                  </a:lnTo>
                                  <a:cubicBezTo>
                                    <a:pt x="1519074" y="826443"/>
                                    <a:pt x="1491309" y="819017"/>
                                    <a:pt x="1463015" y="819474"/>
                                  </a:cubicBezTo>
                                  <a:cubicBezTo>
                                    <a:pt x="1436484" y="819881"/>
                                    <a:pt x="1410482" y="827308"/>
                                    <a:pt x="1387653" y="840940"/>
                                  </a:cubicBezTo>
                                  <a:lnTo>
                                    <a:pt x="950464" y="1097405"/>
                                  </a:lnTo>
                                  <a:lnTo>
                                    <a:pt x="515302" y="840940"/>
                                  </a:lnTo>
                                  <a:cubicBezTo>
                                    <a:pt x="492473" y="827308"/>
                                    <a:pt x="466471" y="819881"/>
                                    <a:pt x="439940" y="819474"/>
                                  </a:cubicBezTo>
                                  <a:cubicBezTo>
                                    <a:pt x="411646" y="819017"/>
                                    <a:pt x="383881" y="826443"/>
                                    <a:pt x="359642" y="840940"/>
                                  </a:cubicBezTo>
                                  <a:lnTo>
                                    <a:pt x="62335" y="1016885"/>
                                  </a:lnTo>
                                  <a:cubicBezTo>
                                    <a:pt x="49378" y="1024108"/>
                                    <a:pt x="33601" y="1024006"/>
                                    <a:pt x="20820" y="1016529"/>
                                  </a:cubicBezTo>
                                  <a:cubicBezTo>
                                    <a:pt x="7599" y="1008797"/>
                                    <a:pt x="-422" y="994453"/>
                                    <a:pt x="18" y="979091"/>
                                  </a:cubicBezTo>
                                  <a:lnTo>
                                    <a:pt x="18" y="604414"/>
                                  </a:lnTo>
                                  <a:cubicBezTo>
                                    <a:pt x="195" y="582948"/>
                                    <a:pt x="5571" y="561839"/>
                                    <a:pt x="15620" y="542866"/>
                                  </a:cubicBezTo>
                                  <a:cubicBezTo>
                                    <a:pt x="26549" y="522520"/>
                                    <a:pt x="42591" y="505327"/>
                                    <a:pt x="62071" y="493068"/>
                                  </a:cubicBezTo>
                                  <a:lnTo>
                                    <a:pt x="889822" y="18388"/>
                                  </a:lnTo>
                                  <a:cubicBezTo>
                                    <a:pt x="899782" y="11878"/>
                                    <a:pt x="910711" y="6995"/>
                                    <a:pt x="922170" y="3892"/>
                                  </a:cubicBezTo>
                                  <a:cubicBezTo>
                                    <a:pt x="931778" y="1298"/>
                                    <a:pt x="941650" y="0"/>
                                    <a:pt x="951522" y="0"/>
                                  </a:cubicBezTo>
                                  <a:close/>
                                </a:path>
                              </a:pathLst>
                            </a:cu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3303905" name="Freeform: Shape 1313303905"/>
                          <wps:cNvSpPr/>
                          <wps:spPr>
                            <a:xfrm>
                              <a:off x="2387151" y="1362003"/>
                              <a:ext cx="1314575" cy="1500324"/>
                            </a:xfrm>
                            <a:custGeom>
                              <a:avLst/>
                              <a:gdLst>
                                <a:gd name="connsiteX0" fmla="*/ 426606 w 855589"/>
                                <a:gd name="connsiteY0" fmla="*/ 18 h 976484"/>
                                <a:gd name="connsiteX1" fmla="*/ 456559 w 855589"/>
                                <a:gd name="connsiteY1" fmla="*/ 7147 h 976484"/>
                                <a:gd name="connsiteX2" fmla="*/ 827944 w 855589"/>
                                <a:gd name="connsiteY2" fmla="*/ 226292 h 976484"/>
                                <a:gd name="connsiteX3" fmla="*/ 840868 w 855589"/>
                                <a:gd name="connsiteY3" fmla="*/ 235710 h 976484"/>
                                <a:gd name="connsiteX4" fmla="*/ 853995 w 855589"/>
                                <a:gd name="connsiteY4" fmla="*/ 258793 h 976484"/>
                                <a:gd name="connsiteX5" fmla="*/ 855480 w 855589"/>
                                <a:gd name="connsiteY5" fmla="*/ 274715 h 976484"/>
                                <a:gd name="connsiteX6" fmla="*/ 853929 w 855589"/>
                                <a:gd name="connsiteY6" fmla="*/ 705933 h 976484"/>
                                <a:gd name="connsiteX7" fmla="*/ 844742 w 855589"/>
                                <a:gd name="connsiteY7" fmla="*/ 735321 h 976484"/>
                                <a:gd name="connsiteX8" fmla="*/ 824098 w 855589"/>
                                <a:gd name="connsiteY8" fmla="*/ 755237 h 976484"/>
                                <a:gd name="connsiteX9" fmla="*/ 435202 w 855589"/>
                                <a:gd name="connsiteY9" fmla="*/ 973767 h 976484"/>
                                <a:gd name="connsiteX10" fmla="*/ 415809 w 855589"/>
                                <a:gd name="connsiteY10" fmla="*/ 973908 h 976484"/>
                                <a:gd name="connsiteX11" fmla="*/ 406412 w 855589"/>
                                <a:gd name="connsiteY11" fmla="*/ 957661 h 976484"/>
                                <a:gd name="connsiteX12" fmla="*/ 402417 w 855589"/>
                                <a:gd name="connsiteY12" fmla="*/ 593220 h 976484"/>
                                <a:gd name="connsiteX13" fmla="*/ 380394 w 855589"/>
                                <a:gd name="connsiteY13" fmla="*/ 514008 h 976484"/>
                                <a:gd name="connsiteX14" fmla="*/ 330294 w 855589"/>
                                <a:gd name="connsiteY14" fmla="*/ 460913 h 976484"/>
                                <a:gd name="connsiteX15" fmla="*/ 9140 w 855589"/>
                                <a:gd name="connsiteY15" fmla="*/ 259049 h 976484"/>
                                <a:gd name="connsiteX16" fmla="*/ 2 w 855589"/>
                                <a:gd name="connsiteY16" fmla="*/ 242701 h 976484"/>
                                <a:gd name="connsiteX17" fmla="*/ 10058 w 855589"/>
                                <a:gd name="connsiteY17" fmla="*/ 226142 h 976484"/>
                                <a:gd name="connsiteX18" fmla="*/ 398974 w 855589"/>
                                <a:gd name="connsiteY18" fmla="*/ 7646 h 976484"/>
                                <a:gd name="connsiteX19" fmla="*/ 426606 w 855589"/>
                                <a:gd name="connsiteY19" fmla="*/ 18 h 9764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855589" h="976484">
                                  <a:moveTo>
                                    <a:pt x="426606" y="18"/>
                                  </a:moveTo>
                                  <a:cubicBezTo>
                                    <a:pt x="437066" y="-235"/>
                                    <a:pt x="447371" y="2220"/>
                                    <a:pt x="456559" y="7147"/>
                                  </a:cubicBezTo>
                                  <a:lnTo>
                                    <a:pt x="827944" y="226292"/>
                                  </a:lnTo>
                                  <a:cubicBezTo>
                                    <a:pt x="832717" y="228723"/>
                                    <a:pt x="837101" y="231926"/>
                                    <a:pt x="840868" y="235710"/>
                                  </a:cubicBezTo>
                                  <a:cubicBezTo>
                                    <a:pt x="847197" y="242125"/>
                                    <a:pt x="851717" y="250074"/>
                                    <a:pt x="853995" y="258793"/>
                                  </a:cubicBezTo>
                                  <a:cubicBezTo>
                                    <a:pt x="855340" y="264000"/>
                                    <a:pt x="855831" y="269371"/>
                                    <a:pt x="855480" y="274715"/>
                                  </a:cubicBezTo>
                                  <a:lnTo>
                                    <a:pt x="853929" y="705933"/>
                                  </a:lnTo>
                                  <a:cubicBezTo>
                                    <a:pt x="853466" y="716349"/>
                                    <a:pt x="850307" y="726460"/>
                                    <a:pt x="844742" y="735321"/>
                                  </a:cubicBezTo>
                                  <a:cubicBezTo>
                                    <a:pt x="839565" y="743547"/>
                                    <a:pt x="832488" y="750373"/>
                                    <a:pt x="824098" y="755237"/>
                                  </a:cubicBezTo>
                                  <a:lnTo>
                                    <a:pt x="435202" y="973767"/>
                                  </a:lnTo>
                                  <a:cubicBezTo>
                                    <a:pt x="429234" y="977345"/>
                                    <a:pt x="421808" y="977387"/>
                                    <a:pt x="415809" y="973908"/>
                                  </a:cubicBezTo>
                                  <a:cubicBezTo>
                                    <a:pt x="410027" y="970535"/>
                                    <a:pt x="406434" y="964355"/>
                                    <a:pt x="406412" y="957661"/>
                                  </a:cubicBezTo>
                                  <a:lnTo>
                                    <a:pt x="402417" y="593220"/>
                                  </a:lnTo>
                                  <a:cubicBezTo>
                                    <a:pt x="402033" y="565371"/>
                                    <a:pt x="394440" y="538084"/>
                                    <a:pt x="380394" y="514008"/>
                                  </a:cubicBezTo>
                                  <a:cubicBezTo>
                                    <a:pt x="367956" y="492691"/>
                                    <a:pt x="350821" y="474551"/>
                                    <a:pt x="330294" y="460913"/>
                                  </a:cubicBezTo>
                                  <a:lnTo>
                                    <a:pt x="9140" y="259049"/>
                                  </a:lnTo>
                                  <a:cubicBezTo>
                                    <a:pt x="3399" y="255607"/>
                                    <a:pt x="-75" y="249360"/>
                                    <a:pt x="2" y="242701"/>
                                  </a:cubicBezTo>
                                  <a:cubicBezTo>
                                    <a:pt x="59" y="235732"/>
                                    <a:pt x="3943" y="229390"/>
                                    <a:pt x="10058" y="226142"/>
                                  </a:cubicBezTo>
                                  <a:lnTo>
                                    <a:pt x="398974" y="7646"/>
                                  </a:lnTo>
                                  <a:cubicBezTo>
                                    <a:pt x="407424" y="2887"/>
                                    <a:pt x="416909" y="295"/>
                                    <a:pt x="426606" y="18"/>
                                  </a:cubicBezTo>
                                  <a:close/>
                                </a:path>
                              </a:pathLst>
                            </a:custGeom>
                            <a:solidFill>
                              <a:srgbClr val="9CA5B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5C3DCE" w14:textId="4DBC667E" w:rsidR="00055E0E" w:rsidRDefault="00055E0E" w:rsidP="00055E0E">
                                <w:pPr>
                                  <w:bidi w:val="0"/>
                                  <w:jc w:val="right"/>
                                  <w:rPr>
                                    <w:rFonts w:asciiTheme="minorHAnsi" w:hAnsi="Calibri" w:cstheme="minorBidi"/>
                                    <w:b/>
                                    <w:bCs/>
                                    <w:color w:val="FFFFFF" w:themeColor="light1"/>
                                    <w:kern w:val="24"/>
                                    <w:sz w:val="80"/>
                                    <w:szCs w:val="80"/>
                                  </w:rPr>
                                </w:pPr>
                                <w:r>
                                  <w:rPr>
                                    <w:rFonts w:asciiTheme="minorHAnsi" w:hAnsi="Calibri" w:cstheme="minorBidi"/>
                                    <w:b/>
                                    <w:bCs/>
                                    <w:color w:val="FFFFFF" w:themeColor="light1"/>
                                    <w:kern w:val="24"/>
                                    <w:sz w:val="80"/>
                                    <w:szCs w:val="80"/>
                                  </w:rPr>
                                  <w:t>1</w:t>
                                </w:r>
                              </w:p>
                            </w:txbxContent>
                          </wps:txbx>
                          <wps:bodyPr lIns="0" rIns="91440" rtlCol="0" anchor="ctr"/>
                        </wps:wsp>
                        <wps:wsp>
                          <wps:cNvPr id="877981241" name="TextBox 16"/>
                          <wps:cNvSpPr txBox="1"/>
                          <wps:spPr>
                            <a:xfrm>
                              <a:off x="891897" y="534490"/>
                              <a:ext cx="2702967" cy="870346"/>
                            </a:xfrm>
                            <a:prstGeom prst="rect">
                              <a:avLst/>
                            </a:prstGeom>
                            <a:noFill/>
                          </wps:spPr>
                          <wps:txbx>
                            <w:txbxContent>
                              <w:p w14:paraId="74BBE14C" w14:textId="77777777" w:rsidR="00055E0E" w:rsidRPr="00055E0E" w:rsidRDefault="00055E0E" w:rsidP="00055E0E">
                                <w:pPr>
                                  <w:jc w:val="center"/>
                                  <w:rPr>
                                    <w:rFonts w:eastAsia="Calibri" w:hAnsi="Adobe Arabic" w:cs="Adobe Arabic"/>
                                    <w:b/>
                                    <w:bCs/>
                                    <w:kern w:val="24"/>
                                    <w:szCs w:val="28"/>
                                    <w:lang w:bidi="ar-EG"/>
                                  </w:rPr>
                                </w:pPr>
                                <w:r w:rsidRPr="00055E0E">
                                  <w:rPr>
                                    <w:rFonts w:eastAsia="Calibri" w:hAnsi="Adobe Arabic" w:cs="Adobe Arabic"/>
                                    <w:b/>
                                    <w:bCs/>
                                    <w:kern w:val="24"/>
                                    <w:szCs w:val="28"/>
                                    <w:rtl/>
                                    <w:lang w:bidi="ar-EG"/>
                                  </w:rPr>
                                  <w:t>تحليل البيانات واكتشاف التهديدات</w:t>
                                </w:r>
                              </w:p>
                            </w:txbxContent>
                          </wps:txbx>
                          <wps:bodyPr wrap="square">
                            <a:noAutofit/>
                          </wps:bodyPr>
                        </wps:wsp>
                      </wpg:grpSp>
                      <wpg:grpSp>
                        <wpg:cNvPr id="1550693764" name="Group 1550693764"/>
                        <wpg:cNvGrpSpPr/>
                        <wpg:grpSpPr>
                          <a:xfrm>
                            <a:off x="1564117" y="1877682"/>
                            <a:ext cx="2963445" cy="3098549"/>
                            <a:chOff x="1564117" y="1877682"/>
                            <a:chExt cx="2963445" cy="3098549"/>
                          </a:xfrm>
                        </wpg:grpSpPr>
                        <wps:wsp>
                          <wps:cNvPr id="171691072" name="Freeform: Shape 171691072"/>
                          <wps:cNvSpPr/>
                          <wps:spPr>
                            <a:xfrm>
                              <a:off x="2414477" y="1877682"/>
                              <a:ext cx="2089415" cy="2858241"/>
                            </a:xfrm>
                            <a:custGeom>
                              <a:avLst/>
                              <a:gdLst>
                                <a:gd name="connsiteX0" fmla="*/ 947886 w 1359893"/>
                                <a:gd name="connsiteY0" fmla="*/ 4 h 1860282"/>
                                <a:gd name="connsiteX1" fmla="*/ 969230 w 1359893"/>
                                <a:gd name="connsiteY1" fmla="*/ 6167 h 1860282"/>
                                <a:gd name="connsiteX2" fmla="*/ 1294203 w 1359893"/>
                                <a:gd name="connsiteY2" fmla="*/ 192650 h 1860282"/>
                                <a:gd name="connsiteX3" fmla="*/ 1339821 w 1359893"/>
                                <a:gd name="connsiteY3" fmla="*/ 236815 h 1860282"/>
                                <a:gd name="connsiteX4" fmla="*/ 1359893 w 1359893"/>
                                <a:gd name="connsiteY4" fmla="*/ 301889 h 1860282"/>
                                <a:gd name="connsiteX5" fmla="*/ 1359618 w 1359893"/>
                                <a:gd name="connsiteY5" fmla="*/ 1256086 h 1860282"/>
                                <a:gd name="connsiteX6" fmla="*/ 1356091 w 1359893"/>
                                <a:gd name="connsiteY6" fmla="*/ 1291358 h 1860282"/>
                                <a:gd name="connsiteX7" fmla="*/ 1326874 w 1359893"/>
                                <a:gd name="connsiteY7" fmla="*/ 1342274 h 1860282"/>
                                <a:gd name="connsiteX8" fmla="*/ 1298244 w 1359893"/>
                                <a:gd name="connsiteY8" fmla="*/ 1363040 h 1860282"/>
                                <a:gd name="connsiteX9" fmla="*/ 474551 w 1359893"/>
                                <a:gd name="connsiteY9" fmla="*/ 1844726 h 1860282"/>
                                <a:gd name="connsiteX10" fmla="*/ 408240 w 1359893"/>
                                <a:gd name="connsiteY10" fmla="*/ 1860230 h 1860282"/>
                                <a:gd name="connsiteX11" fmla="*/ 347048 w 1359893"/>
                                <a:gd name="connsiteY11" fmla="*/ 1843205 h 1860282"/>
                                <a:gd name="connsiteX12" fmla="*/ 22075 w 1359893"/>
                                <a:gd name="connsiteY12" fmla="*/ 1656723 h 1860282"/>
                                <a:gd name="connsiteX13" fmla="*/ 1 w 1359893"/>
                                <a:gd name="connsiteY13" fmla="*/ 1619971 h 1860282"/>
                                <a:gd name="connsiteX14" fmla="*/ 20355 w 1359893"/>
                                <a:gd name="connsiteY14" fmla="*/ 1583786 h 1860282"/>
                                <a:gd name="connsiteX15" fmla="*/ 320933 w 1359893"/>
                                <a:gd name="connsiteY15" fmla="*/ 1413490 h 1860282"/>
                                <a:gd name="connsiteX16" fmla="*/ 379517 w 1359893"/>
                                <a:gd name="connsiteY16" fmla="*/ 1354528 h 1860282"/>
                                <a:gd name="connsiteX17" fmla="*/ 398408 w 1359893"/>
                                <a:gd name="connsiteY17" fmla="*/ 1278480 h 1860282"/>
                                <a:gd name="connsiteX18" fmla="*/ 393560 w 1359893"/>
                                <a:gd name="connsiteY18" fmla="*/ 771641 h 1860282"/>
                                <a:gd name="connsiteX19" fmla="*/ 832590 w 1359893"/>
                                <a:gd name="connsiteY19" fmla="*/ 521854 h 1860282"/>
                                <a:gd name="connsiteX20" fmla="*/ 888716 w 1359893"/>
                                <a:gd name="connsiteY20" fmla="*/ 467173 h 1860282"/>
                                <a:gd name="connsiteX21" fmla="*/ 910064 w 1359893"/>
                                <a:gd name="connsiteY21" fmla="*/ 386843 h 1860282"/>
                                <a:gd name="connsiteX22" fmla="*/ 905434 w 1359893"/>
                                <a:gd name="connsiteY22" fmla="*/ 41407 h 1860282"/>
                                <a:gd name="connsiteX23" fmla="*/ 926406 w 1359893"/>
                                <a:gd name="connsiteY23" fmla="*/ 5576 h 1860282"/>
                                <a:gd name="connsiteX24" fmla="*/ 947886 w 1359893"/>
                                <a:gd name="connsiteY24" fmla="*/ 4 h 18602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359893" h="1860282">
                                  <a:moveTo>
                                    <a:pt x="947886" y="4"/>
                                  </a:moveTo>
                                  <a:cubicBezTo>
                                    <a:pt x="955293" y="101"/>
                                    <a:pt x="962678" y="2153"/>
                                    <a:pt x="969230" y="6167"/>
                                  </a:cubicBezTo>
                                  <a:lnTo>
                                    <a:pt x="1294203" y="192650"/>
                                  </a:lnTo>
                                  <a:cubicBezTo>
                                    <a:pt x="1312733" y="203486"/>
                                    <a:pt x="1328366" y="218656"/>
                                    <a:pt x="1339821" y="236815"/>
                                  </a:cubicBezTo>
                                  <a:cubicBezTo>
                                    <a:pt x="1352028" y="256421"/>
                                    <a:pt x="1358955" y="278892"/>
                                    <a:pt x="1359893" y="301889"/>
                                  </a:cubicBezTo>
                                  <a:lnTo>
                                    <a:pt x="1359618" y="1256086"/>
                                  </a:lnTo>
                                  <a:cubicBezTo>
                                    <a:pt x="1360308" y="1267965"/>
                                    <a:pt x="1359103" y="1279876"/>
                                    <a:pt x="1356091" y="1291358"/>
                                  </a:cubicBezTo>
                                  <a:cubicBezTo>
                                    <a:pt x="1351028" y="1310607"/>
                                    <a:pt x="1340937" y="1328190"/>
                                    <a:pt x="1326874" y="1342274"/>
                                  </a:cubicBezTo>
                                  <a:cubicBezTo>
                                    <a:pt x="1318479" y="1350668"/>
                                    <a:pt x="1308848" y="1357641"/>
                                    <a:pt x="1298244" y="1363040"/>
                                  </a:cubicBezTo>
                                  <a:lnTo>
                                    <a:pt x="474551" y="1844726"/>
                                  </a:lnTo>
                                  <a:cubicBezTo>
                                    <a:pt x="454135" y="1855571"/>
                                    <a:pt x="431327" y="1860877"/>
                                    <a:pt x="408240" y="1860230"/>
                                  </a:cubicBezTo>
                                  <a:cubicBezTo>
                                    <a:pt x="386739" y="1859579"/>
                                    <a:pt x="365710" y="1853812"/>
                                    <a:pt x="347048" y="1843205"/>
                                  </a:cubicBezTo>
                                  <a:lnTo>
                                    <a:pt x="22075" y="1656723"/>
                                  </a:lnTo>
                                  <a:cubicBezTo>
                                    <a:pt x="8532" y="1649459"/>
                                    <a:pt x="83" y="1635363"/>
                                    <a:pt x="1" y="1619971"/>
                                  </a:cubicBezTo>
                                  <a:cubicBezTo>
                                    <a:pt x="-79" y="1605189"/>
                                    <a:pt x="7642" y="1591429"/>
                                    <a:pt x="20355" y="1583786"/>
                                  </a:cubicBezTo>
                                  <a:lnTo>
                                    <a:pt x="320933" y="1413490"/>
                                  </a:lnTo>
                                  <a:cubicBezTo>
                                    <a:pt x="345571" y="1399682"/>
                                    <a:pt x="365831" y="1379296"/>
                                    <a:pt x="379517" y="1354528"/>
                                  </a:cubicBezTo>
                                  <a:cubicBezTo>
                                    <a:pt x="392368" y="1331314"/>
                                    <a:pt x="398869" y="1305065"/>
                                    <a:pt x="398408" y="1278480"/>
                                  </a:cubicBezTo>
                                  <a:lnTo>
                                    <a:pt x="393560" y="771641"/>
                                  </a:lnTo>
                                  <a:lnTo>
                                    <a:pt x="832590" y="521854"/>
                                  </a:lnTo>
                                  <a:cubicBezTo>
                                    <a:pt x="855776" y="508838"/>
                                    <a:pt x="875159" y="489982"/>
                                    <a:pt x="888716" y="467173"/>
                                  </a:cubicBezTo>
                                  <a:cubicBezTo>
                                    <a:pt x="903196" y="442860"/>
                                    <a:pt x="910574" y="415082"/>
                                    <a:pt x="910064" y="386843"/>
                                  </a:cubicBezTo>
                                  <a:lnTo>
                                    <a:pt x="905434" y="41407"/>
                                  </a:lnTo>
                                  <a:cubicBezTo>
                                    <a:pt x="905618" y="26574"/>
                                    <a:pt x="913559" y="12940"/>
                                    <a:pt x="926406" y="5576"/>
                                  </a:cubicBezTo>
                                  <a:cubicBezTo>
                                    <a:pt x="933049" y="1767"/>
                                    <a:pt x="940479" y="-93"/>
                                    <a:pt x="947886" y="4"/>
                                  </a:cubicBezTo>
                                  <a:close/>
                                </a:path>
                              </a:pathLst>
                            </a:custGeom>
                            <a:solidFill>
                              <a:srgbClr val="50A3A7"/>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8518284" name="Freeform: Shape 1878518284"/>
                          <wps:cNvSpPr/>
                          <wps:spPr>
                            <a:xfrm>
                              <a:off x="1564117" y="3170096"/>
                              <a:ext cx="1324940" cy="1135002"/>
                            </a:xfrm>
                            <a:custGeom>
                              <a:avLst/>
                              <a:gdLst>
                                <a:gd name="connsiteX0" fmla="*/ 30508 w 862336"/>
                                <a:gd name="connsiteY0" fmla="*/ 2426 h 738714"/>
                                <a:gd name="connsiteX1" fmla="*/ 349284 w 862336"/>
                                <a:gd name="connsiteY1" fmla="*/ 179105 h 738714"/>
                                <a:gd name="connsiteX2" fmla="*/ 429028 w 862336"/>
                                <a:gd name="connsiteY2" fmla="*/ 199117 h 738714"/>
                                <a:gd name="connsiteX3" fmla="*/ 499947 w 862336"/>
                                <a:gd name="connsiteY3" fmla="*/ 181812 h 738714"/>
                                <a:gd name="connsiteX4" fmla="*/ 834177 w 862336"/>
                                <a:gd name="connsiteY4" fmla="*/ 2426 h 738714"/>
                                <a:gd name="connsiteX5" fmla="*/ 852905 w 862336"/>
                                <a:gd name="connsiteY5" fmla="*/ 2563 h 738714"/>
                                <a:gd name="connsiteX6" fmla="*/ 862329 w 862336"/>
                                <a:gd name="connsiteY6" fmla="*/ 19491 h 738714"/>
                                <a:gd name="connsiteX7" fmla="*/ 860013 w 862336"/>
                                <a:gd name="connsiteY7" fmla="*/ 465575 h 738714"/>
                                <a:gd name="connsiteX8" fmla="*/ 852985 w 862336"/>
                                <a:gd name="connsiteY8" fmla="*/ 493365 h 738714"/>
                                <a:gd name="connsiteX9" fmla="*/ 831981 w 862336"/>
                                <a:gd name="connsiteY9" fmla="*/ 515878 h 738714"/>
                                <a:gd name="connsiteX10" fmla="*/ 457899 w 862336"/>
                                <a:gd name="connsiteY10" fmla="*/ 730387 h 738714"/>
                                <a:gd name="connsiteX11" fmla="*/ 443324 w 862336"/>
                                <a:gd name="connsiteY11" fmla="*/ 736967 h 738714"/>
                                <a:gd name="connsiteX12" fmla="*/ 416769 w 862336"/>
                                <a:gd name="connsiteY12" fmla="*/ 736967 h 738714"/>
                                <a:gd name="connsiteX13" fmla="*/ 402194 w 862336"/>
                                <a:gd name="connsiteY13" fmla="*/ 730387 h 738714"/>
                                <a:gd name="connsiteX14" fmla="*/ 28112 w 862336"/>
                                <a:gd name="connsiteY14" fmla="*/ 515878 h 738714"/>
                                <a:gd name="connsiteX15" fmla="*/ 7108 w 862336"/>
                                <a:gd name="connsiteY15" fmla="*/ 493365 h 738714"/>
                                <a:gd name="connsiteX16" fmla="*/ 0 w 862336"/>
                                <a:gd name="connsiteY16" fmla="*/ 465575 h 738714"/>
                                <a:gd name="connsiteX17" fmla="*/ 2276 w 862336"/>
                                <a:gd name="connsiteY17" fmla="*/ 19491 h 738714"/>
                                <a:gd name="connsiteX18" fmla="*/ 11740 w 862336"/>
                                <a:gd name="connsiteY18" fmla="*/ 2563 h 738714"/>
                                <a:gd name="connsiteX19" fmla="*/ 30508 w 862336"/>
                                <a:gd name="connsiteY19" fmla="*/ 2426 h 7387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862336" h="738714">
                                  <a:moveTo>
                                    <a:pt x="30508" y="2426"/>
                                  </a:moveTo>
                                  <a:lnTo>
                                    <a:pt x="349284" y="179105"/>
                                  </a:lnTo>
                                  <a:cubicBezTo>
                                    <a:pt x="373683" y="192538"/>
                                    <a:pt x="401156" y="199425"/>
                                    <a:pt x="429028" y="199117"/>
                                  </a:cubicBezTo>
                                  <a:cubicBezTo>
                                    <a:pt x="453706" y="198843"/>
                                    <a:pt x="477945" y="192915"/>
                                    <a:pt x="499947" y="181812"/>
                                  </a:cubicBezTo>
                                  <a:lnTo>
                                    <a:pt x="834177" y="2426"/>
                                  </a:lnTo>
                                  <a:cubicBezTo>
                                    <a:pt x="840007" y="-864"/>
                                    <a:pt x="847155" y="-795"/>
                                    <a:pt x="852905" y="2563"/>
                                  </a:cubicBezTo>
                                  <a:cubicBezTo>
                                    <a:pt x="858935" y="6058"/>
                                    <a:pt x="862529" y="12569"/>
                                    <a:pt x="862329" y="19491"/>
                                  </a:cubicBezTo>
                                  <a:lnTo>
                                    <a:pt x="860013" y="465575"/>
                                  </a:lnTo>
                                  <a:cubicBezTo>
                                    <a:pt x="859973" y="475272"/>
                                    <a:pt x="857537" y="484798"/>
                                    <a:pt x="852985" y="493365"/>
                                  </a:cubicBezTo>
                                  <a:cubicBezTo>
                                    <a:pt x="848034" y="502583"/>
                                    <a:pt x="840806" y="510327"/>
                                    <a:pt x="831981" y="515878"/>
                                  </a:cubicBezTo>
                                  <a:lnTo>
                                    <a:pt x="457899" y="730387"/>
                                  </a:lnTo>
                                  <a:cubicBezTo>
                                    <a:pt x="453427" y="733334"/>
                                    <a:pt x="448475" y="735562"/>
                                    <a:pt x="443324" y="736967"/>
                                  </a:cubicBezTo>
                                  <a:cubicBezTo>
                                    <a:pt x="434619" y="739297"/>
                                    <a:pt x="425474" y="739297"/>
                                    <a:pt x="416769" y="736967"/>
                                  </a:cubicBezTo>
                                  <a:cubicBezTo>
                                    <a:pt x="411578" y="735562"/>
                                    <a:pt x="406667" y="733334"/>
                                    <a:pt x="402194" y="730387"/>
                                  </a:cubicBezTo>
                                  <a:lnTo>
                                    <a:pt x="28112" y="515878"/>
                                  </a:lnTo>
                                  <a:cubicBezTo>
                                    <a:pt x="19287" y="510327"/>
                                    <a:pt x="12060" y="502583"/>
                                    <a:pt x="7108" y="493365"/>
                                  </a:cubicBezTo>
                                  <a:cubicBezTo>
                                    <a:pt x="2516" y="484798"/>
                                    <a:pt x="80" y="475272"/>
                                    <a:pt x="0" y="465575"/>
                                  </a:cubicBezTo>
                                  <a:lnTo>
                                    <a:pt x="2276" y="19491"/>
                                  </a:lnTo>
                                  <a:cubicBezTo>
                                    <a:pt x="2117" y="12535"/>
                                    <a:pt x="5750" y="6058"/>
                                    <a:pt x="11740" y="2563"/>
                                  </a:cubicBezTo>
                                  <a:cubicBezTo>
                                    <a:pt x="17530" y="-795"/>
                                    <a:pt x="24678" y="-864"/>
                                    <a:pt x="30508" y="2426"/>
                                  </a:cubicBezTo>
                                  <a:close/>
                                </a:path>
                              </a:pathLst>
                            </a:custGeom>
                            <a:solidFill>
                              <a:srgbClr val="9CA5B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BF1C2A" w14:textId="6637173D" w:rsidR="00055E0E" w:rsidRPr="00055E0E" w:rsidRDefault="00055E0E" w:rsidP="00055E0E">
                                <w:pPr>
                                  <w:bidi w:val="0"/>
                                  <w:jc w:val="center"/>
                                  <w:rPr>
                                    <w:rFonts w:asciiTheme="minorHAnsi" w:hAnsi="Calibri" w:cstheme="minorBidi"/>
                                    <w:b/>
                                    <w:bCs/>
                                    <w:color w:val="FFFFFF" w:themeColor="light1"/>
                                    <w:kern w:val="24"/>
                                    <w:sz w:val="72"/>
                                    <w:szCs w:val="72"/>
                                  </w:rPr>
                                </w:pPr>
                                <w:r w:rsidRPr="00055E0E">
                                  <w:rPr>
                                    <w:rFonts w:asciiTheme="minorHAnsi" w:hAnsi="Calibri" w:cstheme="minorBidi"/>
                                    <w:b/>
                                    <w:bCs/>
                                    <w:color w:val="FFFFFF" w:themeColor="light1"/>
                                    <w:kern w:val="24"/>
                                    <w:sz w:val="72"/>
                                    <w:szCs w:val="72"/>
                                  </w:rPr>
                                  <w:t>2</w:t>
                                </w:r>
                              </w:p>
                            </w:txbxContent>
                          </wps:txbx>
                          <wps:bodyPr bIns="182880" rtlCol="0" anchor="b"/>
                        </wps:wsp>
                        <wps:wsp>
                          <wps:cNvPr id="1821137726" name="TextBox 20"/>
                          <wps:cNvSpPr txBox="1"/>
                          <wps:spPr>
                            <a:xfrm>
                              <a:off x="3058768" y="3167637"/>
                              <a:ext cx="1468794" cy="1808594"/>
                            </a:xfrm>
                            <a:prstGeom prst="rect">
                              <a:avLst/>
                            </a:prstGeom>
                            <a:noFill/>
                          </wps:spPr>
                          <wps:txbx>
                            <w:txbxContent>
                              <w:p w14:paraId="4CA86554" w14:textId="77777777" w:rsidR="00055E0E" w:rsidRPr="00055E0E" w:rsidRDefault="00055E0E" w:rsidP="00055E0E">
                                <w:pPr>
                                  <w:jc w:val="center"/>
                                  <w:rPr>
                                    <w:rFonts w:eastAsia="Calibri" w:hAnsi="Adobe Arabic" w:cs="Adobe Arabic"/>
                                    <w:b/>
                                    <w:bCs/>
                                    <w:color w:val="FFFFFF" w:themeColor="background1"/>
                                    <w:kern w:val="24"/>
                                    <w:szCs w:val="28"/>
                                    <w:lang w:bidi="ar-EG"/>
                                  </w:rPr>
                                </w:pPr>
                                <w:r w:rsidRPr="00055E0E">
                                  <w:rPr>
                                    <w:rFonts w:eastAsia="Calibri" w:hAnsi="Adobe Arabic" w:cs="Adobe Arabic"/>
                                    <w:b/>
                                    <w:bCs/>
                                    <w:color w:val="FFFFFF" w:themeColor="background1"/>
                                    <w:kern w:val="24"/>
                                    <w:szCs w:val="28"/>
                                    <w:rtl/>
                                    <w:lang w:bidi="ar-EG"/>
                                  </w:rPr>
                                  <w:t>التعرف على الوجه والمراقبة</w:t>
                                </w:r>
                              </w:p>
                            </w:txbxContent>
                          </wps:txbx>
                          <wps:bodyPr wrap="square">
                            <a:noAutofit/>
                          </wps:bodyPr>
                        </wps:wsp>
                      </wpg:grpSp>
                      <wpg:grpSp>
                        <wpg:cNvPr id="1840631666" name="Group 1840631666"/>
                        <wpg:cNvGrpSpPr/>
                        <wpg:grpSpPr>
                          <a:xfrm>
                            <a:off x="-87127" y="1404905"/>
                            <a:ext cx="2176873" cy="3331018"/>
                            <a:chOff x="-87127" y="1404905"/>
                            <a:chExt cx="2176873" cy="3331018"/>
                          </a:xfrm>
                        </wpg:grpSpPr>
                        <wps:wsp>
                          <wps:cNvPr id="625254513" name="Freeform: Shape 625254513"/>
                          <wps:cNvSpPr/>
                          <wps:spPr>
                            <a:xfrm>
                              <a:off x="778521" y="1404905"/>
                              <a:ext cx="1311225" cy="1506404"/>
                            </a:xfrm>
                            <a:custGeom>
                              <a:avLst/>
                              <a:gdLst>
                                <a:gd name="connsiteX0" fmla="*/ 429818 w 853409"/>
                                <a:gd name="connsiteY0" fmla="*/ 23 h 980441"/>
                                <a:gd name="connsiteX1" fmla="*/ 457465 w 853409"/>
                                <a:gd name="connsiteY1" fmla="*/ 7667 h 980441"/>
                                <a:gd name="connsiteX2" fmla="*/ 843423 w 853409"/>
                                <a:gd name="connsiteY2" fmla="*/ 231346 h 980441"/>
                                <a:gd name="connsiteX3" fmla="*/ 853409 w 853409"/>
                                <a:gd name="connsiteY3" fmla="*/ 247971 h 980441"/>
                                <a:gd name="connsiteX4" fmla="*/ 844200 w 853409"/>
                                <a:gd name="connsiteY4" fmla="*/ 264325 h 980441"/>
                                <a:gd name="connsiteX5" fmla="*/ 532455 w 853409"/>
                                <a:gd name="connsiteY5" fmla="*/ 453134 h 980441"/>
                                <a:gd name="connsiteX6" fmla="*/ 475457 w 853409"/>
                                <a:gd name="connsiteY6" fmla="*/ 512386 h 980441"/>
                                <a:gd name="connsiteX7" fmla="*/ 455226 w 853409"/>
                                <a:gd name="connsiteY7" fmla="*/ 582526 h 980441"/>
                                <a:gd name="connsiteX8" fmla="*/ 444776 w 853409"/>
                                <a:gd name="connsiteY8" fmla="*/ 961709 h 980441"/>
                                <a:gd name="connsiteX9" fmla="*/ 435349 w 853409"/>
                                <a:gd name="connsiteY9" fmla="*/ 977892 h 980441"/>
                                <a:gd name="connsiteX10" fmla="*/ 415976 w 853409"/>
                                <a:gd name="connsiteY10" fmla="*/ 977657 h 980441"/>
                                <a:gd name="connsiteX11" fmla="*/ 30038 w 853409"/>
                                <a:gd name="connsiteY11" fmla="*/ 753943 h 980441"/>
                                <a:gd name="connsiteX12" fmla="*/ 9416 w 853409"/>
                                <a:gd name="connsiteY12" fmla="*/ 734033 h 980441"/>
                                <a:gd name="connsiteX13" fmla="*/ 319 w 853409"/>
                                <a:gd name="connsiteY13" fmla="*/ 704617 h 980441"/>
                                <a:gd name="connsiteX14" fmla="*/ 98 w 853409"/>
                                <a:gd name="connsiteY14" fmla="*/ 273396 h 980441"/>
                                <a:gd name="connsiteX15" fmla="*/ 1633 w 853409"/>
                                <a:gd name="connsiteY15" fmla="*/ 257479 h 980441"/>
                                <a:gd name="connsiteX16" fmla="*/ 14830 w 853409"/>
                                <a:gd name="connsiteY16" fmla="*/ 234436 h 980441"/>
                                <a:gd name="connsiteX17" fmla="*/ 27783 w 853409"/>
                                <a:gd name="connsiteY17" fmla="*/ 225058 h 980441"/>
                                <a:gd name="connsiteX18" fmla="*/ 399843 w 853409"/>
                                <a:gd name="connsiteY18" fmla="*/ 7060 h 980441"/>
                                <a:gd name="connsiteX19" fmla="*/ 429818 w 853409"/>
                                <a:gd name="connsiteY19" fmla="*/ 23 h 9804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853409" h="980441">
                                  <a:moveTo>
                                    <a:pt x="429818" y="23"/>
                                  </a:moveTo>
                                  <a:cubicBezTo>
                                    <a:pt x="439534" y="296"/>
                                    <a:pt x="449011" y="2916"/>
                                    <a:pt x="457465" y="7667"/>
                                  </a:cubicBezTo>
                                  <a:lnTo>
                                    <a:pt x="843423" y="231346"/>
                                  </a:lnTo>
                                  <a:cubicBezTo>
                                    <a:pt x="849539" y="234664"/>
                                    <a:pt x="853353" y="241036"/>
                                    <a:pt x="853409" y="247971"/>
                                  </a:cubicBezTo>
                                  <a:cubicBezTo>
                                    <a:pt x="853445" y="254665"/>
                                    <a:pt x="849952" y="260901"/>
                                    <a:pt x="844200" y="264325"/>
                                  </a:cubicBezTo>
                                  <a:lnTo>
                                    <a:pt x="532455" y="453134"/>
                                  </a:lnTo>
                                  <a:cubicBezTo>
                                    <a:pt x="508672" y="467629"/>
                                    <a:pt x="489042" y="488046"/>
                                    <a:pt x="475457" y="512386"/>
                                  </a:cubicBezTo>
                                  <a:cubicBezTo>
                                    <a:pt x="463429" y="533936"/>
                                    <a:pt x="456527" y="557916"/>
                                    <a:pt x="455226" y="582526"/>
                                  </a:cubicBezTo>
                                  <a:lnTo>
                                    <a:pt x="444776" y="961709"/>
                                  </a:lnTo>
                                  <a:cubicBezTo>
                                    <a:pt x="444733" y="968403"/>
                                    <a:pt x="441121" y="974572"/>
                                    <a:pt x="435349" y="977892"/>
                                  </a:cubicBezTo>
                                  <a:cubicBezTo>
                                    <a:pt x="429319" y="981387"/>
                                    <a:pt x="421883" y="981270"/>
                                    <a:pt x="415976" y="977657"/>
                                  </a:cubicBezTo>
                                  <a:lnTo>
                                    <a:pt x="30038" y="753943"/>
                                  </a:lnTo>
                                  <a:cubicBezTo>
                                    <a:pt x="21643" y="749089"/>
                                    <a:pt x="14587" y="742241"/>
                                    <a:pt x="9416" y="734033"/>
                                  </a:cubicBezTo>
                                  <a:cubicBezTo>
                                    <a:pt x="3878" y="725155"/>
                                    <a:pt x="750" y="715034"/>
                                    <a:pt x="319" y="704617"/>
                                  </a:cubicBezTo>
                                  <a:lnTo>
                                    <a:pt x="98" y="273396"/>
                                  </a:lnTo>
                                  <a:cubicBezTo>
                                    <a:pt x="-237" y="268051"/>
                                    <a:pt x="291" y="262647"/>
                                    <a:pt x="1633" y="257479"/>
                                  </a:cubicBezTo>
                                  <a:cubicBezTo>
                                    <a:pt x="3937" y="248767"/>
                                    <a:pt x="8482" y="240832"/>
                                    <a:pt x="14830" y="234436"/>
                                  </a:cubicBezTo>
                                  <a:cubicBezTo>
                                    <a:pt x="18629" y="230630"/>
                                    <a:pt x="23003" y="227475"/>
                                    <a:pt x="27783" y="225058"/>
                                  </a:cubicBezTo>
                                  <a:lnTo>
                                    <a:pt x="399843" y="7060"/>
                                  </a:lnTo>
                                  <a:cubicBezTo>
                                    <a:pt x="409046" y="2161"/>
                                    <a:pt x="419358" y="-262"/>
                                    <a:pt x="429818" y="23"/>
                                  </a:cubicBezTo>
                                  <a:close/>
                                </a:path>
                              </a:pathLst>
                            </a:custGeom>
                            <a:solidFill>
                              <a:srgbClr val="9CA5B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441AD5" w14:textId="4FB4CD5C" w:rsidR="00055E0E" w:rsidRDefault="00055E0E" w:rsidP="00055E0E">
                                <w:pPr>
                                  <w:bidi w:val="0"/>
                                  <w:rPr>
                                    <w:rFonts w:asciiTheme="minorHAnsi" w:hAnsi="Calibri" w:cstheme="minorBidi"/>
                                    <w:b/>
                                    <w:bCs/>
                                    <w:color w:val="FFFFFF" w:themeColor="light1"/>
                                    <w:kern w:val="24"/>
                                    <w:sz w:val="80"/>
                                    <w:szCs w:val="80"/>
                                  </w:rPr>
                                </w:pPr>
                                <w:r>
                                  <w:rPr>
                                    <w:rFonts w:asciiTheme="minorHAnsi" w:hAnsi="Calibri" w:cstheme="minorBidi"/>
                                    <w:b/>
                                    <w:bCs/>
                                    <w:color w:val="FFFFFF" w:themeColor="light1"/>
                                    <w:kern w:val="24"/>
                                    <w:sz w:val="80"/>
                                    <w:szCs w:val="80"/>
                                  </w:rPr>
                                  <w:t>3</w:t>
                                </w:r>
                              </w:p>
                            </w:txbxContent>
                          </wps:txbx>
                          <wps:bodyPr lIns="91440" rtlCol="0" anchor="ctr"/>
                        </wps:wsp>
                        <wps:wsp>
                          <wps:cNvPr id="1679961204" name="Freeform: Shape 1679961204"/>
                          <wps:cNvSpPr/>
                          <wps:spPr>
                            <a:xfrm>
                              <a:off x="0" y="1877714"/>
                              <a:ext cx="2089746" cy="2858209"/>
                            </a:xfrm>
                            <a:custGeom>
                              <a:avLst/>
                              <a:gdLst>
                                <a:gd name="connsiteX0" fmla="*/ 411919 w 1360108"/>
                                <a:gd name="connsiteY0" fmla="*/ 3 h 1860261"/>
                                <a:gd name="connsiteX1" fmla="*/ 433439 w 1360108"/>
                                <a:gd name="connsiteY1" fmla="*/ 5639 h 1860261"/>
                                <a:gd name="connsiteX2" fmla="*/ 454416 w 1360108"/>
                                <a:gd name="connsiteY2" fmla="*/ 41466 h 1860261"/>
                                <a:gd name="connsiteX3" fmla="*/ 449842 w 1360108"/>
                                <a:gd name="connsiteY3" fmla="*/ 386903 h 1860261"/>
                                <a:gd name="connsiteX4" fmla="*/ 471203 w 1360108"/>
                                <a:gd name="connsiteY4" fmla="*/ 467229 h 1860261"/>
                                <a:gd name="connsiteX5" fmla="*/ 527339 w 1360108"/>
                                <a:gd name="connsiteY5" fmla="*/ 521901 h 1860261"/>
                                <a:gd name="connsiteX6" fmla="*/ 967418 w 1360108"/>
                                <a:gd name="connsiteY6" fmla="*/ 773374 h 1860261"/>
                                <a:gd name="connsiteX7" fmla="*/ 961645 w 1360108"/>
                                <a:gd name="connsiteY7" fmla="*/ 1278456 h 1860261"/>
                                <a:gd name="connsiteX8" fmla="*/ 980548 w 1360108"/>
                                <a:gd name="connsiteY8" fmla="*/ 1354501 h 1860261"/>
                                <a:gd name="connsiteX9" fmla="*/ 1039141 w 1360108"/>
                                <a:gd name="connsiteY9" fmla="*/ 1413454 h 1860261"/>
                                <a:gd name="connsiteX10" fmla="*/ 1339747 w 1360108"/>
                                <a:gd name="connsiteY10" fmla="*/ 1583700 h 1860261"/>
                                <a:gd name="connsiteX11" fmla="*/ 1360107 w 1360108"/>
                                <a:gd name="connsiteY11" fmla="*/ 1619882 h 1860261"/>
                                <a:gd name="connsiteX12" fmla="*/ 1337995 w 1360108"/>
                                <a:gd name="connsiteY12" fmla="*/ 1656561 h 1860261"/>
                                <a:gd name="connsiteX13" fmla="*/ 1013053 w 1360108"/>
                                <a:gd name="connsiteY13" fmla="*/ 1843096 h 1860261"/>
                                <a:gd name="connsiteX14" fmla="*/ 951908 w 1360108"/>
                                <a:gd name="connsiteY14" fmla="*/ 1860208 h 1860261"/>
                                <a:gd name="connsiteX15" fmla="*/ 885594 w 1360108"/>
                                <a:gd name="connsiteY15" fmla="*/ 1844715 h 1860261"/>
                                <a:gd name="connsiteX16" fmla="*/ 61822 w 1360108"/>
                                <a:gd name="connsiteY16" fmla="*/ 1363163 h 1860261"/>
                                <a:gd name="connsiteX17" fmla="*/ 33145 w 1360108"/>
                                <a:gd name="connsiteY17" fmla="*/ 1342325 h 1860261"/>
                                <a:gd name="connsiteX18" fmla="*/ 3919 w 1360108"/>
                                <a:gd name="connsiteY18" fmla="*/ 1291414 h 1860261"/>
                                <a:gd name="connsiteX19" fmla="*/ 431 w 1360108"/>
                                <a:gd name="connsiteY19" fmla="*/ 1256219 h 1860261"/>
                                <a:gd name="connsiteX20" fmla="*/ 0 w 1360108"/>
                                <a:gd name="connsiteY20" fmla="*/ 302022 h 1860261"/>
                                <a:gd name="connsiteX21" fmla="*/ 20061 w 1360108"/>
                                <a:gd name="connsiteY21" fmla="*/ 236945 h 1860261"/>
                                <a:gd name="connsiteX22" fmla="*/ 65628 w 1360108"/>
                                <a:gd name="connsiteY22" fmla="*/ 192696 h 1860261"/>
                                <a:gd name="connsiteX23" fmla="*/ 390571 w 1360108"/>
                                <a:gd name="connsiteY23" fmla="*/ 6160 h 1860261"/>
                                <a:gd name="connsiteX24" fmla="*/ 411919 w 1360108"/>
                                <a:gd name="connsiteY24" fmla="*/ 3 h 18602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1360108" h="1860261">
                                  <a:moveTo>
                                    <a:pt x="411919" y="3"/>
                                  </a:moveTo>
                                  <a:cubicBezTo>
                                    <a:pt x="419332" y="-85"/>
                                    <a:pt x="426773" y="1792"/>
                                    <a:pt x="433439" y="5639"/>
                                  </a:cubicBezTo>
                                  <a:cubicBezTo>
                                    <a:pt x="446242" y="13026"/>
                                    <a:pt x="454230" y="26633"/>
                                    <a:pt x="454416" y="41466"/>
                                  </a:cubicBezTo>
                                  <a:lnTo>
                                    <a:pt x="449842" y="386903"/>
                                  </a:lnTo>
                                  <a:cubicBezTo>
                                    <a:pt x="449338" y="415142"/>
                                    <a:pt x="456720" y="442919"/>
                                    <a:pt x="471203" y="467229"/>
                                  </a:cubicBezTo>
                                  <a:cubicBezTo>
                                    <a:pt x="484765" y="490036"/>
                                    <a:pt x="504151" y="508889"/>
                                    <a:pt x="527339" y="521901"/>
                                  </a:cubicBezTo>
                                  <a:lnTo>
                                    <a:pt x="967418" y="773374"/>
                                  </a:lnTo>
                                  <a:lnTo>
                                    <a:pt x="961645" y="1278456"/>
                                  </a:lnTo>
                                  <a:cubicBezTo>
                                    <a:pt x="961188" y="1305041"/>
                                    <a:pt x="967693" y="1331289"/>
                                    <a:pt x="980548" y="1354501"/>
                                  </a:cubicBezTo>
                                  <a:cubicBezTo>
                                    <a:pt x="994238" y="1379267"/>
                                    <a:pt x="1014501" y="1399649"/>
                                    <a:pt x="1039141" y="1413454"/>
                                  </a:cubicBezTo>
                                  <a:lnTo>
                                    <a:pt x="1339747" y="1583700"/>
                                  </a:lnTo>
                                  <a:cubicBezTo>
                                    <a:pt x="1352462" y="1591341"/>
                                    <a:pt x="1360229" y="1605075"/>
                                    <a:pt x="1360107" y="1619882"/>
                                  </a:cubicBezTo>
                                  <a:cubicBezTo>
                                    <a:pt x="1359984" y="1635197"/>
                                    <a:pt x="1351537" y="1649295"/>
                                    <a:pt x="1337995" y="1656561"/>
                                  </a:cubicBezTo>
                                  <a:lnTo>
                                    <a:pt x="1013053" y="1843096"/>
                                  </a:lnTo>
                                  <a:cubicBezTo>
                                    <a:pt x="994349" y="1853630"/>
                                    <a:pt x="973365" y="1859477"/>
                                    <a:pt x="951908" y="1860208"/>
                                  </a:cubicBezTo>
                                  <a:cubicBezTo>
                                    <a:pt x="928821" y="1860859"/>
                                    <a:pt x="905924" y="1855505"/>
                                    <a:pt x="885594" y="1844715"/>
                                  </a:cubicBezTo>
                                  <a:lnTo>
                                    <a:pt x="61822" y="1363163"/>
                                  </a:lnTo>
                                  <a:cubicBezTo>
                                    <a:pt x="51217" y="1357766"/>
                                    <a:pt x="41541" y="1350718"/>
                                    <a:pt x="33145" y="1342325"/>
                                  </a:cubicBezTo>
                                  <a:cubicBezTo>
                                    <a:pt x="19079" y="1328244"/>
                                    <a:pt x="8986" y="1310662"/>
                                    <a:pt x="3919" y="1291414"/>
                                  </a:cubicBezTo>
                                  <a:cubicBezTo>
                                    <a:pt x="906" y="1279932"/>
                                    <a:pt x="-257" y="1268099"/>
                                    <a:pt x="431" y="1256219"/>
                                  </a:cubicBezTo>
                                  <a:lnTo>
                                    <a:pt x="0" y="302022"/>
                                  </a:lnTo>
                                  <a:cubicBezTo>
                                    <a:pt x="934" y="278923"/>
                                    <a:pt x="7857" y="256553"/>
                                    <a:pt x="20061" y="236945"/>
                                  </a:cubicBezTo>
                                  <a:cubicBezTo>
                                    <a:pt x="31469" y="218708"/>
                                    <a:pt x="47056" y="203459"/>
                                    <a:pt x="65628" y="192696"/>
                                  </a:cubicBezTo>
                                  <a:lnTo>
                                    <a:pt x="390571" y="6160"/>
                                  </a:lnTo>
                                  <a:cubicBezTo>
                                    <a:pt x="397123" y="2145"/>
                                    <a:pt x="404507" y="91"/>
                                    <a:pt x="411919" y="3"/>
                                  </a:cubicBez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503449" name="TextBox 24"/>
                          <wps:cNvSpPr txBox="1"/>
                          <wps:spPr>
                            <a:xfrm>
                              <a:off x="-87127" y="3275686"/>
                              <a:ext cx="1731999" cy="1028789"/>
                            </a:xfrm>
                            <a:prstGeom prst="rect">
                              <a:avLst/>
                            </a:prstGeom>
                            <a:noFill/>
                          </wps:spPr>
                          <wps:txbx>
                            <w:txbxContent>
                              <w:p w14:paraId="16C65CFC" w14:textId="77777777" w:rsidR="00055E0E" w:rsidRPr="00055E0E" w:rsidRDefault="00055E0E" w:rsidP="00055E0E">
                                <w:pPr>
                                  <w:jc w:val="center"/>
                                  <w:rPr>
                                    <w:rFonts w:eastAsia="Calibri" w:hAnsi="Adobe Arabic" w:cs="Adobe Arabic"/>
                                    <w:b/>
                                    <w:bCs/>
                                    <w:color w:val="FFFFFF" w:themeColor="background1"/>
                                    <w:kern w:val="24"/>
                                    <w:sz w:val="32"/>
                                    <w:szCs w:val="32"/>
                                    <w:lang w:bidi="ar-EG"/>
                                  </w:rPr>
                                </w:pPr>
                                <w:r w:rsidRPr="00055E0E">
                                  <w:rPr>
                                    <w:rFonts w:eastAsia="Calibri" w:hAnsi="Adobe Arabic" w:cs="Adobe Arabic"/>
                                    <w:b/>
                                    <w:bCs/>
                                    <w:color w:val="FFFFFF" w:themeColor="background1"/>
                                    <w:kern w:val="24"/>
                                    <w:sz w:val="32"/>
                                    <w:szCs w:val="32"/>
                                    <w:rtl/>
                                    <w:lang w:bidi="ar-EG"/>
                                  </w:rPr>
                                  <w:t>الأمن السيبراني</w:t>
                                </w:r>
                              </w:p>
                            </w:txbxContent>
                          </wps:txbx>
                          <wps:bodyPr wrap="square">
                            <a:noAutofit/>
                          </wps:bodyPr>
                        </wps:wsp>
                      </wpg:grpSp>
                    </wpg:wgp>
                  </a:graphicData>
                </a:graphic>
              </wp:inline>
            </w:drawing>
          </mc:Choice>
          <mc:Fallback>
            <w:pict>
              <v:group w14:anchorId="73A5989B" id="Group 25" o:spid="_x0000_s2234" style="width:219.6pt;height:236.8pt;mso-position-horizontal-relative:char;mso-position-vertical-relative:line" coordorigin="-871" coordsize="46146,49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">
                <v:group id="Group 872614822" o:spid="_x0000_s2235" style="position:absolute;left:7730;width:29287;height:28623" coordorigin="7730" coordsize="29287,28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">
                  <v:shape id="Freeform: Shape 1081045850" o:spid="_x0000_s2236" style="position:absolute;left:7730;width:29239;height:16861;visibility:visible;mso-wrap-style:square;v-text-anchor:middle" coordsize="1903042,1097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" path="m951522,v9872,,19744,1298,29351,3892c992332,6995,1003173,11878,1013134,18388r827750,474680c1860452,505378,1876406,522520,1887336,542866v10136,18973,15601,40082,15689,61548l1903025,979091v441,15362,-7580,29706,-20890,37438c1869354,1023955,1853577,1024108,1840620,1016885l1543314,840940v-24240,-14497,-52005,-21923,-80299,-21466c1436484,819881,1410482,827308,1387653,840940l950464,1097405,515302,840940c492473,827308,466471,819881,439940,819474v-28294,-457,-56059,6969,-80298,21466l62335,1016885v-12957,7223,-28734,7121,-41515,-356c7599,1008797,-422,994453,18,979091r,-374677c195,582948,5571,561839,15620,542866,26549,522520,42591,505327,62071,493068l889822,18388c899782,11878,910711,6995,922170,3892,931778,1298,941650,,951522,xe" fillcolor="#fc6" stroked="f" strokeweight="1pt">
                    <v:stroke joinstyle="miter"/>
                    <v:path arrowok="t" o:connecttype="custom" o:connectlocs="1461972,0;1507068,5980;1556636,28252;2828437,757577;2899808,834089;2923914,928655;2923914,1504330;2891817,1561852;2828031,1562399;2371234,1292067;2247858,1259085;2132068,1292067;1460346,1686114;791739,1292067;675948,1259085;552574,1292067;95775,1562399;31989,1561852;28,1504330;28,928655;23999,834089;95369,757577;1367172,28252;1416873,5980;1461972,0" o:connectangles="0,0,0,0,0,0,0,0,0,0,0,0,0,0,0,0,0,0,0,0,0,0,0,0,0"/>
                  </v:shape>
                  <v:shape id="Freeform: Shape 1313303905" o:spid="_x0000_s2237" style="position:absolute;left:23871;top:13620;width:13146;height:15003;visibility:visible;mso-wrap-style:square;v-text-anchor:middle" coordsize="855589,9764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" adj="-11796480,,5400" path="m426606,18v10460,-253,20765,2202,29953,7129l827944,226292v4773,2431,9157,5634,12924,9418c847197,242125,851717,250074,853995,258793v1345,5207,1836,10578,1485,15922l853929,705933v-463,10416,-3622,20527,-9187,29388c839565,743547,832488,750373,824098,755237l435202,973767v-5968,3578,-13394,3620,-19393,141c410027,970535,406434,964355,406412,957661l402417,593220v-384,-27849,-7977,-55136,-22023,-79212c367956,492691,350821,474551,330294,460913l9140,259049c3399,255607,-75,249360,2,242701v57,-6969,3941,-13311,10056,-16559l398974,7646c407424,2887,416909,295,426606,18xe" fillcolor="#9ca5b2" stroked="f" strokeweight="1pt">
                    <v:stroke joinstyle="miter"/>
                    <v:formulas/>
                    <v:path arrowok="t" o:connecttype="custom" o:connectlocs="655461,28;701483,10981;1272100,347688;1291957,362158;1312126,397624;1314408,422087;1312024,1084634;1297909,1129788;1266190,1160388;668669,1496149;638872,1496366;624434,1471403;618296,911456;584459,789750;507482,708172;14043,398017;3,372899;15454,347457;613006,11748;655461,28" o:connectangles="0,0,0,0,0,0,0,0,0,0,0,0,0,0,0,0,0,0,0,0" textboxrect="0,0,855589,976484"/>
                    <v:textbox inset="0">
                      <w:txbxContent>
                        <w:p w14:paraId="335C3DCE" w14:textId="4DBC667E" w:rsidR="00055E0E" w:rsidRDefault="00055E0E" w:rsidP="00055E0E">
                          <w:pPr>
                            <w:bidi w:val="0"/>
                            <w:jc w:val="right"/>
                            <w:rPr>
                              <w:rFonts w:asciiTheme="minorHAnsi" w:hAnsi="Calibri" w:cstheme="minorBidi"/>
                              <w:b/>
                              <w:bCs/>
                              <w:color w:val="FFFFFF" w:themeColor="light1"/>
                              <w:kern w:val="24"/>
                              <w:sz w:val="80"/>
                              <w:szCs w:val="80"/>
                            </w:rPr>
                          </w:pPr>
                          <w:r>
                            <w:rPr>
                              <w:rFonts w:asciiTheme="minorHAnsi" w:hAnsi="Calibri" w:cstheme="minorBidi"/>
                              <w:b/>
                              <w:bCs/>
                              <w:color w:val="FFFFFF" w:themeColor="light1"/>
                              <w:kern w:val="24"/>
                              <w:sz w:val="80"/>
                              <w:szCs w:val="80"/>
                            </w:rPr>
                            <w:t>1</w:t>
                          </w:r>
                        </w:p>
                      </w:txbxContent>
                    </v:textbox>
                  </v:shape>
                  <v:shape id="TextBox 16" o:spid="_x0000_s2238" type="#_x0000_t202" style="position:absolute;left:8918;top:5344;width:27030;height:8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" filled="f" stroked="f">
                    <v:textbox>
                      <w:txbxContent>
                        <w:p w14:paraId="74BBE14C" w14:textId="77777777" w:rsidR="00055E0E" w:rsidRPr="00055E0E" w:rsidRDefault="00055E0E" w:rsidP="00055E0E">
                          <w:pPr>
                            <w:jc w:val="center"/>
                            <w:rPr>
                              <w:rFonts w:eastAsia="Calibri" w:hAnsi="Adobe Arabic" w:cs="Adobe Arabic"/>
                              <w:b/>
                              <w:bCs/>
                              <w:kern w:val="24"/>
                              <w:szCs w:val="28"/>
                              <w:lang w:bidi="ar-EG"/>
                            </w:rPr>
                          </w:pPr>
                          <w:r w:rsidRPr="00055E0E">
                            <w:rPr>
                              <w:rFonts w:eastAsia="Calibri" w:hAnsi="Adobe Arabic" w:cs="Adobe Arabic"/>
                              <w:b/>
                              <w:bCs/>
                              <w:kern w:val="24"/>
                              <w:szCs w:val="28"/>
                              <w:rtl/>
                              <w:lang w:bidi="ar-EG"/>
                            </w:rPr>
                            <w:t>تحليل البيانات واكتشاف التهديدات</w:t>
                          </w:r>
                        </w:p>
                      </w:txbxContent>
                    </v:textbox>
                  </v:shape>
                </v:group>
                <v:group id="Group 1550693764" o:spid="_x0000_s2239" style="position:absolute;left:15641;top:18776;width:29634;height:30986" coordorigin="15641,18776" coordsize="29634,30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">
                  <v:shape id="Freeform: Shape 171691072" o:spid="_x0000_s2240" style="position:absolute;left:24144;top:18776;width:20894;height:28583;visibility:visible;mso-wrap-style:square;v-text-anchor:middle" coordsize="1359893,1860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" path="m947886,4v7407,97,14792,2149,21344,6163l1294203,192650v18530,10836,34163,26006,45618,44165c1352028,256421,1358955,278892,1359893,301889r-275,954197c1360308,1267965,1359103,1279876,1356091,1291358v-5063,19249,-15154,36832,-29217,50916c1318479,1350668,1308848,1357641,1298244,1363040l474551,1844726v-20416,10845,-43224,16151,-66311,15504c386739,1859579,365710,1853812,347048,1843205l22075,1656723c8532,1649459,83,1635363,1,1619971v-80,-14782,7641,-28542,20354,-36185l320933,1413490v24638,-13808,44898,-34194,58584,-58962c392368,1331314,398869,1305065,398408,1278480l393560,771641,832590,521854v23186,-13016,42569,-31872,56126,-54681c903196,442860,910574,415082,910064,386843l905434,41407v184,-14833,8125,-28467,20972,-35831c933049,1767,940479,-93,947886,4xe" fillcolor="#50a3a7" stroked="f" strokeweight="1pt">
                    <v:stroke joinstyle="miter"/>
                    <v:path arrowok="t" o:connecttype="custom" o:connectlocs="1456385,6;1489179,9475;1988485,295998;2058575,363856;2089415,463839;2088992,1929921;2083573,1984114;2038683,2062345;1994694,2094251;729126,2834340;627243,2858161;533224,2832003;33917,2545482;2,2489014;31275,2433417;493099,2171765;583111,2081172;612136,1964328;604687,1185592;1279237,801806;1365473,717791;1398273,594367;1391159,63620;1423382,8567;1456385,6" o:connectangles="0,0,0,0,0,0,0,0,0,0,0,0,0,0,0,0,0,0,0,0,0,0,0,0,0"/>
                  </v:shape>
                  <v:shape id="Freeform: Shape 1878518284" o:spid="_x0000_s2241" style="position:absolute;left:15641;top:31700;width:13249;height:11350;visibility:visible;mso-wrap-style:square;v-text-anchor:bottom" coordsize="862336,7387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" adj="-11796480,,5400" path="m30508,2426l349284,179105v24399,13433,51872,20320,79744,20012c453706,198843,477945,192915,499947,181812l834177,2426v5830,-3290,12978,-3221,18728,137c858935,6058,862529,12569,862329,19491r-2316,446084c859973,475272,857537,484798,852985,493365v-4951,9218,-12179,16962,-21004,22513l457899,730387v-4472,2947,-9424,5175,-14575,6580c434619,739297,425474,739297,416769,736967v-5191,-1405,-10102,-3633,-14575,-6580l28112,515878c19287,510327,12060,502583,7108,493365,2516,484798,80,475272,,465575l2276,19491c2117,12535,5750,6058,11740,2563,17530,-795,24678,-864,30508,2426xe" fillcolor="#9ca5b2" stroked="f" strokeweight="1pt">
                    <v:stroke joinstyle="miter"/>
                    <v:formulas/>
                    <v:path arrowok="t" o:connecttype="custom" o:connectlocs="46874,3727;536659,275187;659182,305935;768146,279346;1281675,3727;1310450,3938;1324929,29947;1321371,715336;1310573,758034;1278301,792624;703541,1122208;681147,1132318;640347,1132318;617953,1122208;43193,792624;10921,758034;0,715336;3497,29947;18038,3938;46874,3727" o:connectangles="0,0,0,0,0,0,0,0,0,0,0,0,0,0,0,0,0,0,0,0" textboxrect="0,0,862336,738714"/>
                    <v:textbox inset=",,,14.4pt">
                      <w:txbxContent>
                        <w:p w14:paraId="66BF1C2A" w14:textId="6637173D" w:rsidR="00055E0E" w:rsidRPr="00055E0E" w:rsidRDefault="00055E0E" w:rsidP="00055E0E">
                          <w:pPr>
                            <w:bidi w:val="0"/>
                            <w:jc w:val="center"/>
                            <w:rPr>
                              <w:rFonts w:asciiTheme="minorHAnsi" w:hAnsi="Calibri" w:cstheme="minorBidi"/>
                              <w:b/>
                              <w:bCs/>
                              <w:color w:val="FFFFFF" w:themeColor="light1"/>
                              <w:kern w:val="24"/>
                              <w:sz w:val="72"/>
                              <w:szCs w:val="72"/>
                            </w:rPr>
                          </w:pPr>
                          <w:r w:rsidRPr="00055E0E">
                            <w:rPr>
                              <w:rFonts w:asciiTheme="minorHAnsi" w:hAnsi="Calibri" w:cstheme="minorBidi"/>
                              <w:b/>
                              <w:bCs/>
                              <w:color w:val="FFFFFF" w:themeColor="light1"/>
                              <w:kern w:val="24"/>
                              <w:sz w:val="72"/>
                              <w:szCs w:val="72"/>
                            </w:rPr>
                            <w:t>2</w:t>
                          </w:r>
                        </w:p>
                      </w:txbxContent>
                    </v:textbox>
                  </v:shape>
                  <v:shape id="TextBox 20" o:spid="_x0000_s2242" type="#_x0000_t202" style="position:absolute;left:30587;top:31676;width:14688;height:18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" filled="f" stroked="f">
                    <v:textbox>
                      <w:txbxContent>
                        <w:p w14:paraId="4CA86554" w14:textId="77777777" w:rsidR="00055E0E" w:rsidRPr="00055E0E" w:rsidRDefault="00055E0E" w:rsidP="00055E0E">
                          <w:pPr>
                            <w:jc w:val="center"/>
                            <w:rPr>
                              <w:rFonts w:eastAsia="Calibri" w:hAnsi="Adobe Arabic" w:cs="Adobe Arabic"/>
                              <w:b/>
                              <w:bCs/>
                              <w:color w:val="FFFFFF" w:themeColor="background1"/>
                              <w:kern w:val="24"/>
                              <w:szCs w:val="28"/>
                              <w:lang w:bidi="ar-EG"/>
                            </w:rPr>
                          </w:pPr>
                          <w:r w:rsidRPr="00055E0E">
                            <w:rPr>
                              <w:rFonts w:eastAsia="Calibri" w:hAnsi="Adobe Arabic" w:cs="Adobe Arabic"/>
                              <w:b/>
                              <w:bCs/>
                              <w:color w:val="FFFFFF" w:themeColor="background1"/>
                              <w:kern w:val="24"/>
                              <w:szCs w:val="28"/>
                              <w:rtl/>
                              <w:lang w:bidi="ar-EG"/>
                            </w:rPr>
                            <w:t>التعرف على الوجه والمراقبة</w:t>
                          </w:r>
                        </w:p>
                      </w:txbxContent>
                    </v:textbox>
                  </v:shape>
                </v:group>
                <v:group id="Group 1840631666" o:spid="_x0000_s2243" style="position:absolute;left:-871;top:14049;width:21768;height:33310" coordorigin="-871,14049" coordsize="21768,33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">
                  <v:shape id="Freeform: Shape 625254513" o:spid="_x0000_s2244" style="position:absolute;left:7785;top:14049;width:13112;height:15064;visibility:visible;mso-wrap-style:square;v-text-anchor:middle" coordsize="853409,9804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" adj="-11796480,,5400" path="m429818,23v9716,273,19193,2893,27647,7644l843423,231346v6116,3318,9930,9690,9986,16625c853445,254665,849952,260901,844200,264325l532455,453134v-23783,14495,-43413,34912,-56998,59252c463429,533936,456527,557916,455226,582526l444776,961709v-43,6694,-3655,12863,-9427,16183c429319,981387,421883,981270,415976,977657l30038,753943c21643,749089,14587,742241,9416,734033,3878,725155,750,715034,319,704617l98,273396v-335,-5345,193,-10749,1535,-15917c3937,248767,8482,240832,14830,234436v3799,-3806,8173,-6961,12953,-9378l399843,7060c409046,2161,419358,-262,429818,23xe" fillcolor="#9ca5b2" stroked="f" strokeweight="1pt">
                    <v:stroke joinstyle="miter"/>
                    <v:formulas/>
                    <v:path arrowok="t" o:connecttype="custom" o:connectlocs="660396,35;702875,11780;1295882,355453;1311225,380996;1297076,406124;818093,696220;730519,787258;699435,895025;683379,1477623;668894,1502488;639129,1502127;46152,1158400;14467,1127809;490,1082613;151,420061;2509,395605;22786,360200;42687,345792;614341,10847;660396,35" o:connectangles="0,0,0,0,0,0,0,0,0,0,0,0,0,0,0,0,0,0,0,0" textboxrect="0,0,853409,980441"/>
                    <v:textbox>
                      <w:txbxContent>
                        <w:p w14:paraId="73441AD5" w14:textId="4FB4CD5C" w:rsidR="00055E0E" w:rsidRDefault="00055E0E" w:rsidP="00055E0E">
                          <w:pPr>
                            <w:bidi w:val="0"/>
                            <w:rPr>
                              <w:rFonts w:asciiTheme="minorHAnsi" w:hAnsi="Calibri" w:cstheme="minorBidi"/>
                              <w:b/>
                              <w:bCs/>
                              <w:color w:val="FFFFFF" w:themeColor="light1"/>
                              <w:kern w:val="24"/>
                              <w:sz w:val="80"/>
                              <w:szCs w:val="80"/>
                            </w:rPr>
                          </w:pPr>
                          <w:r>
                            <w:rPr>
                              <w:rFonts w:asciiTheme="minorHAnsi" w:hAnsi="Calibri" w:cstheme="minorBidi"/>
                              <w:b/>
                              <w:bCs/>
                              <w:color w:val="FFFFFF" w:themeColor="light1"/>
                              <w:kern w:val="24"/>
                              <w:sz w:val="80"/>
                              <w:szCs w:val="80"/>
                            </w:rPr>
                            <w:t>3</w:t>
                          </w:r>
                        </w:p>
                      </w:txbxContent>
                    </v:textbox>
                  </v:shape>
                  <v:shape id="Freeform: Shape 1679961204" o:spid="_x0000_s2245" style="position:absolute;top:18777;width:20897;height:28582;visibility:visible;mso-wrap-style:square;v-text-anchor:middle" coordsize="1360108,1860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" path="m411919,3v7413,-88,14854,1789,21520,5636c446242,13026,454230,26633,454416,41466r-4574,345437c449338,415142,456720,442919,471203,467229v13562,22807,32948,41660,56136,54672l967418,773374r-5773,505082c961188,1305041,967693,1331289,980548,1354501v13690,24766,33953,45148,58593,58953l1339747,1583700v12715,7641,20482,21375,20360,36182c1359984,1635197,1351537,1649295,1337995,1656561r-324942,186535c994349,1853630,973365,1859477,951908,1860208v-23087,651,-45984,-4703,-66314,-15493l61822,1363163v-10605,-5397,-20281,-12445,-28677,-20838c19079,1328244,8986,1310662,3919,1291414,906,1279932,-257,1268099,431,1256219l,302022c934,278923,7857,256553,20061,236945,31469,218708,47056,203459,65628,192696l390571,6160c397123,2145,404507,91,411919,3xe" fillcolor="#168489" stroked="f" strokeweight="1pt">
                    <v:stroke joinstyle="miter"/>
                    <v:path arrowok="t" o:connecttype="custom" o:connectlocs="632895,5;665960,8664;698190,63711;691162,594459;723983,717877;810233,801878;1486395,1188255;1477525,1964291;1506569,2081131;1596594,2171710;2058462,2433285;2089744,2488877;2055770,2545233;1556511,2831836;1462565,2858128;1360676,2834323;94987,2094440;50926,2062423;6021,1984201;662,1930125;0,464043;30823,364056;100835,296069;600095,9465;632895,5" o:connectangles="0,0,0,0,0,0,0,0,0,0,0,0,0,0,0,0,0,0,0,0,0,0,0,0,0"/>
                  </v:shape>
                  <v:shape id="TextBox 24" o:spid="_x0000_s2246" type="#_x0000_t202" style="position:absolute;left:-871;top:32756;width:17319;height:10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" filled="f" stroked="f">
                    <v:textbox>
                      <w:txbxContent>
                        <w:p w14:paraId="16C65CFC" w14:textId="77777777" w:rsidR="00055E0E" w:rsidRPr="00055E0E" w:rsidRDefault="00055E0E" w:rsidP="00055E0E">
                          <w:pPr>
                            <w:jc w:val="center"/>
                            <w:rPr>
                              <w:rFonts w:eastAsia="Calibri" w:hAnsi="Adobe Arabic" w:cs="Adobe Arabic"/>
                              <w:b/>
                              <w:bCs/>
                              <w:color w:val="FFFFFF" w:themeColor="background1"/>
                              <w:kern w:val="24"/>
                              <w:sz w:val="32"/>
                              <w:szCs w:val="32"/>
                              <w:lang w:bidi="ar-EG"/>
                            </w:rPr>
                          </w:pPr>
                          <w:r w:rsidRPr="00055E0E">
                            <w:rPr>
                              <w:rFonts w:eastAsia="Calibri" w:hAnsi="Adobe Arabic" w:cs="Adobe Arabic"/>
                              <w:b/>
                              <w:bCs/>
                              <w:color w:val="FFFFFF" w:themeColor="background1"/>
                              <w:kern w:val="24"/>
                              <w:sz w:val="32"/>
                              <w:szCs w:val="32"/>
                              <w:rtl/>
                              <w:lang w:bidi="ar-EG"/>
                            </w:rPr>
                            <w:t>الأمن السيبراني</w:t>
                          </w:r>
                        </w:p>
                      </w:txbxContent>
                    </v:textbox>
                  </v:shape>
                </v:group>
                <w10:anchorlock/>
              </v:group>
            </w:pict>
          </mc:Fallback>
        </mc:AlternateContent>
      </w:r>
    </w:p>
    <w:p w14:paraId="3456AF49" w14:textId="384FBF96" w:rsidR="003C7FD7" w:rsidRPr="003C7FD7" w:rsidRDefault="003C7FD7" w:rsidP="003C7FD7">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6675B502" wp14:editId="1854CB9C">
                <wp:extent cx="5731510" cy="892088"/>
                <wp:effectExtent l="0" t="0" r="2540" b="22860"/>
                <wp:docPr id="18885962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44511204" name="مجموعة 47"/>
                        <wpg:cNvGrpSpPr/>
                        <wpg:grpSpPr>
                          <a:xfrm>
                            <a:off x="0" y="0"/>
                            <a:ext cx="5731510" cy="895351"/>
                            <a:chOff x="0" y="0"/>
                            <a:chExt cx="5878196" cy="918845"/>
                          </a:xfrm>
                        </wpg:grpSpPr>
                        <wpg:grpSp>
                          <wpg:cNvPr id="1475747308" name="مجموعة 48"/>
                          <wpg:cNvGrpSpPr/>
                          <wpg:grpSpPr>
                            <a:xfrm>
                              <a:off x="0" y="0"/>
                              <a:ext cx="5878196" cy="918845"/>
                              <a:chOff x="0" y="0"/>
                              <a:chExt cx="6240348" cy="919070"/>
                            </a:xfrm>
                          </wpg:grpSpPr>
                          <wpg:grpSp>
                            <wpg:cNvPr id="1207925377" name="مجموعة 49"/>
                            <wpg:cNvGrpSpPr/>
                            <wpg:grpSpPr>
                              <a:xfrm>
                                <a:off x="0" y="169208"/>
                                <a:ext cx="5433072" cy="580613"/>
                                <a:chOff x="0" y="169208"/>
                                <a:chExt cx="5433072" cy="580613"/>
                              </a:xfrm>
                            </wpg:grpSpPr>
                            <wps:wsp>
                              <wps:cNvPr id="1072068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34021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15425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240431" name="مربع نص 41"/>
                          <wps:cNvSpPr txBox="1"/>
                          <wps:spPr>
                            <a:xfrm>
                              <a:off x="204466" y="256663"/>
                              <a:ext cx="4615440" cy="389157"/>
                            </a:xfrm>
                            <a:prstGeom prst="rect">
                              <a:avLst/>
                            </a:prstGeom>
                            <a:noFill/>
                          </wps:spPr>
                          <wps:txbx>
                            <w:txbxContent>
                              <w:p w14:paraId="52022B9B" w14:textId="5A9507B7"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واكتشاف التهديدات</w:t>
                                </w:r>
                              </w:p>
                            </w:txbxContent>
                          </wps:txbx>
                          <wps:bodyPr wrap="square" rtlCol="1">
                            <a:spAutoFit/>
                          </wps:bodyPr>
                        </wps:wsp>
                      </wpg:grpSp>
                      <pic:pic xmlns:pic="http://schemas.openxmlformats.org/drawingml/2006/picture">
                        <pic:nvPicPr>
                          <pic:cNvPr id="84739884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75B502" id="_x0000_s22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zfUrvnQcAAPk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22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">
                  <v:group id="مجموعة 48" o:spid="_x0000_s22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">
                    <v:group id="مجموعة 49" o:spid="_x0000_s22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">
                      <v:shape id="شكل حر 50" o:spid="_x0000_s22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" fillcolor="#a5a5a5 [2092]" stroked="f" strokeweight="1pt">
                        <v:stroke joinstyle="miter"/>
                      </v:roundrect>
                    </v:group>
                    <v:oval id="شكل بيضاوي 52" o:spid="_x0000_s22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" filled="f" strokecolor="#168489" strokeweight="1pt">
                      <v:stroke joinstyle="miter"/>
                    </v:oval>
                  </v:group>
                  <v:shape id="مربع نص 41" o:spid="_x0000_s2254"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" filled="f" stroked="f">
                    <v:textbox style="mso-fit-shape-to-text:t">
                      <w:txbxContent>
                        <w:p w14:paraId="52022B9B" w14:textId="5A9507B7" w:rsidR="003C7FD7"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واكتشاف التهديدات</w:t>
                          </w:r>
                        </w:p>
                      </w:txbxContent>
                    </v:textbox>
                  </v:shape>
                </v:group>
                <v:shape id="صورة 54" o:spid="_x0000_s22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">
                  <v:imagedata r:id="rId105" o:title=""/>
                </v:shape>
                <w10:anchorlock/>
              </v:group>
            </w:pict>
          </mc:Fallback>
        </mc:AlternateContent>
      </w:r>
    </w:p>
    <w:p w14:paraId="548F511D" w14:textId="0137CB5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وسائل التواصل الاجتماعي لاكتشاف الأنشطة الإرهابية أو الجرائم المنظمة.</w:t>
      </w:r>
    </w:p>
    <w:p w14:paraId="1927B7BB" w14:textId="4A90675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مراقبة الأنشطة المالية والتجارية لاكتشاف الأنشطة غير القانونية مثل غسيل الأموال أو تمويل الإرهاب.</w:t>
      </w:r>
    </w:p>
    <w:p w14:paraId="23C02D85" w14:textId="054D3C12"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F062D84" wp14:editId="6CD16FE3">
                <wp:extent cx="5731510" cy="892088"/>
                <wp:effectExtent l="0" t="0" r="2540" b="22860"/>
                <wp:docPr id="191225292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79989048" name="مجموعة 47"/>
                        <wpg:cNvGrpSpPr/>
                        <wpg:grpSpPr>
                          <a:xfrm>
                            <a:off x="0" y="0"/>
                            <a:ext cx="5731510" cy="895351"/>
                            <a:chOff x="0" y="0"/>
                            <a:chExt cx="5878196" cy="918845"/>
                          </a:xfrm>
                        </wpg:grpSpPr>
                        <wpg:grpSp>
                          <wpg:cNvPr id="1810838704" name="مجموعة 48"/>
                          <wpg:cNvGrpSpPr/>
                          <wpg:grpSpPr>
                            <a:xfrm>
                              <a:off x="0" y="0"/>
                              <a:ext cx="5878196" cy="918845"/>
                              <a:chOff x="0" y="0"/>
                              <a:chExt cx="6240348" cy="919070"/>
                            </a:xfrm>
                          </wpg:grpSpPr>
                          <wpg:grpSp>
                            <wpg:cNvPr id="2118035512" name="مجموعة 49"/>
                            <wpg:cNvGrpSpPr/>
                            <wpg:grpSpPr>
                              <a:xfrm>
                                <a:off x="0" y="169208"/>
                                <a:ext cx="5433072" cy="580613"/>
                                <a:chOff x="0" y="169208"/>
                                <a:chExt cx="5433072" cy="580613"/>
                              </a:xfrm>
                            </wpg:grpSpPr>
                            <wps:wsp>
                              <wps:cNvPr id="16363758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47668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99976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5897693" name="مربع نص 41"/>
                          <wps:cNvSpPr txBox="1"/>
                          <wps:spPr>
                            <a:xfrm>
                              <a:off x="204466" y="256739"/>
                              <a:ext cx="4615440" cy="389157"/>
                            </a:xfrm>
                            <a:prstGeom prst="rect">
                              <a:avLst/>
                            </a:prstGeom>
                            <a:noFill/>
                          </wps:spPr>
                          <wps:txbx>
                            <w:txbxContent>
                              <w:p w14:paraId="0813EB94" w14:textId="04D3864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التعرف على الوجه والمراقبة</w:t>
                                </w:r>
                              </w:p>
                            </w:txbxContent>
                          </wps:txbx>
                          <wps:bodyPr wrap="square" rtlCol="1">
                            <a:spAutoFit/>
                          </wps:bodyPr>
                        </wps:wsp>
                      </wpg:grpSp>
                      <pic:pic xmlns:pic="http://schemas.openxmlformats.org/drawingml/2006/picture">
                        <pic:nvPicPr>
                          <pic:cNvPr id="1813968136"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062D84" id="_x0000_s22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">
                <v:group id="مجموعة 47" o:spid="_x0000_s22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">
                  <v:group id="مجموعة 48" o:spid="_x0000_s22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">
                    <v:group id="مجموعة 49" o:spid="_x0000_s22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">
                      <v:shape id="شكل حر 50" o:spid="_x0000_s22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" fillcolor="#a5a5a5 [2092]" stroked="f" strokeweight="1pt">
                        <v:stroke joinstyle="miter"/>
                      </v:roundrect>
                    </v:group>
                    <v:oval id="شكل بيضاوي 52" o:spid="_x0000_s22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" filled="f" strokecolor="#168489" strokeweight="1pt">
                      <v:stroke joinstyle="miter"/>
                    </v:oval>
                  </v:group>
                  <v:shape id="مربع نص 41" o:spid="_x0000_s226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" filled="f" stroked="f">
                    <v:textbox style="mso-fit-shape-to-text:t">
                      <w:txbxContent>
                        <w:p w14:paraId="0813EB94" w14:textId="04D3864B"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التعرف على الوجه والمراقبة</w:t>
                          </w:r>
                        </w:p>
                      </w:txbxContent>
                    </v:textbox>
                  </v:shape>
                </v:group>
                <v:shape id="صورة 54" o:spid="_x0000_s22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">
                  <v:imagedata r:id="rId105" o:title=""/>
                </v:shape>
                <w10:anchorlock/>
              </v:group>
            </w:pict>
          </mc:Fallback>
        </mc:AlternateContent>
      </w:r>
    </w:p>
    <w:p w14:paraId="54782A60" w14:textId="2A286477"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استخدام أنظمة التعرف على الوجه في المطارات لتحديد المشتبه بهم أو الأشخاص المدرجين في قوائم المراقبة.</w:t>
      </w:r>
    </w:p>
    <w:p w14:paraId="20FE7700" w14:textId="328ACAF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مراقبة المناطق العامة في المناسبات الكبيرة لاكتشاف الأنشطة المشبوهة.</w:t>
      </w:r>
    </w:p>
    <w:p w14:paraId="5D27F179" w14:textId="6EA8BBE6"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5A3D5885" wp14:editId="6637BA98">
                <wp:extent cx="5731510" cy="892088"/>
                <wp:effectExtent l="0" t="0" r="2540" b="22860"/>
                <wp:docPr id="14935704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06486856" name="مجموعة 47"/>
                        <wpg:cNvGrpSpPr/>
                        <wpg:grpSpPr>
                          <a:xfrm>
                            <a:off x="0" y="0"/>
                            <a:ext cx="5731510" cy="895351"/>
                            <a:chOff x="0" y="0"/>
                            <a:chExt cx="5878196" cy="918845"/>
                          </a:xfrm>
                        </wpg:grpSpPr>
                        <wpg:grpSp>
                          <wpg:cNvPr id="1662699910" name="مجموعة 48"/>
                          <wpg:cNvGrpSpPr/>
                          <wpg:grpSpPr>
                            <a:xfrm>
                              <a:off x="0" y="0"/>
                              <a:ext cx="5878196" cy="918845"/>
                              <a:chOff x="0" y="0"/>
                              <a:chExt cx="6240348" cy="919070"/>
                            </a:xfrm>
                          </wpg:grpSpPr>
                          <wpg:grpSp>
                            <wpg:cNvPr id="725147373" name="مجموعة 49"/>
                            <wpg:cNvGrpSpPr/>
                            <wpg:grpSpPr>
                              <a:xfrm>
                                <a:off x="0" y="169208"/>
                                <a:ext cx="5433072" cy="580613"/>
                                <a:chOff x="0" y="169208"/>
                                <a:chExt cx="5433072" cy="580613"/>
                              </a:xfrm>
                            </wpg:grpSpPr>
                            <wps:wsp>
                              <wps:cNvPr id="14245713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671882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78960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4576633" name="مربع نص 41"/>
                          <wps:cNvSpPr txBox="1"/>
                          <wps:spPr>
                            <a:xfrm>
                              <a:off x="204466" y="256015"/>
                              <a:ext cx="4615440" cy="389157"/>
                            </a:xfrm>
                            <a:prstGeom prst="rect">
                              <a:avLst/>
                            </a:prstGeom>
                            <a:noFill/>
                          </wps:spPr>
                          <wps:txbx>
                            <w:txbxContent>
                              <w:p w14:paraId="39BE5725" w14:textId="1CB9DF65" w:rsidR="003C7FD7" w:rsidRDefault="001B33CA" w:rsidP="001B33CA">
                                <w:pPr>
                                  <w:rPr>
                                    <w:rFonts w:eastAsia="Calibri" w:hAnsi="Adobe Arabic" w:cs="Adobe Arabic"/>
                                    <w:b/>
                                    <w:bCs/>
                                    <w:color w:val="FFFFFF"/>
                                    <w:kern w:val="24"/>
                                    <w:sz w:val="36"/>
                                    <w:szCs w:val="36"/>
                                    <w:lang w:bidi="ar-EG"/>
                                  </w:rPr>
                                </w:pPr>
                                <w:r w:rsidRPr="001B33CA">
                                  <w:rPr>
                                    <w:rFonts w:eastAsia="Calibri" w:hAnsi="Adobe Arabic" w:cs="Adobe Arabic"/>
                                    <w:b/>
                                    <w:bCs/>
                                    <w:color w:val="FFFFFF"/>
                                    <w:kern w:val="24"/>
                                    <w:sz w:val="36"/>
                                    <w:szCs w:val="36"/>
                                    <w:rtl/>
                                    <w:lang w:bidi="ar-EG"/>
                                  </w:rPr>
                                  <w:t>الأمن السيبراني</w:t>
                                </w:r>
                              </w:p>
                            </w:txbxContent>
                          </wps:txbx>
                          <wps:bodyPr wrap="square" rtlCol="1">
                            <a:spAutoFit/>
                          </wps:bodyPr>
                        </wps:wsp>
                      </wpg:grpSp>
                      <pic:pic xmlns:pic="http://schemas.openxmlformats.org/drawingml/2006/picture">
                        <pic:nvPicPr>
                          <pic:cNvPr id="206579953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A3D5885" id="_x0000_s22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">
                <v:group id="مجموعة 47" o:spid="_x0000_s22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">
                  <v:group id="مجموعة 48" o:spid="_x0000_s22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">
                    <v:group id="مجموعة 49" o:spid="_x0000_s22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">
                      <v:shape id="شكل حر 50" o:spid="_x0000_s22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" fillcolor="#a5a5a5 [2092]" stroked="f" strokeweight="1pt">
                        <v:stroke joinstyle="miter"/>
                      </v:roundrect>
                    </v:group>
                    <v:oval id="شكل بيضاوي 52" o:spid="_x0000_s22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" filled="f" strokecolor="#168489" strokeweight="1pt">
                      <v:stroke joinstyle="miter"/>
                    </v:oval>
                  </v:group>
                  <v:shape id="مربع نص 41" o:spid="_x0000_s2272" type="#_x0000_t202" style="position:absolute;left:2044;top:2560;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" filled="f" stroked="f">
                    <v:textbox style="mso-fit-shape-to-text:t">
                      <w:txbxContent>
                        <w:p w14:paraId="39BE5725" w14:textId="1CB9DF65" w:rsidR="003C7FD7" w:rsidRDefault="001B33CA" w:rsidP="001B33CA">
                          <w:pPr>
                            <w:rPr>
                              <w:rFonts w:eastAsia="Calibri" w:hAnsi="Adobe Arabic" w:cs="Adobe Arabic"/>
                              <w:b/>
                              <w:bCs/>
                              <w:color w:val="FFFFFF"/>
                              <w:kern w:val="24"/>
                              <w:sz w:val="36"/>
                              <w:szCs w:val="36"/>
                              <w:lang w:bidi="ar-EG"/>
                            </w:rPr>
                          </w:pPr>
                          <w:r w:rsidRPr="001B33CA">
                            <w:rPr>
                              <w:rFonts w:eastAsia="Calibri" w:hAnsi="Adobe Arabic" w:cs="Adobe Arabic"/>
                              <w:b/>
                              <w:bCs/>
                              <w:color w:val="FFFFFF"/>
                              <w:kern w:val="24"/>
                              <w:sz w:val="36"/>
                              <w:szCs w:val="36"/>
                              <w:rtl/>
                              <w:lang w:bidi="ar-EG"/>
                            </w:rPr>
                            <w:t>الأمن السيبراني</w:t>
                          </w:r>
                        </w:p>
                      </w:txbxContent>
                    </v:textbox>
                  </v:shape>
                </v:group>
                <v:shape id="صورة 54" o:spid="_x0000_s22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">
                  <v:imagedata r:id="rId105" o:title=""/>
                </v:shape>
                <w10:anchorlock/>
              </v:group>
            </w:pict>
          </mc:Fallback>
        </mc:AlternateContent>
      </w:r>
    </w:p>
    <w:p w14:paraId="7F456849" w14:textId="753B8AB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أنظمة </w:t>
      </w:r>
      <w:hyperlink r:id="rId297" w:history="1">
        <w:r w:rsidR="00FF6F20" w:rsidRPr="006D2F31">
          <w:rPr>
            <w:rStyle w:val="Hyperlink"/>
            <w:rFonts w:ascii="Sakkal Majalla" w:hAnsi="Sakkal Majalla" w:cs="Sakkal Majalla"/>
            <w:sz w:val="32"/>
            <w:szCs w:val="32"/>
            <w:rtl/>
          </w:rPr>
          <w:t>الذكاء الاصطناعي</w:t>
        </w:r>
      </w:hyperlink>
      <w:r w:rsidR="00FF6F20"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 xml:space="preserve">التي تكتشف الهجمات السيبرانية مثل هجمات </w:t>
      </w:r>
      <w:r w:rsidRPr="00DC5845">
        <w:rPr>
          <w:rFonts w:ascii="Sakkal Majalla" w:hAnsi="Sakkal Majalla" w:cs="Sakkal Majalla"/>
          <w:sz w:val="32"/>
          <w:szCs w:val="32"/>
        </w:rPr>
        <w:t>DDoS</w:t>
      </w:r>
      <w:r w:rsidRPr="00DC5845">
        <w:rPr>
          <w:rFonts w:ascii="Sakkal Majalla" w:hAnsi="Sakkal Majalla" w:cs="Sakkal Majalla"/>
          <w:sz w:val="32"/>
          <w:szCs w:val="32"/>
          <w:rtl/>
        </w:rPr>
        <w:t xml:space="preserve"> أو محاولات اختراق الشبكات الحكومية.</w:t>
      </w:r>
    </w:p>
    <w:p w14:paraId="0F1C7857" w14:textId="015139CA"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أتمتة تحديثات الأمان لتقليل الفجوات المحتملة التي قد يستغلها المهاجمون.</w:t>
      </w:r>
    </w:p>
    <w:p w14:paraId="52416856" w14:textId="22B9FF9D" w:rsidR="00377231" w:rsidRDefault="00FF6F20" w:rsidP="00055E0E">
      <w:pPr>
        <w:spacing w:line="360" w:lineRule="auto"/>
        <w:ind w:left="357"/>
        <w:rPr>
          <w:rFonts w:ascii="Adobe Arabic" w:hAnsi="Adobe Arabic" w:cs="Adobe Arabic"/>
          <w:b/>
          <w:bCs/>
          <w:color w:val="C00000"/>
          <w:sz w:val="36"/>
          <w:szCs w:val="36"/>
          <w:rtl/>
        </w:rPr>
      </w:pPr>
      <w:hyperlink r:id="rId298" w:history="1">
        <w:r w:rsidR="00377231" w:rsidRPr="00FF6F20">
          <w:rPr>
            <w:rStyle w:val="Hyperlink"/>
            <w:rFonts w:ascii="Adobe Arabic" w:hAnsi="Adobe Arabic" w:cs="Adobe Arabic"/>
            <w:b/>
            <w:bCs/>
            <w:sz w:val="36"/>
            <w:szCs w:val="36"/>
            <w:rtl/>
          </w:rPr>
          <w:t>الذكاء الاصطناعي</w:t>
        </w:r>
      </w:hyperlink>
      <w:r w:rsidR="00377231" w:rsidRPr="00055E0E">
        <w:rPr>
          <w:rFonts w:ascii="Adobe Arabic" w:hAnsi="Adobe Arabic" w:cs="Adobe Arabic"/>
          <w:b/>
          <w:bCs/>
          <w:color w:val="C00000"/>
          <w:sz w:val="36"/>
          <w:szCs w:val="36"/>
          <w:rtl/>
        </w:rPr>
        <w:t xml:space="preserve"> في إدارة الكوارث</w:t>
      </w:r>
    </w:p>
    <w:p w14:paraId="44B5B5D1" w14:textId="153D2B87" w:rsidR="00055E0E" w:rsidRPr="00055E0E" w:rsidRDefault="00055E0E" w:rsidP="00A15536">
      <w:pPr>
        <w:spacing w:line="360" w:lineRule="auto"/>
        <w:ind w:left="-46"/>
        <w:rPr>
          <w:rFonts w:ascii="Adobe Arabic" w:hAnsi="Adobe Arabic" w:cs="Adobe Arabic"/>
          <w:b/>
          <w:bCs/>
          <w:color w:val="C00000"/>
          <w:sz w:val="36"/>
          <w:szCs w:val="36"/>
          <w:rtl/>
        </w:rPr>
      </w:pPr>
      <w:r w:rsidRPr="00055E0E">
        <w:rPr>
          <w:rFonts w:ascii="Adobe Arabic" w:hAnsi="Adobe Arabic" w:cs="Adobe Arabic"/>
          <w:b/>
          <w:bCs/>
          <w:noProof/>
          <w:color w:val="C00000"/>
          <w:sz w:val="36"/>
          <w:szCs w:val="36"/>
        </w:rPr>
        <mc:AlternateContent>
          <mc:Choice Requires="wpg">
            <w:drawing>
              <wp:inline distT="0" distB="0" distL="0" distR="0" wp14:anchorId="66BB9ED3" wp14:editId="2177A980">
                <wp:extent cx="5856123" cy="2244871"/>
                <wp:effectExtent l="0" t="0" r="0" b="0"/>
                <wp:docPr id="920407581" name="Group 34"/>
                <wp:cNvGraphicFramePr/>
                <a:graphic xmlns:a="http://schemas.openxmlformats.org/drawingml/2006/main">
                  <a:graphicData uri="http://schemas.microsoft.com/office/word/2010/wordprocessingGroup">
                    <wpg:wgp>
                      <wpg:cNvGrpSpPr/>
                      <wpg:grpSpPr>
                        <a:xfrm>
                          <a:off x="0" y="0"/>
                          <a:ext cx="5856123" cy="2244871"/>
                          <a:chOff x="-728246" y="0"/>
                          <a:chExt cx="7666728" cy="2939260"/>
                        </a:xfrm>
                      </wpg:grpSpPr>
                      <wpg:grpSp>
                        <wpg:cNvPr id="933087859" name="Group 933087859"/>
                        <wpg:cNvGrpSpPr/>
                        <wpg:grpSpPr>
                          <a:xfrm>
                            <a:off x="97353" y="0"/>
                            <a:ext cx="6841129" cy="2786097"/>
                            <a:chOff x="97353" y="0"/>
                            <a:chExt cx="6841129" cy="2786097"/>
                          </a:xfrm>
                        </wpg:grpSpPr>
                        <wps:wsp>
                          <wps:cNvPr id="453096499" name="Freeform 4"/>
                          <wps:cNvSpPr/>
                          <wps:spPr>
                            <a:xfrm>
                              <a:off x="3406664" y="0"/>
                              <a:ext cx="3531818" cy="2786097"/>
                            </a:xfrm>
                            <a:custGeom>
                              <a:avLst/>
                              <a:gdLst>
                                <a:gd name="connsiteX0" fmla="*/ 124301 w 487203"/>
                                <a:gd name="connsiteY0" fmla="*/ 21431 h 384333"/>
                                <a:gd name="connsiteX1" fmla="*/ 21431 w 487203"/>
                                <a:gd name="connsiteY1" fmla="*/ 21431 h 384333"/>
                                <a:gd name="connsiteX2" fmla="*/ 21431 w 487203"/>
                                <a:gd name="connsiteY2" fmla="*/ 124301 h 384333"/>
                                <a:gd name="connsiteX3" fmla="*/ 281464 w 487203"/>
                                <a:gd name="connsiteY3" fmla="*/ 384334 h 384333"/>
                                <a:gd name="connsiteX4" fmla="*/ 487204 w 487203"/>
                                <a:gd name="connsiteY4" fmla="*/ 384334 h 384333"/>
                                <a:gd name="connsiteX5" fmla="*/ 124301 w 487203"/>
                                <a:gd name="connsiteY5" fmla="*/ 21431 h 384333"/>
                                <a:gd name="connsiteX6" fmla="*/ 71914 w 487203"/>
                                <a:gd name="connsiteY6" fmla="*/ 127159 h 384333"/>
                                <a:gd name="connsiteX7" fmla="*/ 16669 w 487203"/>
                                <a:gd name="connsiteY7" fmla="*/ 71914 h 384333"/>
                                <a:gd name="connsiteX8" fmla="*/ 71914 w 487203"/>
                                <a:gd name="connsiteY8" fmla="*/ 16669 h 384333"/>
                                <a:gd name="connsiteX9" fmla="*/ 127159 w 487203"/>
                                <a:gd name="connsiteY9" fmla="*/ 71914 h 384333"/>
                                <a:gd name="connsiteX10" fmla="*/ 71914 w 487203"/>
                                <a:gd name="connsiteY10" fmla="*/ 127159 h 3843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487203" h="384333">
                                  <a:moveTo>
                                    <a:pt x="124301" y="21431"/>
                                  </a:moveTo>
                                  <a:cubicBezTo>
                                    <a:pt x="95726" y="-7144"/>
                                    <a:pt x="50006" y="-7144"/>
                                    <a:pt x="21431" y="21431"/>
                                  </a:cubicBezTo>
                                  <a:cubicBezTo>
                                    <a:pt x="-7144" y="50006"/>
                                    <a:pt x="-7144" y="95726"/>
                                    <a:pt x="21431" y="124301"/>
                                  </a:cubicBezTo>
                                  <a:lnTo>
                                    <a:pt x="281464" y="384334"/>
                                  </a:lnTo>
                                  <a:lnTo>
                                    <a:pt x="487204" y="384334"/>
                                  </a:lnTo>
                                  <a:lnTo>
                                    <a:pt x="124301" y="21431"/>
                                  </a:lnTo>
                                  <a:close/>
                                  <a:moveTo>
                                    <a:pt x="71914" y="127159"/>
                                  </a:moveTo>
                                  <a:cubicBezTo>
                                    <a:pt x="41434" y="127159"/>
                                    <a:pt x="16669" y="102394"/>
                                    <a:pt x="16669" y="71914"/>
                                  </a:cubicBezTo>
                                  <a:cubicBezTo>
                                    <a:pt x="16669" y="41434"/>
                                    <a:pt x="41434" y="16669"/>
                                    <a:pt x="71914" y="16669"/>
                                  </a:cubicBezTo>
                                  <a:cubicBezTo>
                                    <a:pt x="102394" y="16669"/>
                                    <a:pt x="127159" y="41434"/>
                                    <a:pt x="127159" y="71914"/>
                                  </a:cubicBezTo>
                                  <a:cubicBezTo>
                                    <a:pt x="127159" y="102394"/>
                                    <a:pt x="102394" y="127159"/>
                                    <a:pt x="71914" y="127159"/>
                                  </a:cubicBezTo>
                                  <a:close/>
                                </a:path>
                              </a:pathLst>
                            </a:custGeom>
                            <a:solidFill>
                              <a:srgbClr val="3D8E92"/>
                            </a:solidFill>
                            <a:ln w="0" cap="flat">
                              <a:noFill/>
                              <a:prstDash val="solid"/>
                              <a:miter/>
                            </a:ln>
                          </wps:spPr>
                          <wps:bodyPr rtlCol="0" anchor="ctr"/>
                        </wps:wsp>
                        <wps:wsp>
                          <wps:cNvPr id="897613844" name="TextBox 21"/>
                          <wps:cNvSpPr txBox="1"/>
                          <wps:spPr>
                            <a:xfrm>
                              <a:off x="3653983" y="18"/>
                              <a:ext cx="535920" cy="1215584"/>
                            </a:xfrm>
                            <a:prstGeom prst="rect">
                              <a:avLst/>
                            </a:prstGeom>
                            <a:noFill/>
                          </wps:spPr>
                          <wps:txbx>
                            <w:txbxContent>
                              <w:p w14:paraId="314E4F1E"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03</w:t>
                                </w:r>
                              </w:p>
                            </w:txbxContent>
                          </wps:txbx>
                          <wps:bodyPr wrap="square" lIns="0" rIns="0" rtlCol="0" anchor="ctr">
                            <a:noAutofit/>
                          </wps:bodyPr>
                        </wps:wsp>
                        <wps:wsp>
                          <wps:cNvPr id="1992499415" name="Straight Connector 1992499415"/>
                          <wps:cNvCnPr>
                            <a:cxnSpLocks/>
                          </wps:cNvCnPr>
                          <wps:spPr>
                            <a:xfrm>
                              <a:off x="97353" y="522518"/>
                              <a:ext cx="3206931" cy="0"/>
                            </a:xfrm>
                            <a:prstGeom prst="line">
                              <a:avLst/>
                            </a:prstGeom>
                            <a:noFill/>
                            <a:ln w="25400" cap="flat" cmpd="sng" algn="ctr">
                              <a:solidFill>
                                <a:srgbClr val="001F33"/>
                              </a:solidFill>
                              <a:prstDash val="solid"/>
                              <a:miter lim="800000"/>
                            </a:ln>
                            <a:effectLst/>
                          </wps:spPr>
                          <wps:bodyPr/>
                        </wps:wsp>
                        <wps:wsp>
                          <wps:cNvPr id="661712687" name="TextBox 23"/>
                          <wps:cNvSpPr txBox="1"/>
                          <wps:spPr>
                            <a:xfrm>
                              <a:off x="229537" y="32277"/>
                              <a:ext cx="3074733" cy="765964"/>
                            </a:xfrm>
                            <a:prstGeom prst="rect">
                              <a:avLst/>
                            </a:prstGeom>
                            <a:noFill/>
                          </wps:spPr>
                          <wps:txbx>
                            <w:txbxContent>
                              <w:p w14:paraId="7A976BDD"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التنبؤ بالنتائج وتخفيف الأضرار</w:t>
                                </w:r>
                              </w:p>
                            </w:txbxContent>
                          </wps:txbx>
                          <wps:bodyPr wrap="square">
                            <a:noAutofit/>
                          </wps:bodyPr>
                        </wps:wsp>
                      </wpg:grpSp>
                      <wpg:grpSp>
                        <wpg:cNvPr id="326249985" name="Group 326249985"/>
                        <wpg:cNvGrpSpPr/>
                        <wpg:grpSpPr>
                          <a:xfrm>
                            <a:off x="-399978" y="853610"/>
                            <a:ext cx="5584638" cy="1932487"/>
                            <a:chOff x="-399978" y="853610"/>
                            <a:chExt cx="5584638" cy="1932487"/>
                          </a:xfrm>
                        </wpg:grpSpPr>
                        <wps:wsp>
                          <wps:cNvPr id="717440521" name="Freeform 2"/>
                          <wps:cNvSpPr/>
                          <wps:spPr>
                            <a:xfrm>
                              <a:off x="2529753" y="876911"/>
                              <a:ext cx="2654907" cy="1909186"/>
                            </a:xfrm>
                            <a:custGeom>
                              <a:avLst/>
                              <a:gdLst>
                                <a:gd name="connsiteX0" fmla="*/ 124301 w 366236"/>
                                <a:gd name="connsiteY0" fmla="*/ 21431 h 263366"/>
                                <a:gd name="connsiteX1" fmla="*/ 21431 w 366236"/>
                                <a:gd name="connsiteY1" fmla="*/ 21431 h 263366"/>
                                <a:gd name="connsiteX2" fmla="*/ 21431 w 366236"/>
                                <a:gd name="connsiteY2" fmla="*/ 21431 h 263366"/>
                                <a:gd name="connsiteX3" fmla="*/ 21431 w 366236"/>
                                <a:gd name="connsiteY3" fmla="*/ 124301 h 263366"/>
                                <a:gd name="connsiteX4" fmla="*/ 160496 w 366236"/>
                                <a:gd name="connsiteY4" fmla="*/ 263366 h 263366"/>
                                <a:gd name="connsiteX5" fmla="*/ 366236 w 366236"/>
                                <a:gd name="connsiteY5" fmla="*/ 263366 h 263366"/>
                                <a:gd name="connsiteX6" fmla="*/ 124301 w 366236"/>
                                <a:gd name="connsiteY6" fmla="*/ 21431 h 263366"/>
                                <a:gd name="connsiteX7" fmla="*/ 71914 w 366236"/>
                                <a:gd name="connsiteY7" fmla="*/ 127159 h 263366"/>
                                <a:gd name="connsiteX8" fmla="*/ 16669 w 366236"/>
                                <a:gd name="connsiteY8" fmla="*/ 71914 h 263366"/>
                                <a:gd name="connsiteX9" fmla="*/ 71914 w 366236"/>
                                <a:gd name="connsiteY9" fmla="*/ 16669 h 263366"/>
                                <a:gd name="connsiteX10" fmla="*/ 127159 w 366236"/>
                                <a:gd name="connsiteY10" fmla="*/ 71914 h 263366"/>
                                <a:gd name="connsiteX11" fmla="*/ 71914 w 366236"/>
                                <a:gd name="connsiteY11" fmla="*/ 127159 h 2633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66236" h="263366">
                                  <a:moveTo>
                                    <a:pt x="124301" y="21431"/>
                                  </a:moveTo>
                                  <a:cubicBezTo>
                                    <a:pt x="95726" y="-7144"/>
                                    <a:pt x="50006" y="-7144"/>
                                    <a:pt x="21431" y="21431"/>
                                  </a:cubicBezTo>
                                  <a:lnTo>
                                    <a:pt x="21431" y="21431"/>
                                  </a:lnTo>
                                  <a:cubicBezTo>
                                    <a:pt x="-7144" y="50006"/>
                                    <a:pt x="-7144" y="95726"/>
                                    <a:pt x="21431" y="124301"/>
                                  </a:cubicBezTo>
                                  <a:lnTo>
                                    <a:pt x="160496" y="263366"/>
                                  </a:lnTo>
                                  <a:lnTo>
                                    <a:pt x="366236" y="263366"/>
                                  </a:lnTo>
                                  <a:lnTo>
                                    <a:pt x="124301" y="21431"/>
                                  </a:lnTo>
                                  <a:close/>
                                  <a:moveTo>
                                    <a:pt x="71914" y="127159"/>
                                  </a:moveTo>
                                  <a:cubicBezTo>
                                    <a:pt x="41434" y="127159"/>
                                    <a:pt x="16669" y="102394"/>
                                    <a:pt x="16669" y="71914"/>
                                  </a:cubicBezTo>
                                  <a:cubicBezTo>
                                    <a:pt x="16669" y="41434"/>
                                    <a:pt x="41434" y="16669"/>
                                    <a:pt x="71914" y="16669"/>
                                  </a:cubicBezTo>
                                  <a:cubicBezTo>
                                    <a:pt x="102394" y="16669"/>
                                    <a:pt x="127159" y="41434"/>
                                    <a:pt x="127159" y="71914"/>
                                  </a:cubicBezTo>
                                  <a:cubicBezTo>
                                    <a:pt x="127159" y="102394"/>
                                    <a:pt x="102394" y="127159"/>
                                    <a:pt x="71914" y="127159"/>
                                  </a:cubicBezTo>
                                  <a:close/>
                                </a:path>
                              </a:pathLst>
                            </a:custGeom>
                            <a:solidFill>
                              <a:srgbClr val="FFCC5E"/>
                            </a:solidFill>
                            <a:ln w="0" cap="flat">
                              <a:noFill/>
                              <a:prstDash val="solid"/>
                              <a:miter/>
                            </a:ln>
                          </wps:spPr>
                          <wps:bodyPr rtlCol="0" anchor="ctr"/>
                        </wps:wsp>
                        <wps:wsp>
                          <wps:cNvPr id="1702954073" name="TextBox 26"/>
                          <wps:cNvSpPr txBox="1"/>
                          <wps:spPr>
                            <a:xfrm>
                              <a:off x="2772282" y="853610"/>
                              <a:ext cx="535920" cy="1215583"/>
                            </a:xfrm>
                            <a:prstGeom prst="rect">
                              <a:avLst/>
                            </a:prstGeom>
                            <a:noFill/>
                          </wps:spPr>
                          <wps:txbx>
                            <w:txbxContent>
                              <w:p w14:paraId="33A970FC"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02</w:t>
                                </w:r>
                              </w:p>
                            </w:txbxContent>
                          </wps:txbx>
                          <wps:bodyPr wrap="square" lIns="0" rIns="0" rtlCol="0" anchor="ctr">
                            <a:noAutofit/>
                          </wps:bodyPr>
                        </wps:wsp>
                        <wps:wsp>
                          <wps:cNvPr id="1245819775" name="TextBox 27"/>
                          <wps:cNvSpPr txBox="1"/>
                          <wps:spPr>
                            <a:xfrm>
                              <a:off x="-399978" y="873448"/>
                              <a:ext cx="3074733" cy="765964"/>
                            </a:xfrm>
                            <a:prstGeom prst="rect">
                              <a:avLst/>
                            </a:prstGeom>
                            <a:noFill/>
                          </wps:spPr>
                          <wps:txbx>
                            <w:txbxContent>
                              <w:p w14:paraId="36CAC90B"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إدارة الموارد والاستجابة السريعة</w:t>
                                </w:r>
                              </w:p>
                            </w:txbxContent>
                          </wps:txbx>
                          <wps:bodyPr wrap="square">
                            <a:noAutofit/>
                          </wps:bodyPr>
                        </wps:wsp>
                        <wps:wsp>
                          <wps:cNvPr id="1696331061" name="Straight Connector 1696331061"/>
                          <wps:cNvCnPr>
                            <a:cxnSpLocks/>
                          </wps:cNvCnPr>
                          <wps:spPr>
                            <a:xfrm>
                              <a:off x="97353" y="1350326"/>
                              <a:ext cx="2357846" cy="0"/>
                            </a:xfrm>
                            <a:prstGeom prst="line">
                              <a:avLst/>
                            </a:prstGeom>
                            <a:noFill/>
                            <a:ln w="25400" cap="flat" cmpd="sng" algn="ctr">
                              <a:solidFill>
                                <a:srgbClr val="001F33"/>
                              </a:solidFill>
                              <a:prstDash val="solid"/>
                              <a:miter lim="800000"/>
                            </a:ln>
                            <a:effectLst/>
                          </wps:spPr>
                          <wps:bodyPr/>
                        </wps:wsp>
                      </wpg:grpSp>
                      <wpg:grpSp>
                        <wpg:cNvPr id="1679125816" name="Group 1679125816"/>
                        <wpg:cNvGrpSpPr/>
                        <wpg:grpSpPr>
                          <a:xfrm>
                            <a:off x="-728246" y="1723678"/>
                            <a:ext cx="4165980" cy="1215582"/>
                            <a:chOff x="-728246" y="1723678"/>
                            <a:chExt cx="4165980" cy="1215582"/>
                          </a:xfrm>
                        </wpg:grpSpPr>
                        <wps:wsp>
                          <wps:cNvPr id="81387156" name="Freeform 3"/>
                          <wps:cNvSpPr/>
                          <wps:spPr>
                            <a:xfrm>
                              <a:off x="1659743" y="1753829"/>
                              <a:ext cx="1777991" cy="1032268"/>
                            </a:xfrm>
                            <a:custGeom>
                              <a:avLst/>
                              <a:gdLst>
                                <a:gd name="connsiteX0" fmla="*/ 124301 w 245268"/>
                                <a:gd name="connsiteY0" fmla="*/ 21431 h 142398"/>
                                <a:gd name="connsiteX1" fmla="*/ 21431 w 245268"/>
                                <a:gd name="connsiteY1" fmla="*/ 21431 h 142398"/>
                                <a:gd name="connsiteX2" fmla="*/ 21431 w 245268"/>
                                <a:gd name="connsiteY2" fmla="*/ 124301 h 142398"/>
                                <a:gd name="connsiteX3" fmla="*/ 39529 w 245268"/>
                                <a:gd name="connsiteY3" fmla="*/ 142399 h 142398"/>
                                <a:gd name="connsiteX4" fmla="*/ 245269 w 245268"/>
                                <a:gd name="connsiteY4" fmla="*/ 142399 h 142398"/>
                                <a:gd name="connsiteX5" fmla="*/ 124301 w 245268"/>
                                <a:gd name="connsiteY5" fmla="*/ 21431 h 142398"/>
                                <a:gd name="connsiteX6" fmla="*/ 71914 w 245268"/>
                                <a:gd name="connsiteY6" fmla="*/ 126206 h 142398"/>
                                <a:gd name="connsiteX7" fmla="*/ 16669 w 245268"/>
                                <a:gd name="connsiteY7" fmla="*/ 70961 h 142398"/>
                                <a:gd name="connsiteX8" fmla="*/ 71914 w 245268"/>
                                <a:gd name="connsiteY8" fmla="*/ 15716 h 142398"/>
                                <a:gd name="connsiteX9" fmla="*/ 127159 w 245268"/>
                                <a:gd name="connsiteY9" fmla="*/ 70961 h 142398"/>
                                <a:gd name="connsiteX10" fmla="*/ 71914 w 245268"/>
                                <a:gd name="connsiteY10" fmla="*/ 126206 h 1423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5268" h="142398">
                                  <a:moveTo>
                                    <a:pt x="124301" y="21431"/>
                                  </a:moveTo>
                                  <a:cubicBezTo>
                                    <a:pt x="95726" y="-7144"/>
                                    <a:pt x="50006" y="-7144"/>
                                    <a:pt x="21431" y="21431"/>
                                  </a:cubicBezTo>
                                  <a:cubicBezTo>
                                    <a:pt x="-7144" y="50006"/>
                                    <a:pt x="-7144" y="95726"/>
                                    <a:pt x="21431" y="124301"/>
                                  </a:cubicBezTo>
                                  <a:lnTo>
                                    <a:pt x="39529" y="142399"/>
                                  </a:lnTo>
                                  <a:lnTo>
                                    <a:pt x="245269" y="142399"/>
                                  </a:lnTo>
                                  <a:lnTo>
                                    <a:pt x="124301" y="21431"/>
                                  </a:lnTo>
                                  <a:close/>
                                  <a:moveTo>
                                    <a:pt x="71914" y="126206"/>
                                  </a:moveTo>
                                  <a:cubicBezTo>
                                    <a:pt x="41434" y="126206"/>
                                    <a:pt x="16669" y="101441"/>
                                    <a:pt x="16669" y="70961"/>
                                  </a:cubicBezTo>
                                  <a:cubicBezTo>
                                    <a:pt x="16669" y="40481"/>
                                    <a:pt x="41434" y="15716"/>
                                    <a:pt x="71914" y="15716"/>
                                  </a:cubicBezTo>
                                  <a:cubicBezTo>
                                    <a:pt x="102394" y="15716"/>
                                    <a:pt x="127159" y="40481"/>
                                    <a:pt x="127159" y="70961"/>
                                  </a:cubicBezTo>
                                  <a:cubicBezTo>
                                    <a:pt x="127159" y="101441"/>
                                    <a:pt x="102394" y="126206"/>
                                    <a:pt x="71914" y="126206"/>
                                  </a:cubicBezTo>
                                  <a:close/>
                                </a:path>
                              </a:pathLst>
                            </a:custGeom>
                            <a:solidFill>
                              <a:srgbClr val="9FCFD1"/>
                            </a:solidFill>
                            <a:ln w="0" cap="flat">
                              <a:noFill/>
                              <a:prstDash val="solid"/>
                              <a:miter/>
                            </a:ln>
                          </wps:spPr>
                          <wps:bodyPr rtlCol="0" anchor="ctr"/>
                        </wps:wsp>
                        <wps:wsp>
                          <wps:cNvPr id="1574694471" name="TextBox 31"/>
                          <wps:cNvSpPr txBox="1"/>
                          <wps:spPr>
                            <a:xfrm>
                              <a:off x="1916704" y="1723678"/>
                              <a:ext cx="534846" cy="1215582"/>
                            </a:xfrm>
                            <a:prstGeom prst="rect">
                              <a:avLst/>
                            </a:prstGeom>
                            <a:noFill/>
                          </wps:spPr>
                          <wps:txbx>
                            <w:txbxContent>
                              <w:p w14:paraId="48BCB95B"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01</w:t>
                                </w:r>
                              </w:p>
                            </w:txbxContent>
                          </wps:txbx>
                          <wps:bodyPr wrap="square" lIns="0" rIns="0" rtlCol="0" anchor="ctr">
                            <a:noAutofit/>
                          </wps:bodyPr>
                        </wps:wsp>
                        <wps:wsp>
                          <wps:cNvPr id="871282772" name="Straight Connector 871282772"/>
                          <wps:cNvCnPr>
                            <a:cxnSpLocks/>
                          </wps:cNvCnPr>
                          <wps:spPr>
                            <a:xfrm>
                              <a:off x="97354" y="2251663"/>
                              <a:ext cx="1502228" cy="0"/>
                            </a:xfrm>
                            <a:prstGeom prst="line">
                              <a:avLst/>
                            </a:prstGeom>
                            <a:noFill/>
                            <a:ln w="25400" cap="flat" cmpd="sng" algn="ctr">
                              <a:solidFill>
                                <a:srgbClr val="001F33"/>
                              </a:solidFill>
                              <a:prstDash val="solid"/>
                              <a:miter lim="800000"/>
                            </a:ln>
                            <a:effectLst/>
                          </wps:spPr>
                          <wps:bodyPr/>
                        </wps:wsp>
                        <wps:wsp>
                          <wps:cNvPr id="1808138848" name="TextBox 33"/>
                          <wps:cNvSpPr txBox="1"/>
                          <wps:spPr>
                            <a:xfrm>
                              <a:off x="-728246" y="1800694"/>
                              <a:ext cx="2424832" cy="450586"/>
                            </a:xfrm>
                            <a:prstGeom prst="rect">
                              <a:avLst/>
                            </a:prstGeom>
                            <a:noFill/>
                          </wps:spPr>
                          <wps:txbx>
                            <w:txbxContent>
                              <w:p w14:paraId="57AB50BD"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التنبؤ بالكوارث الطبيعية</w:t>
                                </w:r>
                              </w:p>
                            </w:txbxContent>
                          </wps:txbx>
                          <wps:bodyPr wrap="square">
                            <a:noAutofit/>
                          </wps:bodyPr>
                        </wps:wsp>
                      </wpg:grpSp>
                    </wpg:wgp>
                  </a:graphicData>
                </a:graphic>
              </wp:inline>
            </w:drawing>
          </mc:Choice>
          <mc:Fallback>
            <w:pict>
              <v:group w14:anchorId="66BB9ED3" id="Group 34" o:spid="_x0000_s2274" style="width:461.1pt;height:176.75pt;mso-position-horizontal-relative:char;mso-position-vertical-relative:line" coordorigin="-7282" coordsize="76667,29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">
                <v:group id="Group 933087859" o:spid="_x0000_s2275" style="position:absolute;left:973;width:68411;height:27860" coordorigin="973" coordsize="68411,27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">
                  <v:shape id="Freeform 4" o:spid="_x0000_s2276" style="position:absolute;left:34066;width:35318;height:27860;visibility:visible;mso-wrap-style:square;v-text-anchor:middle" coordsize="487203,384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" path="m124301,21431c95726,-7144,50006,-7144,21431,21431v-28575,28575,-28575,74295,,102870l281464,384334r205740,l124301,21431xm71914,127159v-30480,,-55245,-24765,-55245,-55245c16669,41434,41434,16669,71914,16669v30480,,55245,24765,55245,55245c127159,102394,102394,127159,71914,127159xe" fillcolor="#3d8e92" stroked="f" strokeweight="0">
                    <v:stroke joinstyle="miter"/>
                    <v:path arrowok="t" o:connecttype="custom" o:connectlocs="901079,155357;155357,155357;155357,901080;2040381,2786104;3531825,2786104;901079,155357;521317,921798;120836,521317;521317,120836;921797,521317;521317,921798" o:connectangles="0,0,0,0,0,0,0,0,0,0,0"/>
                  </v:shape>
                  <v:shape id="TextBox 21" o:spid="_x0000_s2277" type="#_x0000_t202" style="position:absolute;left:36539;width:5360;height:12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" filled="f" stroked="f">
                    <v:textbox inset="0,,0">
                      <w:txbxContent>
                        <w:p w14:paraId="314E4F1E"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03</w:t>
                          </w:r>
                        </w:p>
                      </w:txbxContent>
                    </v:textbox>
                  </v:shape>
                  <v:line id="Straight Connector 1992499415" o:spid="_x0000_s2278" style="position:absolute;visibility:visible;mso-wrap-style:square" from="973,5225" to="33042,5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" strokecolor="#001f33" strokeweight="2pt">
                    <v:stroke joinstyle="miter"/>
                    <o:lock v:ext="edit" shapetype="f"/>
                  </v:line>
                  <v:shape id="TextBox 23" o:spid="_x0000_s2279" type="#_x0000_t202" style="position:absolute;left:2295;top:322;width:30747;height:7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" filled="f" stroked="f">
                    <v:textbox>
                      <w:txbxContent>
                        <w:p w14:paraId="7A976BDD"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التنبؤ بالنتائج وتخفيف الأضرار</w:t>
                          </w:r>
                        </w:p>
                      </w:txbxContent>
                    </v:textbox>
                  </v:shape>
                </v:group>
                <v:group id="Group 326249985" o:spid="_x0000_s2280" style="position:absolute;left:-3999;top:8536;width:55845;height:19324" coordorigin="-3999,8536" coordsize="55846,19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">
                  <v:shape id="Freeform 2" o:spid="_x0000_s2281" style="position:absolute;left:25297;top:8769;width:26549;height:19091;visibility:visible;mso-wrap-style:square;v-text-anchor:middle" coordsize="366236,263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" path="m124301,21431c95726,-7144,50006,-7144,21431,21431r,c-7144,50006,-7144,95726,21431,124301l160496,263366r205740,l124301,21431xm71914,127159v-30480,,-55245,-24765,-55245,-55245c16669,41434,41434,16669,71914,16669v30480,,55245,24765,55245,55245c127159,102394,102394,127159,71914,127159xe" fillcolor="#ffcc5e" stroked="f" strokeweight="0">
                    <v:stroke joinstyle="miter"/>
                    <v:path arrowok="t" o:connecttype="custom" o:connectlocs="901079,155357;155357,155357;155357,155357;155357,901080;1163463,1909186;2654907,1909186;901079,155357;521317,921798;120836,521317;521317,120836;921797,521317;521317,921798" o:connectangles="0,0,0,0,0,0,0,0,0,0,0,0"/>
                  </v:shape>
                  <v:shape id="TextBox 26" o:spid="_x0000_s2282" type="#_x0000_t202" style="position:absolute;left:27722;top:8536;width:5360;height:12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" filled="f" stroked="f">
                    <v:textbox inset="0,,0">
                      <w:txbxContent>
                        <w:p w14:paraId="33A970FC"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02</w:t>
                          </w:r>
                        </w:p>
                      </w:txbxContent>
                    </v:textbox>
                  </v:shape>
                  <v:shape id="TextBox 27" o:spid="_x0000_s2283" type="#_x0000_t202" style="position:absolute;left:-3999;top:8734;width:30746;height:7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" filled="f" stroked="f">
                    <v:textbox>
                      <w:txbxContent>
                        <w:p w14:paraId="36CAC90B"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إدارة الموارد والاستجابة السريعة</w:t>
                          </w:r>
                        </w:p>
                      </w:txbxContent>
                    </v:textbox>
                  </v:shape>
                  <v:line id="Straight Connector 1696331061" o:spid="_x0000_s2284" style="position:absolute;visibility:visible;mso-wrap-style:square" from="973,13503" to="24551,13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" strokecolor="#001f33" strokeweight="2pt">
                    <v:stroke joinstyle="miter"/>
                    <o:lock v:ext="edit" shapetype="f"/>
                  </v:line>
                </v:group>
                <v:group id="Group 1679125816" o:spid="_x0000_s2285" style="position:absolute;left:-7282;top:17236;width:41659;height:12156" coordorigin="-7282,17236" coordsize="41659,12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">
                  <v:shape id="Freeform 3" o:spid="_x0000_s2286" style="position:absolute;left:16597;top:17538;width:17780;height:10322;visibility:visible;mso-wrap-style:square;v-text-anchor:middle" coordsize="245268,14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" path="m124301,21431c95726,-7144,50006,-7144,21431,21431v-28575,28575,-28575,74295,,102870l39529,142399r205740,l124301,21431xm71914,126206v-30480,,-55245,-24765,-55245,-55245c16669,40481,41434,15716,71914,15716v30480,,55245,24765,55245,55245c127159,101441,102394,126206,71914,126206xe" fillcolor="#9fcfd1" stroked="f" strokeweight="0">
                    <v:stroke joinstyle="miter"/>
                    <v:path arrowok="t" o:connecttype="custom" o:connectlocs="901080,155357;155357,155357;155357,901080;286553,1032275;1777998,1032275;901080,155357;521317,914889;120837,514409;521317,113928;921798,514409;521317,914889" o:connectangles="0,0,0,0,0,0,0,0,0,0,0"/>
                  </v:shape>
                  <v:shape id="TextBox 31" o:spid="_x0000_s2287" type="#_x0000_t202" style="position:absolute;left:19167;top:17236;width:5348;height:12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" filled="f" stroked="f">
                    <v:textbox inset="0,,0">
                      <w:txbxContent>
                        <w:p w14:paraId="48BCB95B" w14:textId="77777777" w:rsidR="00055E0E" w:rsidRDefault="00055E0E" w:rsidP="00055E0E">
                          <w:pPr>
                            <w:bidi w:val="0"/>
                            <w:jc w:val="center"/>
                            <w:textAlignment w:val="baseline"/>
                            <w:rPr>
                              <w:rFonts w:asciiTheme="minorHAnsi" w:hAnsi="Calibri" w:cstheme="minorBidi"/>
                              <w:b/>
                              <w:bCs/>
                              <w:noProof/>
                              <w:color w:val="001F33"/>
                              <w:position w:val="1"/>
                              <w:sz w:val="54"/>
                              <w:szCs w:val="54"/>
                            </w:rPr>
                          </w:pPr>
                          <w:r>
                            <w:rPr>
                              <w:rFonts w:asciiTheme="minorHAnsi" w:hAnsi="Calibri" w:cstheme="minorBidi"/>
                              <w:b/>
                              <w:bCs/>
                              <w:noProof/>
                              <w:color w:val="001F33"/>
                              <w:position w:val="1"/>
                              <w:sz w:val="54"/>
                              <w:szCs w:val="54"/>
                            </w:rPr>
                            <w:t>01</w:t>
                          </w:r>
                        </w:p>
                      </w:txbxContent>
                    </v:textbox>
                  </v:shape>
                  <v:line id="Straight Connector 871282772" o:spid="_x0000_s2288" style="position:absolute;visibility:visible;mso-wrap-style:square" from="973,22516" to="15995,22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" strokecolor="#001f33" strokeweight="2pt">
                    <v:stroke joinstyle="miter"/>
                    <o:lock v:ext="edit" shapetype="f"/>
                  </v:line>
                  <v:shape id="TextBox 33" o:spid="_x0000_s2289" type="#_x0000_t202" style="position:absolute;left:-7282;top:18006;width:24247;height:4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" filled="f" stroked="f">
                    <v:textbox>
                      <w:txbxContent>
                        <w:p w14:paraId="57AB50BD" w14:textId="77777777" w:rsidR="00055E0E" w:rsidRDefault="00055E0E" w:rsidP="00055E0E">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التنبؤ بالكوارث الطبيعية</w:t>
                          </w:r>
                        </w:p>
                      </w:txbxContent>
                    </v:textbox>
                  </v:shape>
                </v:group>
                <w10:anchorlock/>
              </v:group>
            </w:pict>
          </mc:Fallback>
        </mc:AlternateContent>
      </w:r>
    </w:p>
    <w:p w14:paraId="55DB160F" w14:textId="729A3465" w:rsidR="003C7FD7" w:rsidRPr="00F75A80" w:rsidRDefault="003C7FD7" w:rsidP="00377231">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20D8E973" wp14:editId="22869ADE">
                <wp:extent cx="5731510" cy="892088"/>
                <wp:effectExtent l="0" t="0" r="2540" b="22860"/>
                <wp:docPr id="8729868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40451259" name="مجموعة 47"/>
                        <wpg:cNvGrpSpPr/>
                        <wpg:grpSpPr>
                          <a:xfrm>
                            <a:off x="0" y="0"/>
                            <a:ext cx="5731510" cy="895351"/>
                            <a:chOff x="0" y="0"/>
                            <a:chExt cx="5878196" cy="918845"/>
                          </a:xfrm>
                        </wpg:grpSpPr>
                        <wpg:grpSp>
                          <wpg:cNvPr id="2110113236" name="مجموعة 48"/>
                          <wpg:cNvGrpSpPr/>
                          <wpg:grpSpPr>
                            <a:xfrm>
                              <a:off x="0" y="0"/>
                              <a:ext cx="5878196" cy="918845"/>
                              <a:chOff x="0" y="0"/>
                              <a:chExt cx="6240348" cy="919070"/>
                            </a:xfrm>
                          </wpg:grpSpPr>
                          <wpg:grpSp>
                            <wpg:cNvPr id="217063958" name="مجموعة 49"/>
                            <wpg:cNvGrpSpPr/>
                            <wpg:grpSpPr>
                              <a:xfrm>
                                <a:off x="0" y="169208"/>
                                <a:ext cx="5433072" cy="580613"/>
                                <a:chOff x="0" y="169208"/>
                                <a:chExt cx="5433072" cy="580613"/>
                              </a:xfrm>
                            </wpg:grpSpPr>
                            <wps:wsp>
                              <wps:cNvPr id="13141465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37545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43341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6572908" name="مربع نص 41"/>
                          <wps:cNvSpPr txBox="1"/>
                          <wps:spPr>
                            <a:xfrm>
                              <a:off x="204466" y="256739"/>
                              <a:ext cx="4615440" cy="389157"/>
                            </a:xfrm>
                            <a:prstGeom prst="rect">
                              <a:avLst/>
                            </a:prstGeom>
                            <a:noFill/>
                          </wps:spPr>
                          <wps:txbx>
                            <w:txbxContent>
                              <w:p w14:paraId="50EA3269" w14:textId="69476E2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بالكوارث الطبيعية</w:t>
                                </w:r>
                              </w:p>
                            </w:txbxContent>
                          </wps:txbx>
                          <wps:bodyPr wrap="square" rtlCol="1">
                            <a:spAutoFit/>
                          </wps:bodyPr>
                        </wps:wsp>
                      </wpg:grpSp>
                      <pic:pic xmlns:pic="http://schemas.openxmlformats.org/drawingml/2006/picture">
                        <pic:nvPicPr>
                          <pic:cNvPr id="140874008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0D8E973" id="_x0000_s22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x/y8qWBwAA+R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22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">
                  <v:group id="مجموعة 48" o:spid="_x0000_s22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">
                    <v:group id="مجموعة 49" o:spid="_x0000_s22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">
                      <v:shape id="شكل حر 50" o:spid="_x0000_s22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" fillcolor="#a5a5a5 [2092]" stroked="f" strokeweight="1pt">
                        <v:stroke joinstyle="miter"/>
                      </v:roundrect>
                    </v:group>
                    <v:oval id="شكل بيضاوي 52" o:spid="_x0000_s22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" filled="f" strokecolor="#168489" strokeweight="1pt">
                      <v:stroke joinstyle="miter"/>
                    </v:oval>
                  </v:group>
                  <v:shape id="مربع نص 41" o:spid="_x0000_s229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" filled="f" stroked="f">
                    <v:textbox style="mso-fit-shape-to-text:t">
                      <w:txbxContent>
                        <w:p w14:paraId="50EA3269" w14:textId="69476E27"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بالكوارث الطبيعية</w:t>
                          </w:r>
                        </w:p>
                      </w:txbxContent>
                    </v:textbox>
                  </v:shape>
                </v:group>
                <v:shape id="صورة 54" o:spid="_x0000_s22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">
                  <v:imagedata r:id="rId105" o:title=""/>
                </v:shape>
                <w10:anchorlock/>
              </v:group>
            </w:pict>
          </mc:Fallback>
        </mc:AlternateContent>
      </w:r>
    </w:p>
    <w:p w14:paraId="3F4C2943" w14:textId="0B0C60F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بالزلازل بناءً على تحليل النشاط الزلزالي واستخدام بيانات الاستشعار الأرضية.</w:t>
      </w:r>
    </w:p>
    <w:p w14:paraId="67D7D11F" w14:textId="2A8DF0F7"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التنبؤ بالعواصف والأعاصير من خلال تحليل بيانات الأرصاد الجوية وصور الأقمار الصناعية.</w:t>
      </w:r>
    </w:p>
    <w:p w14:paraId="5D7E6DAC" w14:textId="3ED7B573"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458CE4C" wp14:editId="71FE7C8A">
                <wp:extent cx="5731510" cy="892088"/>
                <wp:effectExtent l="0" t="0" r="2540" b="22860"/>
                <wp:docPr id="172812074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1613201" name="مجموعة 47"/>
                        <wpg:cNvGrpSpPr/>
                        <wpg:grpSpPr>
                          <a:xfrm>
                            <a:off x="0" y="0"/>
                            <a:ext cx="5731510" cy="895351"/>
                            <a:chOff x="0" y="0"/>
                            <a:chExt cx="5878196" cy="918845"/>
                          </a:xfrm>
                        </wpg:grpSpPr>
                        <wpg:grpSp>
                          <wpg:cNvPr id="1841436466" name="مجموعة 48"/>
                          <wpg:cNvGrpSpPr/>
                          <wpg:grpSpPr>
                            <a:xfrm>
                              <a:off x="0" y="0"/>
                              <a:ext cx="5878196" cy="918845"/>
                              <a:chOff x="0" y="0"/>
                              <a:chExt cx="6240348" cy="919070"/>
                            </a:xfrm>
                          </wpg:grpSpPr>
                          <wpg:grpSp>
                            <wpg:cNvPr id="1199554137" name="مجموعة 49"/>
                            <wpg:cNvGrpSpPr/>
                            <wpg:grpSpPr>
                              <a:xfrm>
                                <a:off x="0" y="169208"/>
                                <a:ext cx="5433072" cy="580613"/>
                                <a:chOff x="0" y="169208"/>
                                <a:chExt cx="5433072" cy="580613"/>
                              </a:xfrm>
                            </wpg:grpSpPr>
                            <wps:wsp>
                              <wps:cNvPr id="14418136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47002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926006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64171195" name="مربع نص 41"/>
                          <wps:cNvSpPr txBox="1"/>
                          <wps:spPr>
                            <a:xfrm>
                              <a:off x="204466" y="256739"/>
                              <a:ext cx="4615440" cy="389157"/>
                            </a:xfrm>
                            <a:prstGeom prst="rect">
                              <a:avLst/>
                            </a:prstGeom>
                            <a:noFill/>
                          </wps:spPr>
                          <wps:txbx>
                            <w:txbxContent>
                              <w:p w14:paraId="20F001CE" w14:textId="2F9292E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الموارد والاستجابة السريعة</w:t>
                                </w:r>
                              </w:p>
                            </w:txbxContent>
                          </wps:txbx>
                          <wps:bodyPr wrap="square" rtlCol="1">
                            <a:spAutoFit/>
                          </wps:bodyPr>
                        </wps:wsp>
                      </wpg:grpSp>
                      <pic:pic xmlns:pic="http://schemas.openxmlformats.org/drawingml/2006/picture">
                        <pic:nvPicPr>
                          <pic:cNvPr id="1578261805"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58CE4C" id="_x0000_s22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Y8UB3nQcAAPs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23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">
                  <v:group id="مجموعة 48" o:spid="_x0000_s23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">
                    <v:group id="مجموعة 49" o:spid="_x0000_s23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">
                      <v:shape id="شكل حر 50" o:spid="_x0000_s23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" fillcolor="#a5a5a5 [2092]" stroked="f" strokeweight="1pt">
                        <v:stroke joinstyle="miter"/>
                      </v:roundrect>
                    </v:group>
                    <v:oval id="شكل بيضاوي 52" o:spid="_x0000_s23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" filled="f" strokecolor="#168489" strokeweight="1pt">
                      <v:stroke joinstyle="miter"/>
                    </v:oval>
                  </v:group>
                  <v:shape id="مربع نص 41" o:spid="_x0000_s230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" filled="f" stroked="f">
                    <v:textbox style="mso-fit-shape-to-text:t">
                      <w:txbxContent>
                        <w:p w14:paraId="20F001CE" w14:textId="2F9292ED"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الموارد والاستجابة السريعة</w:t>
                          </w:r>
                        </w:p>
                      </w:txbxContent>
                    </v:textbox>
                  </v:shape>
                </v:group>
                <v:shape id="صورة 54" o:spid="_x0000_s23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">
                  <v:imagedata r:id="rId105" o:title=""/>
                </v:shape>
                <w10:anchorlock/>
              </v:group>
            </w:pict>
          </mc:Fallback>
        </mc:AlternateContent>
      </w:r>
    </w:p>
    <w:p w14:paraId="49134EFE" w14:textId="314838B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أنظمة </w:t>
      </w:r>
      <w:hyperlink r:id="rId299" w:history="1">
        <w:r w:rsidR="00FF6F20" w:rsidRPr="006D2F31">
          <w:rPr>
            <w:rStyle w:val="Hyperlink"/>
            <w:rFonts w:ascii="Sakkal Majalla" w:hAnsi="Sakkal Majalla" w:cs="Sakkal Majalla"/>
            <w:sz w:val="32"/>
            <w:szCs w:val="32"/>
            <w:rtl/>
          </w:rPr>
          <w:t>الذكاء الاصطناعي</w:t>
        </w:r>
      </w:hyperlink>
      <w:r w:rsidR="00FF6F20"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لتحليل صور الأقمار الصناعية لتحديد المناطق الأكثر تضررا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من الفيضانات أو الحرائق.</w:t>
      </w:r>
    </w:p>
    <w:p w14:paraId="04CA3C5F" w14:textId="6377A485"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lastRenderedPageBreak/>
        <w:t>تحسين توزيع الإمدادات الطبية والغذائية بناءً على تحليل البيانات حول احتياجات السكان في المناطق المتضررة.</w:t>
      </w:r>
    </w:p>
    <w:p w14:paraId="5CD2E392" w14:textId="46F06047" w:rsidR="003C7FD7"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0EAA5BD6" wp14:editId="72CAEDBA">
                <wp:extent cx="5731510" cy="892088"/>
                <wp:effectExtent l="0" t="0" r="2540" b="22860"/>
                <wp:docPr id="17175874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47183409" name="مجموعة 47"/>
                        <wpg:cNvGrpSpPr/>
                        <wpg:grpSpPr>
                          <a:xfrm>
                            <a:off x="0" y="0"/>
                            <a:ext cx="5731510" cy="895351"/>
                            <a:chOff x="0" y="0"/>
                            <a:chExt cx="5878196" cy="918845"/>
                          </a:xfrm>
                        </wpg:grpSpPr>
                        <wpg:grpSp>
                          <wpg:cNvPr id="156242546" name="مجموعة 48"/>
                          <wpg:cNvGrpSpPr/>
                          <wpg:grpSpPr>
                            <a:xfrm>
                              <a:off x="0" y="0"/>
                              <a:ext cx="5878196" cy="918845"/>
                              <a:chOff x="0" y="0"/>
                              <a:chExt cx="6240348" cy="919070"/>
                            </a:xfrm>
                          </wpg:grpSpPr>
                          <wpg:grpSp>
                            <wpg:cNvPr id="1789278159" name="مجموعة 49"/>
                            <wpg:cNvGrpSpPr/>
                            <wpg:grpSpPr>
                              <a:xfrm>
                                <a:off x="0" y="169208"/>
                                <a:ext cx="5433072" cy="580613"/>
                                <a:chOff x="0" y="169208"/>
                                <a:chExt cx="5433072" cy="580613"/>
                              </a:xfrm>
                            </wpg:grpSpPr>
                            <wps:wsp>
                              <wps:cNvPr id="19996032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27274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52185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5712403" name="مربع نص 41"/>
                          <wps:cNvSpPr txBox="1"/>
                          <wps:spPr>
                            <a:xfrm>
                              <a:off x="204466" y="256739"/>
                              <a:ext cx="4615440" cy="389157"/>
                            </a:xfrm>
                            <a:prstGeom prst="rect">
                              <a:avLst/>
                            </a:prstGeom>
                            <a:noFill/>
                          </wps:spPr>
                          <wps:txbx>
                            <w:txbxContent>
                              <w:p w14:paraId="21714330" w14:textId="7C997512"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بالنتائج وتخفيف الأضرار</w:t>
                                </w:r>
                              </w:p>
                            </w:txbxContent>
                          </wps:txbx>
                          <wps:bodyPr wrap="square" rtlCol="1">
                            <a:spAutoFit/>
                          </wps:bodyPr>
                        </wps:wsp>
                      </wpg:grpSp>
                      <pic:pic xmlns:pic="http://schemas.openxmlformats.org/drawingml/2006/picture">
                        <pic:nvPicPr>
                          <pic:cNvPr id="186142275"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EAA5BD6" id="_x0000_s23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">
                <v:group id="مجموعة 47" o:spid="_x0000_s23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">
                  <v:group id="مجموعة 48" o:spid="_x0000_s23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">
                    <v:group id="مجموعة 49" o:spid="_x0000_s23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">
                      <v:shape id="شكل حر 50" o:spid="_x0000_s23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" fillcolor="#a5a5a5 [2092]" stroked="f" strokeweight="1pt">
                        <v:stroke joinstyle="miter"/>
                      </v:roundrect>
                    </v:group>
                    <v:oval id="شكل بيضاوي 52" o:spid="_x0000_s23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" filled="f" strokecolor="#168489" strokeweight="1pt">
                      <v:stroke joinstyle="miter"/>
                    </v:oval>
                  </v:group>
                  <v:shape id="مربع نص 41" o:spid="_x0000_s231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" filled="f" stroked="f">
                    <v:textbox style="mso-fit-shape-to-text:t">
                      <w:txbxContent>
                        <w:p w14:paraId="21714330" w14:textId="7C997512"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التنبؤ بالنتائج وتخفيف الأضرار</w:t>
                          </w:r>
                        </w:p>
                      </w:txbxContent>
                    </v:textbox>
                  </v:shape>
                </v:group>
                <v:shape id="صورة 54" o:spid="_x0000_s23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">
                  <v:imagedata r:id="rId105" o:title=""/>
                </v:shape>
                <w10:anchorlock/>
              </v:group>
            </w:pict>
          </mc:Fallback>
        </mc:AlternateContent>
      </w:r>
    </w:p>
    <w:p w14:paraId="46D89E1C" w14:textId="49B16B5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البيانات المتعلقة بالخسائر المادية والبشرية بعد الكوارث لتقديم تقديرات دقيقة حول تكلفة إعادة الإعمار.</w:t>
      </w:r>
    </w:p>
    <w:p w14:paraId="7F367A06" w14:textId="7F798CA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نمذجة تأثيرات الكوارث المستقبلية وتقديم توصيات حول تحسين البنية التحتية لتجنب أضرار مماثلة.</w:t>
      </w:r>
    </w:p>
    <w:p w14:paraId="67F440EC" w14:textId="2FCFC611"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0EE3B10" wp14:editId="58E393BC">
                <wp:extent cx="5731510" cy="892088"/>
                <wp:effectExtent l="0" t="0" r="2540" b="22860"/>
                <wp:docPr id="190692398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6910158" name="مجموعة 47"/>
                        <wpg:cNvGrpSpPr/>
                        <wpg:grpSpPr>
                          <a:xfrm>
                            <a:off x="0" y="0"/>
                            <a:ext cx="5731510" cy="895351"/>
                            <a:chOff x="0" y="0"/>
                            <a:chExt cx="5878196" cy="918845"/>
                          </a:xfrm>
                        </wpg:grpSpPr>
                        <wpg:grpSp>
                          <wpg:cNvPr id="499026560" name="مجموعة 48"/>
                          <wpg:cNvGrpSpPr/>
                          <wpg:grpSpPr>
                            <a:xfrm>
                              <a:off x="0" y="0"/>
                              <a:ext cx="5878196" cy="918845"/>
                              <a:chOff x="0" y="0"/>
                              <a:chExt cx="6240348" cy="919070"/>
                            </a:xfrm>
                          </wpg:grpSpPr>
                          <wpg:grpSp>
                            <wpg:cNvPr id="1326442746" name="مجموعة 49"/>
                            <wpg:cNvGrpSpPr/>
                            <wpg:grpSpPr>
                              <a:xfrm>
                                <a:off x="0" y="169208"/>
                                <a:ext cx="5433072" cy="580613"/>
                                <a:chOff x="0" y="169208"/>
                                <a:chExt cx="5433072" cy="580613"/>
                              </a:xfrm>
                            </wpg:grpSpPr>
                            <wps:wsp>
                              <wps:cNvPr id="20951248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9507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81639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4911008" name="مربع نص 41"/>
                          <wps:cNvSpPr txBox="1"/>
                          <wps:spPr>
                            <a:xfrm>
                              <a:off x="204466" y="256739"/>
                              <a:ext cx="4615440" cy="408779"/>
                            </a:xfrm>
                            <a:prstGeom prst="rect">
                              <a:avLst/>
                            </a:prstGeom>
                            <a:noFill/>
                          </wps:spPr>
                          <wps:txbx>
                            <w:txbxContent>
                              <w:p w14:paraId="6E0EE703" w14:textId="6D8BB49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استخدام الطائرات بدون طيار (</w:t>
                                </w:r>
                                <w:r w:rsidRPr="00397A5A">
                                  <w:rPr>
                                    <w:rFonts w:eastAsia="Calibri" w:hAnsi="Adobe Arabic" w:cs="Adobe Arabic"/>
                                    <w:b/>
                                    <w:bCs/>
                                    <w:color w:val="FFFFFF"/>
                                    <w:kern w:val="24"/>
                                    <w:sz w:val="32"/>
                                    <w:szCs w:val="32"/>
                                    <w:lang w:bidi="ar-EG"/>
                                  </w:rPr>
                                  <w:t>Drones</w:t>
                                </w:r>
                                <w:r w:rsidRPr="00397A5A">
                                  <w:rPr>
                                    <w:rFonts w:eastAsia="Calibri" w:hAnsi="Adobe Arabic" w:cs="Adobe Arabic"/>
                                    <w:b/>
                                    <w:bCs/>
                                    <w:color w:val="FFFFFF"/>
                                    <w:kern w:val="24"/>
                                    <w:sz w:val="36"/>
                                    <w:szCs w:val="36"/>
                                    <w:rtl/>
                                    <w:lang w:bidi="ar-EG"/>
                                  </w:rPr>
                                  <w:t>) في الاستجابة للكوارث</w:t>
                                </w:r>
                              </w:p>
                            </w:txbxContent>
                          </wps:txbx>
                          <wps:bodyPr wrap="square" rtlCol="1">
                            <a:spAutoFit/>
                          </wps:bodyPr>
                        </wps:wsp>
                      </wpg:grpSp>
                      <pic:pic xmlns:pic="http://schemas.openxmlformats.org/drawingml/2006/picture">
                        <pic:nvPicPr>
                          <pic:cNvPr id="62621226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EE3B10" id="_x0000_s23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">
                <v:group id="مجموعة 47" o:spid="_x0000_s23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">
                  <v:group id="مجموعة 48" o:spid="_x0000_s23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">
                    <v:group id="مجموعة 49" o:spid="_x0000_s23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">
                      <v:shape id="شكل حر 50" o:spid="_x0000_s23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" fillcolor="#a5a5a5 [2092]" stroked="f" strokeweight="1pt">
                        <v:stroke joinstyle="miter"/>
                      </v:roundrect>
                    </v:group>
                    <v:oval id="شكل بيضاوي 52" o:spid="_x0000_s23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" filled="f" strokecolor="#168489" strokeweight="1pt">
                      <v:stroke joinstyle="miter"/>
                    </v:oval>
                  </v:group>
                  <v:shape id="مربع نص 41" o:spid="_x0000_s2324" type="#_x0000_t202" style="position:absolute;left:2044;top:2567;width:46155;height:4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" filled="f" stroked="f">
                    <v:textbox style="mso-fit-shape-to-text:t">
                      <w:txbxContent>
                        <w:p w14:paraId="6E0EE703" w14:textId="6D8BB493"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استخدام الطائرات بدون طيار (</w:t>
                          </w:r>
                          <w:r w:rsidRPr="00397A5A">
                            <w:rPr>
                              <w:rFonts w:eastAsia="Calibri" w:hAnsi="Adobe Arabic" w:cs="Adobe Arabic"/>
                              <w:b/>
                              <w:bCs/>
                              <w:color w:val="FFFFFF"/>
                              <w:kern w:val="24"/>
                              <w:sz w:val="32"/>
                              <w:szCs w:val="32"/>
                              <w:lang w:bidi="ar-EG"/>
                            </w:rPr>
                            <w:t>Drones</w:t>
                          </w:r>
                          <w:r w:rsidRPr="00397A5A">
                            <w:rPr>
                              <w:rFonts w:eastAsia="Calibri" w:hAnsi="Adobe Arabic" w:cs="Adobe Arabic"/>
                              <w:b/>
                              <w:bCs/>
                              <w:color w:val="FFFFFF"/>
                              <w:kern w:val="24"/>
                              <w:sz w:val="36"/>
                              <w:szCs w:val="36"/>
                              <w:rtl/>
                              <w:lang w:bidi="ar-EG"/>
                            </w:rPr>
                            <w:t>) في الاستجابة للكوارث</w:t>
                          </w:r>
                        </w:p>
                      </w:txbxContent>
                    </v:textbox>
                  </v:shape>
                </v:group>
                <v:shape id="صورة 54" o:spid="_x0000_s23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">
                  <v:imagedata r:id="rId105" o:title=""/>
                </v:shape>
                <w10:anchorlock/>
              </v:group>
            </w:pict>
          </mc:Fallback>
        </mc:AlternateContent>
      </w:r>
    </w:p>
    <w:p w14:paraId="58B13339" w14:textId="0329818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استخدام الطائرات بدون طيار لتفقد المناطق المتضررة من الفيضانات أو الزلازل وتحديد المواقع التي تحتاج إلى تدخل فوري.</w:t>
      </w:r>
    </w:p>
    <w:p w14:paraId="3B09FE55" w14:textId="1C983AF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استخدام الطائرات بدون طيار لإيصال المساعدات الطبية والإمدادات في المناطق المعزولة أو التي يصعب الوصول إليها.</w:t>
      </w:r>
    </w:p>
    <w:p w14:paraId="096ECCD6" w14:textId="7408EB8B" w:rsidR="00377231" w:rsidRDefault="00377231" w:rsidP="001B33CA">
      <w:pPr>
        <w:pageBreakBefore/>
        <w:spacing w:line="360" w:lineRule="auto"/>
        <w:ind w:left="357"/>
        <w:rPr>
          <w:rFonts w:ascii="Adobe Arabic" w:hAnsi="Adobe Arabic" w:cs="Adobe Arabic"/>
          <w:b/>
          <w:bCs/>
          <w:color w:val="C00000"/>
          <w:sz w:val="36"/>
          <w:szCs w:val="36"/>
          <w:rtl/>
        </w:rPr>
      </w:pPr>
      <w:r w:rsidRPr="00055E0E">
        <w:rPr>
          <w:rFonts w:ascii="Adobe Arabic" w:hAnsi="Adobe Arabic" w:cs="Adobe Arabic"/>
          <w:b/>
          <w:bCs/>
          <w:color w:val="C00000"/>
          <w:sz w:val="36"/>
          <w:szCs w:val="36"/>
          <w:rtl/>
        </w:rPr>
        <w:lastRenderedPageBreak/>
        <w:t>تحسين الاستجابة الإنسانية</w:t>
      </w:r>
    </w:p>
    <w:p w14:paraId="305189C6" w14:textId="767336F3" w:rsidR="00055E0E" w:rsidRPr="00055E0E" w:rsidRDefault="00055E0E" w:rsidP="00055E0E">
      <w:pPr>
        <w:spacing w:line="360" w:lineRule="auto"/>
        <w:ind w:left="357"/>
        <w:jc w:val="center"/>
        <w:rPr>
          <w:rFonts w:ascii="Adobe Arabic" w:hAnsi="Adobe Arabic" w:cs="Adobe Arabic"/>
          <w:b/>
          <w:bCs/>
          <w:color w:val="C00000"/>
          <w:sz w:val="36"/>
          <w:szCs w:val="36"/>
          <w:rtl/>
        </w:rPr>
      </w:pPr>
      <w:r w:rsidRPr="00055E0E">
        <w:rPr>
          <w:rFonts w:ascii="Adobe Arabic" w:hAnsi="Adobe Arabic" w:cs="Adobe Arabic"/>
          <w:b/>
          <w:bCs/>
          <w:noProof/>
          <w:color w:val="C00000"/>
          <w:sz w:val="36"/>
          <w:szCs w:val="36"/>
        </w:rPr>
        <mc:AlternateContent>
          <mc:Choice Requires="wpg">
            <w:drawing>
              <wp:inline distT="0" distB="0" distL="0" distR="0" wp14:anchorId="3D10027C" wp14:editId="2D3F826D">
                <wp:extent cx="2456815" cy="2427312"/>
                <wp:effectExtent l="0" t="0" r="635" b="0"/>
                <wp:docPr id="44" name="Group 43">
                  <a:extLst xmlns:a="http://schemas.openxmlformats.org/drawingml/2006/main">
                    <a:ext uri="{FF2B5EF4-FFF2-40B4-BE49-F238E27FC236}">
                      <a16:creationId xmlns:a16="http://schemas.microsoft.com/office/drawing/2014/main" id="{E2D05C58-D08F-5872-06C0-D276E530EC4D}"/>
                    </a:ext>
                  </a:extLst>
                </wp:docPr>
                <wp:cNvGraphicFramePr/>
                <a:graphic xmlns:a="http://schemas.openxmlformats.org/drawingml/2006/main">
                  <a:graphicData uri="http://schemas.microsoft.com/office/word/2010/wordprocessingGroup">
                    <wpg:wgp>
                      <wpg:cNvGrpSpPr/>
                      <wpg:grpSpPr>
                        <a:xfrm>
                          <a:off x="0" y="0"/>
                          <a:ext cx="2456815" cy="2427312"/>
                          <a:chOff x="0" y="0"/>
                          <a:chExt cx="3142636" cy="3160904"/>
                        </a:xfrm>
                      </wpg:grpSpPr>
                      <wpg:grpSp>
                        <wpg:cNvPr id="2002865892" name="Group 2002865892">
                          <a:extLst>
                            <a:ext uri="{FF2B5EF4-FFF2-40B4-BE49-F238E27FC236}">
                              <a16:creationId xmlns:a16="http://schemas.microsoft.com/office/drawing/2014/main" id="{29BF2B1D-1ABB-79AD-86D7-91119AAEE2E1}"/>
                            </a:ext>
                          </a:extLst>
                        </wpg:cNvPr>
                        <wpg:cNvGrpSpPr/>
                        <wpg:grpSpPr>
                          <a:xfrm>
                            <a:off x="1656583" y="60904"/>
                            <a:ext cx="1486053" cy="3100000"/>
                            <a:chOff x="1656583" y="60904"/>
                            <a:chExt cx="1486053" cy="3100000"/>
                          </a:xfrm>
                        </wpg:grpSpPr>
                        <wpg:grpSp>
                          <wpg:cNvPr id="1304198696" name="Group 1304198696">
                            <a:extLst>
                              <a:ext uri="{FF2B5EF4-FFF2-40B4-BE49-F238E27FC236}">
                                <a16:creationId xmlns:a16="http://schemas.microsoft.com/office/drawing/2014/main" id="{D74C2C1D-4377-01D9-F34C-96AEBEE83EEE}"/>
                              </a:ext>
                            </a:extLst>
                          </wpg:cNvPr>
                          <wpg:cNvGrpSpPr/>
                          <wpg:grpSpPr>
                            <a:xfrm>
                              <a:off x="1656583" y="60904"/>
                              <a:ext cx="1486053" cy="3100000"/>
                              <a:chOff x="1656583" y="60904"/>
                              <a:chExt cx="2093421" cy="4367007"/>
                            </a:xfrm>
                          </wpg:grpSpPr>
                          <wps:wsp>
                            <wps:cNvPr id="78823928" name="Shape">
                              <a:extLst>
                                <a:ext uri="{FF2B5EF4-FFF2-40B4-BE49-F238E27FC236}">
                                  <a16:creationId xmlns:a16="http://schemas.microsoft.com/office/drawing/2014/main" id="{F9EFF843-6E06-B405-7AF5-7DC08D1BD4B8}"/>
                                </a:ext>
                              </a:extLst>
                            </wps:cNvPr>
                            <wps:cNvSpPr/>
                            <wps:spPr>
                              <a:xfrm>
                                <a:off x="1656583" y="232496"/>
                                <a:ext cx="2093421" cy="4195415"/>
                              </a:xfrm>
                              <a:custGeom>
                                <a:avLst/>
                                <a:gdLst/>
                                <a:ahLst/>
                                <a:cxnLst>
                                  <a:cxn ang="0">
                                    <a:pos x="wd2" y="hd2"/>
                                  </a:cxn>
                                  <a:cxn ang="5400000">
                                    <a:pos x="wd2" y="hd2"/>
                                  </a:cxn>
                                  <a:cxn ang="10800000">
                                    <a:pos x="wd2" y="hd2"/>
                                  </a:cxn>
                                  <a:cxn ang="16200000">
                                    <a:pos x="wd2" y="hd2"/>
                                  </a:cxn>
                                </a:cxnLst>
                                <a:rect l="0" t="0" r="r" b="b"/>
                                <a:pathLst>
                                  <a:path w="21600" h="21600" extrusionOk="0">
                                    <a:moveTo>
                                      <a:pt x="21600" y="5389"/>
                                    </a:moveTo>
                                    <a:cubicBezTo>
                                      <a:pt x="21600" y="2407"/>
                                      <a:pt x="16775" y="0"/>
                                      <a:pt x="10800" y="0"/>
                                    </a:cubicBezTo>
                                    <a:cubicBezTo>
                                      <a:pt x="4825" y="0"/>
                                      <a:pt x="0" y="2407"/>
                                      <a:pt x="0" y="5389"/>
                                    </a:cubicBezTo>
                                    <a:lnTo>
                                      <a:pt x="0" y="16211"/>
                                    </a:lnTo>
                                    <a:cubicBezTo>
                                      <a:pt x="0" y="19193"/>
                                      <a:pt x="4825" y="21600"/>
                                      <a:pt x="10800" y="21600"/>
                                    </a:cubicBezTo>
                                    <a:cubicBezTo>
                                      <a:pt x="16775" y="21600"/>
                                      <a:pt x="21600" y="19193"/>
                                      <a:pt x="21600" y="16211"/>
                                    </a:cubicBezTo>
                                    <a:lnTo>
                                      <a:pt x="21600" y="5389"/>
                                    </a:lnTo>
                                    <a:close/>
                                  </a:path>
                                </a:pathLst>
                              </a:custGeom>
                              <a:solidFill>
                                <a:srgbClr val="FFCC5E"/>
                              </a:solidFill>
                              <a:ln w="12700">
                                <a:miter lim="400000"/>
                              </a:ln>
                            </wps:spPr>
                            <wps:bodyPr lIns="38100" tIns="38100" rIns="38100" bIns="38100" anchor="ctr"/>
                          </wps:wsp>
                          <wps:wsp>
                            <wps:cNvPr id="511504457" name="Shape">
                              <a:extLst>
                                <a:ext uri="{FF2B5EF4-FFF2-40B4-BE49-F238E27FC236}">
                                  <a16:creationId xmlns:a16="http://schemas.microsoft.com/office/drawing/2014/main" id="{259A8E07-4E1D-8A5E-0911-CBE522044C02}"/>
                                </a:ext>
                              </a:extLst>
                            </wps:cNvPr>
                            <wps:cNvSpPr/>
                            <wps:spPr>
                              <a:xfrm>
                                <a:off x="1896811" y="60904"/>
                                <a:ext cx="1612965" cy="1960434"/>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26" y="0"/>
                                      <a:pt x="0" y="3970"/>
                                      <a:pt x="0" y="8886"/>
                                    </a:cubicBezTo>
                                    <a:lnTo>
                                      <a:pt x="0" y="12714"/>
                                    </a:lnTo>
                                    <a:cubicBezTo>
                                      <a:pt x="0" y="17630"/>
                                      <a:pt x="4826" y="21600"/>
                                      <a:pt x="10800" y="21600"/>
                                    </a:cubicBezTo>
                                    <a:cubicBezTo>
                                      <a:pt x="16774" y="21600"/>
                                      <a:pt x="21600" y="17630"/>
                                      <a:pt x="21600" y="12714"/>
                                    </a:cubicBezTo>
                                    <a:lnTo>
                                      <a:pt x="21600" y="8886"/>
                                    </a:lnTo>
                                    <a:cubicBezTo>
                                      <a:pt x="21600" y="3970"/>
                                      <a:pt x="16774" y="0"/>
                                      <a:pt x="10800" y="0"/>
                                    </a:cubicBezTo>
                                    <a:close/>
                                  </a:path>
                                </a:pathLst>
                              </a:custGeom>
                              <a:solidFill>
                                <a:schemeClr val="bg1">
                                  <a:lumMod val="85000"/>
                                </a:schemeClr>
                              </a:solidFill>
                              <a:ln w="12700">
                                <a:miter lim="400000"/>
                              </a:ln>
                            </wps:spPr>
                            <wps:bodyPr lIns="38100" tIns="38100" rIns="38100" bIns="38100" anchor="ctr"/>
                          </wps:wsp>
                          <wps:wsp>
                            <wps:cNvPr id="1302100718" name="Circle">
                              <a:extLst>
                                <a:ext uri="{FF2B5EF4-FFF2-40B4-BE49-F238E27FC236}">
                                  <a16:creationId xmlns:a16="http://schemas.microsoft.com/office/drawing/2014/main" id="{85303F98-F1FE-38EA-DECB-DE7E4985FCD1}"/>
                                </a:ext>
                              </a:extLst>
                            </wps:cNvPr>
                            <wps:cNvSpPr/>
                            <wps:spPr>
                              <a:xfrm>
                                <a:off x="1896813" y="60904"/>
                                <a:ext cx="1612961" cy="1612961"/>
                              </a:xfrm>
                              <a:prstGeom prst="ellipse">
                                <a:avLst/>
                              </a:prstGeom>
                              <a:solidFill>
                                <a:schemeClr val="bg1"/>
                              </a:solidFill>
                              <a:ln w="12700">
                                <a:miter lim="400000"/>
                              </a:ln>
                            </wps:spPr>
                            <wps:bodyPr lIns="38100" tIns="38100" rIns="38100" bIns="38100" anchor="ctr"/>
                          </wps:wsp>
                          <wps:wsp>
                            <wps:cNvPr id="152400379" name="TextBox 48">
                              <a:extLst>
                                <a:ext uri="{FF2B5EF4-FFF2-40B4-BE49-F238E27FC236}">
                                  <a16:creationId xmlns:a16="http://schemas.microsoft.com/office/drawing/2014/main" id="{832C2AF2-5844-382B-BE17-09D3697249D6}"/>
                                </a:ext>
                              </a:extLst>
                            </wps:cNvPr>
                            <wps:cNvSpPr txBox="1"/>
                            <wps:spPr>
                              <a:xfrm>
                                <a:off x="2145206" y="526558"/>
                                <a:ext cx="1156906" cy="1115742"/>
                              </a:xfrm>
                              <a:prstGeom prst="rect">
                                <a:avLst/>
                              </a:prstGeom>
                              <a:noFill/>
                            </wps:spPr>
                            <wps:txbx>
                              <w:txbxContent>
                                <w:p w14:paraId="5370910C" w14:textId="77777777" w:rsidR="00055E0E" w:rsidRPr="00055E0E" w:rsidRDefault="00055E0E" w:rsidP="00055E0E">
                                  <w:pPr>
                                    <w:bidi w:val="0"/>
                                    <w:jc w:val="center"/>
                                    <w:rPr>
                                      <w:rFonts w:asciiTheme="minorHAnsi" w:hAnsi="Calibri" w:cstheme="minorBidi"/>
                                      <w:b/>
                                      <w:bCs/>
                                      <w:kern w:val="24"/>
                                      <w:sz w:val="48"/>
                                      <w:szCs w:val="48"/>
                                    </w:rPr>
                                  </w:pPr>
                                  <w:r w:rsidRPr="00055E0E">
                                    <w:rPr>
                                      <w:rFonts w:asciiTheme="minorHAnsi" w:hAnsi="Calibri" w:cstheme="minorBidi"/>
                                      <w:b/>
                                      <w:bCs/>
                                      <w:kern w:val="24"/>
                                      <w:sz w:val="48"/>
                                      <w:szCs w:val="48"/>
                                    </w:rPr>
                                    <w:t>01</w:t>
                                  </w:r>
                                </w:p>
                              </w:txbxContent>
                            </wps:txbx>
                            <wps:bodyPr wrap="square" rtlCol="0" anchor="ctr">
                              <a:noAutofit/>
                            </wps:bodyPr>
                          </wps:wsp>
                        </wpg:grpSp>
                        <wps:wsp>
                          <wps:cNvPr id="1814901768" name="TextBox 31">
                            <a:extLst>
                              <a:ext uri="{FF2B5EF4-FFF2-40B4-BE49-F238E27FC236}">
                                <a16:creationId xmlns:a16="http://schemas.microsoft.com/office/drawing/2014/main" id="{0C6C70FA-4B91-F99A-A75F-8466D47D4F06}"/>
                              </a:ext>
                            </a:extLst>
                          </wps:cNvPr>
                          <wps:cNvSpPr txBox="1"/>
                          <wps:spPr>
                            <a:xfrm>
                              <a:off x="1656583" y="1675229"/>
                              <a:ext cx="1486053" cy="1221408"/>
                            </a:xfrm>
                            <a:prstGeom prst="rect">
                              <a:avLst/>
                            </a:prstGeom>
                            <a:noFill/>
                          </wps:spPr>
                          <wps:txbx>
                            <w:txbxContent>
                              <w:p w14:paraId="2079603D" w14:textId="77777777" w:rsidR="00055E0E" w:rsidRPr="00055E0E" w:rsidRDefault="00055E0E" w:rsidP="00055E0E">
                                <w:pPr>
                                  <w:jc w:val="center"/>
                                  <w:rPr>
                                    <w:rFonts w:eastAsia="Calibri" w:hAnsi="Adobe Arabic" w:cs="Adobe Arabic"/>
                                    <w:b/>
                                    <w:bCs/>
                                    <w:kern w:val="24"/>
                                    <w:sz w:val="32"/>
                                    <w:szCs w:val="32"/>
                                    <w:lang w:bidi="ar-EG"/>
                                  </w:rPr>
                                </w:pPr>
                                <w:r w:rsidRPr="00055E0E">
                                  <w:rPr>
                                    <w:rFonts w:eastAsia="Calibri" w:hAnsi="Adobe Arabic" w:cs="Adobe Arabic"/>
                                    <w:b/>
                                    <w:bCs/>
                                    <w:kern w:val="24"/>
                                    <w:sz w:val="32"/>
                                    <w:szCs w:val="32"/>
                                    <w:rtl/>
                                    <w:lang w:bidi="ar-EG"/>
                                  </w:rPr>
                                  <w:t>تحليل البيانات الديموغرافية وتقديم المساعدات</w:t>
                                </w:r>
                              </w:p>
                            </w:txbxContent>
                          </wps:txbx>
                          <wps:bodyPr wrap="square">
                            <a:noAutofit/>
                          </wps:bodyPr>
                        </wps:wsp>
                      </wpg:grpSp>
                      <wpg:grpSp>
                        <wpg:cNvPr id="1449522794" name="Group 1449522794">
                          <a:extLst>
                            <a:ext uri="{FF2B5EF4-FFF2-40B4-BE49-F238E27FC236}">
                              <a16:creationId xmlns:a16="http://schemas.microsoft.com/office/drawing/2014/main" id="{197D1D83-53F4-5164-D1ED-D55A04C10DA6}"/>
                            </a:ext>
                          </a:extLst>
                        </wpg:cNvPr>
                        <wpg:cNvGrpSpPr/>
                        <wpg:grpSpPr>
                          <a:xfrm>
                            <a:off x="0" y="0"/>
                            <a:ext cx="1486053" cy="3100000"/>
                            <a:chOff x="0" y="0"/>
                            <a:chExt cx="1486053" cy="3100000"/>
                          </a:xfrm>
                        </wpg:grpSpPr>
                        <wpg:grpSp>
                          <wpg:cNvPr id="1149489272" name="Group 1149489272">
                            <a:extLst>
                              <a:ext uri="{FF2B5EF4-FFF2-40B4-BE49-F238E27FC236}">
                                <a16:creationId xmlns:a16="http://schemas.microsoft.com/office/drawing/2014/main" id="{8F2BC57A-BA98-3373-2FCD-559482725E64}"/>
                              </a:ext>
                            </a:extLst>
                          </wpg:cNvPr>
                          <wpg:cNvGrpSpPr/>
                          <wpg:grpSpPr>
                            <a:xfrm>
                              <a:off x="0" y="0"/>
                              <a:ext cx="1486053" cy="3100000"/>
                              <a:chOff x="0" y="0"/>
                              <a:chExt cx="2093421" cy="4367008"/>
                            </a:xfrm>
                          </wpg:grpSpPr>
                          <wps:wsp>
                            <wps:cNvPr id="720085664" name="Shape">
                              <a:extLst>
                                <a:ext uri="{FF2B5EF4-FFF2-40B4-BE49-F238E27FC236}">
                                  <a16:creationId xmlns:a16="http://schemas.microsoft.com/office/drawing/2014/main" id="{222C8D4B-BA55-2F0B-1971-8D58F2705D45}"/>
                                </a:ext>
                              </a:extLst>
                            </wps:cNvPr>
                            <wps:cNvSpPr/>
                            <wps:spPr>
                              <a:xfrm>
                                <a:off x="0" y="171593"/>
                                <a:ext cx="2093421" cy="4195415"/>
                              </a:xfrm>
                              <a:custGeom>
                                <a:avLst/>
                                <a:gdLst/>
                                <a:ahLst/>
                                <a:cxnLst>
                                  <a:cxn ang="0">
                                    <a:pos x="wd2" y="hd2"/>
                                  </a:cxn>
                                  <a:cxn ang="5400000">
                                    <a:pos x="wd2" y="hd2"/>
                                  </a:cxn>
                                  <a:cxn ang="10800000">
                                    <a:pos x="wd2" y="hd2"/>
                                  </a:cxn>
                                  <a:cxn ang="16200000">
                                    <a:pos x="wd2" y="hd2"/>
                                  </a:cxn>
                                </a:cxnLst>
                                <a:rect l="0" t="0" r="r" b="b"/>
                                <a:pathLst>
                                  <a:path w="21600" h="21600" extrusionOk="0">
                                    <a:moveTo>
                                      <a:pt x="21600" y="5389"/>
                                    </a:moveTo>
                                    <a:cubicBezTo>
                                      <a:pt x="21600" y="2407"/>
                                      <a:pt x="16775" y="0"/>
                                      <a:pt x="10800" y="0"/>
                                    </a:cubicBezTo>
                                    <a:cubicBezTo>
                                      <a:pt x="4825" y="0"/>
                                      <a:pt x="0" y="2407"/>
                                      <a:pt x="0" y="5389"/>
                                    </a:cubicBezTo>
                                    <a:lnTo>
                                      <a:pt x="0" y="16211"/>
                                    </a:lnTo>
                                    <a:cubicBezTo>
                                      <a:pt x="0" y="19193"/>
                                      <a:pt x="4825" y="21600"/>
                                      <a:pt x="10800" y="21600"/>
                                    </a:cubicBezTo>
                                    <a:cubicBezTo>
                                      <a:pt x="16775" y="21600"/>
                                      <a:pt x="21600" y="19193"/>
                                      <a:pt x="21600" y="16211"/>
                                    </a:cubicBezTo>
                                    <a:lnTo>
                                      <a:pt x="21600" y="5389"/>
                                    </a:lnTo>
                                    <a:close/>
                                  </a:path>
                                </a:pathLst>
                              </a:custGeom>
                              <a:solidFill>
                                <a:srgbClr val="3D8E92"/>
                              </a:solidFill>
                              <a:ln w="12700">
                                <a:miter lim="400000"/>
                              </a:ln>
                            </wps:spPr>
                            <wps:bodyPr lIns="38100" tIns="38100" rIns="38100" bIns="38100" anchor="ctr"/>
                          </wps:wsp>
                          <wps:wsp>
                            <wps:cNvPr id="2098657114" name="Shape">
                              <a:extLst>
                                <a:ext uri="{FF2B5EF4-FFF2-40B4-BE49-F238E27FC236}">
                                  <a16:creationId xmlns:a16="http://schemas.microsoft.com/office/drawing/2014/main" id="{B5D3343E-8599-E4BA-EF49-AD2891ED6A2C}"/>
                                </a:ext>
                              </a:extLst>
                            </wps:cNvPr>
                            <wps:cNvSpPr/>
                            <wps:spPr>
                              <a:xfrm>
                                <a:off x="240228" y="0"/>
                                <a:ext cx="1612965" cy="1960434"/>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26" y="0"/>
                                      <a:pt x="0" y="3970"/>
                                      <a:pt x="0" y="8886"/>
                                    </a:cubicBezTo>
                                    <a:lnTo>
                                      <a:pt x="0" y="12714"/>
                                    </a:lnTo>
                                    <a:cubicBezTo>
                                      <a:pt x="0" y="17630"/>
                                      <a:pt x="4826" y="21600"/>
                                      <a:pt x="10800" y="21600"/>
                                    </a:cubicBezTo>
                                    <a:cubicBezTo>
                                      <a:pt x="16774" y="21600"/>
                                      <a:pt x="21600" y="17630"/>
                                      <a:pt x="21600" y="12714"/>
                                    </a:cubicBezTo>
                                    <a:lnTo>
                                      <a:pt x="21600" y="8886"/>
                                    </a:lnTo>
                                    <a:cubicBezTo>
                                      <a:pt x="21600" y="3970"/>
                                      <a:pt x="16774" y="0"/>
                                      <a:pt x="10800" y="0"/>
                                    </a:cubicBezTo>
                                    <a:close/>
                                  </a:path>
                                </a:pathLst>
                              </a:custGeom>
                              <a:solidFill>
                                <a:schemeClr val="bg1">
                                  <a:lumMod val="85000"/>
                                </a:schemeClr>
                              </a:solidFill>
                              <a:ln w="12700">
                                <a:miter lim="400000"/>
                              </a:ln>
                            </wps:spPr>
                            <wps:bodyPr lIns="38100" tIns="38100" rIns="38100" bIns="38100" anchor="ctr"/>
                          </wps:wsp>
                          <wps:wsp>
                            <wps:cNvPr id="343739169" name="Circle">
                              <a:extLst>
                                <a:ext uri="{FF2B5EF4-FFF2-40B4-BE49-F238E27FC236}">
                                  <a16:creationId xmlns:a16="http://schemas.microsoft.com/office/drawing/2014/main" id="{E022F997-32DA-82C6-5130-B90F30BB1DF6}"/>
                                </a:ext>
                              </a:extLst>
                            </wps:cNvPr>
                            <wps:cNvSpPr/>
                            <wps:spPr>
                              <a:xfrm>
                                <a:off x="240230" y="0"/>
                                <a:ext cx="1612961" cy="1612961"/>
                              </a:xfrm>
                              <a:prstGeom prst="ellipse">
                                <a:avLst/>
                              </a:prstGeom>
                              <a:solidFill>
                                <a:schemeClr val="bg1"/>
                              </a:solidFill>
                              <a:ln w="12700">
                                <a:miter lim="400000"/>
                              </a:ln>
                            </wps:spPr>
                            <wps:bodyPr lIns="38100" tIns="38100" rIns="38100" bIns="38100" anchor="ctr"/>
                          </wps:wsp>
                          <wps:wsp>
                            <wps:cNvPr id="2030088488" name="TextBox 47">
                              <a:extLst>
                                <a:ext uri="{FF2B5EF4-FFF2-40B4-BE49-F238E27FC236}">
                                  <a16:creationId xmlns:a16="http://schemas.microsoft.com/office/drawing/2014/main" id="{377FD138-0FBC-96B2-D446-83770172842A}"/>
                                </a:ext>
                              </a:extLst>
                            </wps:cNvPr>
                            <wps:cNvSpPr txBox="1"/>
                            <wps:spPr>
                              <a:xfrm>
                                <a:off x="391546" y="551459"/>
                                <a:ext cx="1326165" cy="981373"/>
                              </a:xfrm>
                              <a:prstGeom prst="rect">
                                <a:avLst/>
                              </a:prstGeom>
                              <a:noFill/>
                            </wps:spPr>
                            <wps:txbx>
                              <w:txbxContent>
                                <w:p w14:paraId="6B6DC6B2" w14:textId="77777777" w:rsidR="00055E0E" w:rsidRDefault="00055E0E" w:rsidP="00055E0E">
                                  <w:pPr>
                                    <w:bidi w:val="0"/>
                                    <w:jc w:val="center"/>
                                    <w:rPr>
                                      <w:rFonts w:asciiTheme="minorHAnsi" w:hAnsi="Calibri" w:cstheme="minorBidi"/>
                                      <w:b/>
                                      <w:bCs/>
                                      <w:kern w:val="24"/>
                                      <w:sz w:val="48"/>
                                      <w:szCs w:val="48"/>
                                    </w:rPr>
                                  </w:pPr>
                                  <w:r>
                                    <w:rPr>
                                      <w:rFonts w:asciiTheme="minorHAnsi" w:hAnsi="Calibri" w:cstheme="minorBidi"/>
                                      <w:b/>
                                      <w:bCs/>
                                      <w:kern w:val="24"/>
                                      <w:sz w:val="48"/>
                                      <w:szCs w:val="48"/>
                                    </w:rPr>
                                    <w:t>02</w:t>
                                  </w:r>
                                </w:p>
                              </w:txbxContent>
                            </wps:txbx>
                            <wps:bodyPr wrap="square" rtlCol="0" anchor="ctr">
                              <a:noAutofit/>
                            </wps:bodyPr>
                          </wps:wsp>
                        </wpg:grpSp>
                        <wps:wsp>
                          <wps:cNvPr id="333454240" name="TextBox 38">
                            <a:extLst>
                              <a:ext uri="{FF2B5EF4-FFF2-40B4-BE49-F238E27FC236}">
                                <a16:creationId xmlns:a16="http://schemas.microsoft.com/office/drawing/2014/main" id="{7A8A191D-832B-7C4B-AF9D-F29AECB8D4F3}"/>
                              </a:ext>
                            </a:extLst>
                          </wps:cNvPr>
                          <wps:cNvSpPr txBox="1"/>
                          <wps:spPr>
                            <a:xfrm>
                              <a:off x="60739" y="1675566"/>
                              <a:ext cx="1364274" cy="1221478"/>
                            </a:xfrm>
                            <a:prstGeom prst="rect">
                              <a:avLst/>
                            </a:prstGeom>
                            <a:noFill/>
                          </wps:spPr>
                          <wps:txbx>
                            <w:txbxContent>
                              <w:p w14:paraId="6D6C7FE4" w14:textId="77777777" w:rsidR="00055E0E" w:rsidRPr="001B33CA" w:rsidRDefault="00055E0E" w:rsidP="00055E0E">
                                <w:pPr>
                                  <w:bidi w:val="0"/>
                                  <w:jc w:val="center"/>
                                  <w:rPr>
                                    <w:rFonts w:eastAsia="Calibri" w:hAnsi="Adobe Arabic" w:cs="Adobe Arabic"/>
                                    <w:b/>
                                    <w:bCs/>
                                    <w:color w:val="FFFFFF" w:themeColor="background1"/>
                                    <w:kern w:val="24"/>
                                    <w:szCs w:val="28"/>
                                    <w:lang w:bidi="ar-EG"/>
                                  </w:rPr>
                                </w:pPr>
                                <w:r w:rsidRPr="001B33CA">
                                  <w:rPr>
                                    <w:rFonts w:eastAsia="Calibri" w:hAnsi="Adobe Arabic" w:cs="Adobe Arabic"/>
                                    <w:b/>
                                    <w:bCs/>
                                    <w:color w:val="FFFFFF" w:themeColor="background1"/>
                                    <w:kern w:val="24"/>
                                    <w:szCs w:val="28"/>
                                    <w:rtl/>
                                    <w:lang w:bidi="ar-EG"/>
                                  </w:rPr>
                                  <w:t>تحسين التنسيق بين الجهات الفاعلة</w:t>
                                </w:r>
                              </w:p>
                            </w:txbxContent>
                          </wps:txbx>
                          <wps:bodyPr wrap="square">
                            <a:noAutofit/>
                          </wps:bodyPr>
                        </wps:wsp>
                      </wpg:grpSp>
                    </wpg:wgp>
                  </a:graphicData>
                </a:graphic>
              </wp:inline>
            </w:drawing>
          </mc:Choice>
          <mc:Fallback>
            <w:pict>
              <v:group w14:anchorId="3D10027C" id="Group 43" o:spid="_x0000_s2326" style="width:193.45pt;height:191.15pt;mso-position-horizontal-relative:char;mso-position-vertical-relative:line" coordsize="31426,31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">
                <v:group id="Group 2002865892" o:spid="_x0000_s2327" style="position:absolute;left:16565;top:609;width:14861;height:31000" coordorigin="16565,609" coordsize="14860,3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">
                  <v:group id="Group 1304198696" o:spid="_x0000_s2328" style="position:absolute;left:16565;top:609;width:14861;height:31000" coordorigin="16565,609" coordsize="20934,4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">
                    <v:shape id="Shape" o:spid="_x0000_s2329" style="position:absolute;left:16565;top:2324;width:20935;height:4195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" path="m21600,5389c21600,2407,16775,,10800,,4825,,,2407,,5389l,16211v,2982,4825,5389,10800,5389c16775,21600,21600,19193,21600,16211r,-10822xe" fillcolor="#ffcc5e" stroked="f" strokeweight="1pt">
                      <v:stroke miterlimit="4" joinstyle="miter"/>
                      <v:path arrowok="t" o:extrusionok="f" o:connecttype="custom" o:connectlocs="1046711,2097708;1046711,2097708;1046711,2097708;1046711,2097708" o:connectangles="0,90,180,270"/>
                    </v:shape>
                    <v:shape id="Shape" o:spid="_x0000_s2330" style="position:absolute;left:18968;top:609;width:16129;height:1960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" path="m10800,c4826,,,3970,,8886r,3828c,17630,4826,21600,10800,21600v5974,,10800,-3970,10800,-8886l21600,8886c21600,3970,16774,,10800,xe" fillcolor="#d8d8d8 [2732]" stroked="f" strokeweight="1pt">
                      <v:stroke miterlimit="4" joinstyle="miter"/>
                      <v:path arrowok="t" o:extrusionok="f" o:connecttype="custom" o:connectlocs="806483,980217;806483,980217;806483,980217;806483,980217" o:connectangles="0,90,180,270"/>
                    </v:shape>
                    <v:oval id="Circle" o:spid="_x0000_s2331" style="position:absolute;left:18968;top:609;width:16129;height:16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" fillcolor="white [3212]" stroked="f" strokeweight="1pt">
                      <v:stroke miterlimit="4" joinstyle="miter"/>
                      <v:textbox inset="3pt,3pt,3pt,3pt"/>
                    </v:oval>
                    <v:shape id="TextBox 48" o:spid="_x0000_s2332" type="#_x0000_t202" style="position:absolute;left:21452;top:5265;width:11569;height:11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" filled="f" stroked="f">
                      <v:textbox>
                        <w:txbxContent>
                          <w:p w14:paraId="5370910C" w14:textId="77777777" w:rsidR="00055E0E" w:rsidRPr="00055E0E" w:rsidRDefault="00055E0E" w:rsidP="00055E0E">
                            <w:pPr>
                              <w:bidi w:val="0"/>
                              <w:jc w:val="center"/>
                              <w:rPr>
                                <w:rFonts w:asciiTheme="minorHAnsi" w:hAnsi="Calibri" w:cstheme="minorBidi"/>
                                <w:b/>
                                <w:bCs/>
                                <w:kern w:val="24"/>
                                <w:sz w:val="48"/>
                                <w:szCs w:val="48"/>
                              </w:rPr>
                            </w:pPr>
                            <w:r w:rsidRPr="00055E0E">
                              <w:rPr>
                                <w:rFonts w:asciiTheme="minorHAnsi" w:hAnsi="Calibri" w:cstheme="minorBidi"/>
                                <w:b/>
                                <w:bCs/>
                                <w:kern w:val="24"/>
                                <w:sz w:val="48"/>
                                <w:szCs w:val="48"/>
                              </w:rPr>
                              <w:t>01</w:t>
                            </w:r>
                          </w:p>
                        </w:txbxContent>
                      </v:textbox>
                    </v:shape>
                  </v:group>
                  <v:shape id="TextBox 31" o:spid="_x0000_s2333" type="#_x0000_t202" style="position:absolute;left:16565;top:16752;width:14861;height:12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" filled="f" stroked="f">
                    <v:textbox>
                      <w:txbxContent>
                        <w:p w14:paraId="2079603D" w14:textId="77777777" w:rsidR="00055E0E" w:rsidRPr="00055E0E" w:rsidRDefault="00055E0E" w:rsidP="00055E0E">
                          <w:pPr>
                            <w:jc w:val="center"/>
                            <w:rPr>
                              <w:rFonts w:eastAsia="Calibri" w:hAnsi="Adobe Arabic" w:cs="Adobe Arabic"/>
                              <w:b/>
                              <w:bCs/>
                              <w:kern w:val="24"/>
                              <w:sz w:val="32"/>
                              <w:szCs w:val="32"/>
                              <w:lang w:bidi="ar-EG"/>
                            </w:rPr>
                          </w:pPr>
                          <w:r w:rsidRPr="00055E0E">
                            <w:rPr>
                              <w:rFonts w:eastAsia="Calibri" w:hAnsi="Adobe Arabic" w:cs="Adobe Arabic"/>
                              <w:b/>
                              <w:bCs/>
                              <w:kern w:val="24"/>
                              <w:sz w:val="32"/>
                              <w:szCs w:val="32"/>
                              <w:rtl/>
                              <w:lang w:bidi="ar-EG"/>
                            </w:rPr>
                            <w:t>تحليل البيانات الديموغرافية وتقديم المساعدات</w:t>
                          </w:r>
                        </w:p>
                      </w:txbxContent>
                    </v:textbox>
                  </v:shape>
                </v:group>
                <v:group id="Group 1449522794" o:spid="_x0000_s2334" style="position:absolute;width:14860;height:31000" coordsize="14860,3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">
                  <v:group id="Group 1149489272" o:spid="_x0000_s2335" style="position:absolute;width:14860;height:31000" coordsize="20934,4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">
                    <v:shape id="Shape" o:spid="_x0000_s2336" style="position:absolute;top:1715;width:20934;height:4195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" path="m21600,5389c21600,2407,16775,,10800,,4825,,,2407,,5389l,16211v,2982,4825,5389,10800,5389c16775,21600,21600,19193,21600,16211r,-10822xe" fillcolor="#3d8e92" stroked="f" strokeweight="1pt">
                      <v:stroke miterlimit="4" joinstyle="miter"/>
                      <v:path arrowok="t" o:extrusionok="f" o:connecttype="custom" o:connectlocs="1046711,2097708;1046711,2097708;1046711,2097708;1046711,2097708" o:connectangles="0,90,180,270"/>
                    </v:shape>
                    <v:shape id="Shape" o:spid="_x0000_s2337" style="position:absolute;left:2402;width:16129;height:19604;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" path="m10800,c4826,,,3970,,8886r,3828c,17630,4826,21600,10800,21600v5974,,10800,-3970,10800,-8886l21600,8886c21600,3970,16774,,10800,xe" fillcolor="#d8d8d8 [2732]" stroked="f" strokeweight="1pt">
                      <v:stroke miterlimit="4" joinstyle="miter"/>
                      <v:path arrowok="t" o:extrusionok="f" o:connecttype="custom" o:connectlocs="806483,980217;806483,980217;806483,980217;806483,980217" o:connectangles="0,90,180,270"/>
                    </v:shape>
                    <v:oval id="Circle" o:spid="_x0000_s2338" style="position:absolute;left:2402;width:16129;height:16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" fillcolor="white [3212]" stroked="f" strokeweight="1pt">
                      <v:stroke miterlimit="4" joinstyle="miter"/>
                      <v:textbox inset="3pt,3pt,3pt,3pt"/>
                    </v:oval>
                    <v:shape id="TextBox 47" o:spid="_x0000_s2339" type="#_x0000_t202" style="position:absolute;left:3915;top:5514;width:13262;height:9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" filled="f" stroked="f">
                      <v:textbox>
                        <w:txbxContent>
                          <w:p w14:paraId="6B6DC6B2" w14:textId="77777777" w:rsidR="00055E0E" w:rsidRDefault="00055E0E" w:rsidP="00055E0E">
                            <w:pPr>
                              <w:bidi w:val="0"/>
                              <w:jc w:val="center"/>
                              <w:rPr>
                                <w:rFonts w:asciiTheme="minorHAnsi" w:hAnsi="Calibri" w:cstheme="minorBidi"/>
                                <w:b/>
                                <w:bCs/>
                                <w:kern w:val="24"/>
                                <w:sz w:val="48"/>
                                <w:szCs w:val="48"/>
                              </w:rPr>
                            </w:pPr>
                            <w:r>
                              <w:rPr>
                                <w:rFonts w:asciiTheme="minorHAnsi" w:hAnsi="Calibri" w:cstheme="minorBidi"/>
                                <w:b/>
                                <w:bCs/>
                                <w:kern w:val="24"/>
                                <w:sz w:val="48"/>
                                <w:szCs w:val="48"/>
                              </w:rPr>
                              <w:t>02</w:t>
                            </w:r>
                          </w:p>
                        </w:txbxContent>
                      </v:textbox>
                    </v:shape>
                  </v:group>
                  <v:shape id="TextBox 38" o:spid="_x0000_s2340" type="#_x0000_t202" style="position:absolute;left:607;top:16755;width:13643;height:12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" filled="f" stroked="f">
                    <v:textbox>
                      <w:txbxContent>
                        <w:p w14:paraId="6D6C7FE4" w14:textId="77777777" w:rsidR="00055E0E" w:rsidRPr="001B33CA" w:rsidRDefault="00055E0E" w:rsidP="00055E0E">
                          <w:pPr>
                            <w:bidi w:val="0"/>
                            <w:jc w:val="center"/>
                            <w:rPr>
                              <w:rFonts w:eastAsia="Calibri" w:hAnsi="Adobe Arabic" w:cs="Adobe Arabic"/>
                              <w:b/>
                              <w:bCs/>
                              <w:color w:val="FFFFFF" w:themeColor="background1"/>
                              <w:kern w:val="24"/>
                              <w:szCs w:val="28"/>
                              <w:lang w:bidi="ar-EG"/>
                            </w:rPr>
                          </w:pPr>
                          <w:r w:rsidRPr="001B33CA">
                            <w:rPr>
                              <w:rFonts w:eastAsia="Calibri" w:hAnsi="Adobe Arabic" w:cs="Adobe Arabic"/>
                              <w:b/>
                              <w:bCs/>
                              <w:color w:val="FFFFFF" w:themeColor="background1"/>
                              <w:kern w:val="24"/>
                              <w:szCs w:val="28"/>
                              <w:rtl/>
                              <w:lang w:bidi="ar-EG"/>
                            </w:rPr>
                            <w:t>تحسين التنسيق بين الجهات الفاعلة</w:t>
                          </w:r>
                        </w:p>
                      </w:txbxContent>
                    </v:textbox>
                  </v:shape>
                </v:group>
                <w10:anchorlock/>
              </v:group>
            </w:pict>
          </mc:Fallback>
        </mc:AlternateContent>
      </w:r>
    </w:p>
    <w:p w14:paraId="0E9660E9" w14:textId="30011143" w:rsidR="003C7FD7" w:rsidRPr="00F75A80" w:rsidRDefault="003C7FD7" w:rsidP="00377231">
      <w:pPr>
        <w:rPr>
          <w:rFonts w:ascii="Sakkal Majalla" w:hAnsi="Sakkal Majalla"/>
          <w:b/>
          <w:bCs/>
          <w:sz w:val="32"/>
          <w:szCs w:val="32"/>
          <w:rtl/>
        </w:rPr>
      </w:pPr>
      <w:r w:rsidRPr="002A078C">
        <w:rPr>
          <w:rFonts w:ascii="Sakkal Majalla" w:hAnsi="Sakkal Majalla"/>
          <w:noProof/>
          <w:sz w:val="34"/>
          <w:lang w:bidi="ar-EG"/>
        </w:rPr>
        <mc:AlternateContent>
          <mc:Choice Requires="wpg">
            <w:drawing>
              <wp:inline distT="0" distB="0" distL="0" distR="0" wp14:anchorId="33FFFF32" wp14:editId="261BBD4D">
                <wp:extent cx="5731510" cy="892088"/>
                <wp:effectExtent l="0" t="0" r="2540" b="22860"/>
                <wp:docPr id="9873510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95692005" name="مجموعة 47"/>
                        <wpg:cNvGrpSpPr/>
                        <wpg:grpSpPr>
                          <a:xfrm>
                            <a:off x="0" y="0"/>
                            <a:ext cx="5731510" cy="895351"/>
                            <a:chOff x="0" y="0"/>
                            <a:chExt cx="5878196" cy="918845"/>
                          </a:xfrm>
                        </wpg:grpSpPr>
                        <wpg:grpSp>
                          <wpg:cNvPr id="645654753" name="مجموعة 48"/>
                          <wpg:cNvGrpSpPr/>
                          <wpg:grpSpPr>
                            <a:xfrm>
                              <a:off x="0" y="0"/>
                              <a:ext cx="5878196" cy="918845"/>
                              <a:chOff x="0" y="0"/>
                              <a:chExt cx="6240348" cy="919070"/>
                            </a:xfrm>
                          </wpg:grpSpPr>
                          <wpg:grpSp>
                            <wpg:cNvPr id="250789031" name="مجموعة 49"/>
                            <wpg:cNvGrpSpPr/>
                            <wpg:grpSpPr>
                              <a:xfrm>
                                <a:off x="0" y="169208"/>
                                <a:ext cx="5433072" cy="580613"/>
                                <a:chOff x="0" y="169208"/>
                                <a:chExt cx="5433072" cy="580613"/>
                              </a:xfrm>
                            </wpg:grpSpPr>
                            <wps:wsp>
                              <wps:cNvPr id="17527246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262159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67667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9290862" name="مربع نص 41"/>
                          <wps:cNvSpPr txBox="1"/>
                          <wps:spPr>
                            <a:xfrm>
                              <a:off x="204466" y="256739"/>
                              <a:ext cx="4615440" cy="389157"/>
                            </a:xfrm>
                            <a:prstGeom prst="rect">
                              <a:avLst/>
                            </a:prstGeom>
                            <a:noFill/>
                          </wps:spPr>
                          <wps:txbx>
                            <w:txbxContent>
                              <w:p w14:paraId="5EB25112" w14:textId="138EE314"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الديموغرافية وتقديم المساعدات</w:t>
                                </w:r>
                              </w:p>
                            </w:txbxContent>
                          </wps:txbx>
                          <wps:bodyPr wrap="square" rtlCol="1">
                            <a:spAutoFit/>
                          </wps:bodyPr>
                        </wps:wsp>
                      </wpg:grpSp>
                      <pic:pic xmlns:pic="http://schemas.openxmlformats.org/drawingml/2006/picture">
                        <pic:nvPicPr>
                          <pic:cNvPr id="8442705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FFFF32" id="_x0000_s23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">
                <v:group id="مجموعة 47" o:spid="_x0000_s23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">
                  <v:group id="مجموعة 48" o:spid="_x0000_s23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">
                    <v:group id="مجموعة 49" o:spid="_x0000_s23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">
                      <v:shape id="شكل حر 50" o:spid="_x0000_s23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" fillcolor="#a5a5a5 [2092]" stroked="f" strokeweight="1pt">
                        <v:stroke joinstyle="miter"/>
                      </v:roundrect>
                    </v:group>
                    <v:oval id="شكل بيضاوي 52" o:spid="_x0000_s23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" filled="f" strokecolor="#168489" strokeweight="1pt">
                      <v:stroke joinstyle="miter"/>
                    </v:oval>
                  </v:group>
                  <v:shape id="مربع نص 41" o:spid="_x0000_s234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" filled="f" stroked="f">
                    <v:textbox style="mso-fit-shape-to-text:t">
                      <w:txbxContent>
                        <w:p w14:paraId="5EB25112" w14:textId="138EE314"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تحليل البيانات الديموغرافية وتقديم المساعدات</w:t>
                          </w:r>
                        </w:p>
                      </w:txbxContent>
                    </v:textbox>
                  </v:shape>
                </v:group>
                <v:shape id="صورة 54" o:spid="_x0000_s23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">
                  <v:imagedata r:id="rId105" o:title=""/>
                </v:shape>
                <w10:anchorlock/>
              </v:group>
            </w:pict>
          </mc:Fallback>
        </mc:AlternateContent>
      </w:r>
    </w:p>
    <w:p w14:paraId="09CC0087" w14:textId="001720C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بيانات السكان لتحديد الأطفال، كبار السن، أو الأشخاص ذوي الاحتياجات الخاصة الأكثر تضررا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من الكارثة.</w:t>
      </w:r>
    </w:p>
    <w:p w14:paraId="723CE048" w14:textId="23FE0EE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w:t>
      </w:r>
      <w:hyperlink r:id="rId300" w:history="1">
        <w:r w:rsidR="00FF6F20" w:rsidRPr="006D2F31">
          <w:rPr>
            <w:rStyle w:val="Hyperlink"/>
            <w:rFonts w:ascii="Sakkal Majalla" w:hAnsi="Sakkal Majalla" w:cs="Sakkal Majalla"/>
            <w:sz w:val="32"/>
            <w:szCs w:val="32"/>
            <w:rtl/>
          </w:rPr>
          <w:t>الذكاء الاصطناعي</w:t>
        </w:r>
      </w:hyperlink>
      <w:r w:rsidR="00FF6F20"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لتحليل بيانات المستشفيات والمرافق الصحية لتوجيه المساعدات الطبية إلى الأماكن التي تحتاجها أكثر.</w:t>
      </w:r>
    </w:p>
    <w:p w14:paraId="24750E90" w14:textId="365BAFC8" w:rsidR="00377231" w:rsidRPr="007B5815" w:rsidRDefault="003C7FD7"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7673571B" wp14:editId="493582D4">
                <wp:extent cx="5731510" cy="892088"/>
                <wp:effectExtent l="0" t="0" r="2540" b="22860"/>
                <wp:docPr id="5077443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44872496" name="مجموعة 47"/>
                        <wpg:cNvGrpSpPr/>
                        <wpg:grpSpPr>
                          <a:xfrm>
                            <a:off x="0" y="0"/>
                            <a:ext cx="5731510" cy="895351"/>
                            <a:chOff x="0" y="0"/>
                            <a:chExt cx="5878196" cy="918845"/>
                          </a:xfrm>
                        </wpg:grpSpPr>
                        <wpg:grpSp>
                          <wpg:cNvPr id="688457206" name="مجموعة 48"/>
                          <wpg:cNvGrpSpPr/>
                          <wpg:grpSpPr>
                            <a:xfrm>
                              <a:off x="0" y="0"/>
                              <a:ext cx="5878196" cy="918845"/>
                              <a:chOff x="0" y="0"/>
                              <a:chExt cx="6240348" cy="919070"/>
                            </a:xfrm>
                          </wpg:grpSpPr>
                          <wpg:grpSp>
                            <wpg:cNvPr id="1024749066" name="مجموعة 49"/>
                            <wpg:cNvGrpSpPr/>
                            <wpg:grpSpPr>
                              <a:xfrm>
                                <a:off x="0" y="169208"/>
                                <a:ext cx="5433072" cy="580613"/>
                                <a:chOff x="0" y="169208"/>
                                <a:chExt cx="5433072" cy="580613"/>
                              </a:xfrm>
                            </wpg:grpSpPr>
                            <wps:wsp>
                              <wps:cNvPr id="12793733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550785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92823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6833460" name="مربع نص 41"/>
                          <wps:cNvSpPr txBox="1"/>
                          <wps:spPr>
                            <a:xfrm>
                              <a:off x="204466" y="256739"/>
                              <a:ext cx="4615440" cy="389157"/>
                            </a:xfrm>
                            <a:prstGeom prst="rect">
                              <a:avLst/>
                            </a:prstGeom>
                            <a:noFill/>
                          </wps:spPr>
                          <wps:txbx>
                            <w:txbxContent>
                              <w:p w14:paraId="1139ED92" w14:textId="6125CBD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التنسيق بين الجهات الفاعلة</w:t>
                                </w:r>
                              </w:p>
                            </w:txbxContent>
                          </wps:txbx>
                          <wps:bodyPr wrap="square" rtlCol="1">
                            <a:spAutoFit/>
                          </wps:bodyPr>
                        </wps:wsp>
                      </wpg:grpSp>
                      <pic:pic xmlns:pic="http://schemas.openxmlformats.org/drawingml/2006/picture">
                        <pic:nvPicPr>
                          <pic:cNvPr id="1055149119"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73571B" id="_x0000_s23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">
                <v:group id="مجموعة 47" o:spid="_x0000_s23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">
                  <v:group id="مجموعة 48" o:spid="_x0000_s23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">
                    <v:group id="مجموعة 49" o:spid="_x0000_s23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">
                      <v:shape id="شكل حر 50" o:spid="_x0000_s23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" fillcolor="#a5a5a5 [2092]" stroked="f" strokeweight="1pt">
                        <v:stroke joinstyle="miter"/>
                      </v:roundrect>
                    </v:group>
                    <v:oval id="شكل بيضاوي 52" o:spid="_x0000_s23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" filled="f" strokecolor="#168489" strokeweight="1pt">
                      <v:stroke joinstyle="miter"/>
                    </v:oval>
                  </v:group>
                  <v:shape id="مربع نص 41" o:spid="_x0000_s235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" filled="f" stroked="f">
                    <v:textbox style="mso-fit-shape-to-text:t">
                      <w:txbxContent>
                        <w:p w14:paraId="1139ED92" w14:textId="6125CBD9"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التنسيق بين الجهات الفاعلة</w:t>
                          </w:r>
                        </w:p>
                      </w:txbxContent>
                    </v:textbox>
                  </v:shape>
                </v:group>
                <v:shape id="صورة 54" o:spid="_x0000_s23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">
                  <v:imagedata r:id="rId105" o:title=""/>
                </v:shape>
                <w10:anchorlock/>
              </v:group>
            </w:pict>
          </mc:Fallback>
        </mc:AlternateContent>
      </w:r>
    </w:p>
    <w:p w14:paraId="0CB145AD" w14:textId="651C1A8D"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استخدام أنظمة </w:t>
      </w:r>
      <w:hyperlink r:id="rId301" w:history="1">
        <w:r w:rsidR="00FF6F20" w:rsidRPr="006D2F31">
          <w:rPr>
            <w:rStyle w:val="Hyperlink"/>
            <w:rFonts w:ascii="Sakkal Majalla" w:hAnsi="Sakkal Majalla" w:cs="Sakkal Majalla"/>
            <w:sz w:val="32"/>
            <w:szCs w:val="32"/>
            <w:rtl/>
          </w:rPr>
          <w:t>الذكاء الاصطناعي</w:t>
        </w:r>
      </w:hyperlink>
      <w:r w:rsidR="00FF6F20" w:rsidRPr="00AC7AE4">
        <w:rPr>
          <w:rFonts w:ascii="Sakkal Majalla" w:hAnsi="Sakkal Majalla" w:cs="Sakkal Majalla"/>
          <w:sz w:val="32"/>
          <w:szCs w:val="32"/>
          <w:rtl/>
        </w:rPr>
        <w:t xml:space="preserve"> </w:t>
      </w:r>
      <w:r w:rsidRPr="00DC5845">
        <w:rPr>
          <w:rFonts w:ascii="Sakkal Majalla" w:hAnsi="Sakkal Majalla" w:cs="Sakkal Majalla"/>
          <w:sz w:val="32"/>
          <w:szCs w:val="32"/>
          <w:rtl/>
        </w:rPr>
        <w:t>لتنسيق الجهود بين فرق الإغاثة الحكومية والمنظمات الإنسانية.</w:t>
      </w:r>
    </w:p>
    <w:p w14:paraId="07CAB42D" w14:textId="05FBC3FB"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تحليل البيانات لتحديد الفجوات في تقديم المساعدات وتوجيه الفرق إلى المناطق الأكثر احتياجا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w:t>
      </w:r>
    </w:p>
    <w:p w14:paraId="066EC9EA" w14:textId="51181D0F" w:rsidR="00377231" w:rsidRDefault="00377231" w:rsidP="00377231">
      <w:pPr>
        <w:spacing w:before="240" w:after="240"/>
        <w:rPr>
          <w:rFonts w:ascii="Sakkal Majalla" w:eastAsia="Times New Roman"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251FB998" wp14:editId="655449EA">
                <wp:extent cx="5731510" cy="895350"/>
                <wp:effectExtent l="0" t="0" r="21590" b="19050"/>
                <wp:docPr id="119609537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70843593" name="صورة 38"/>
                          <pic:cNvPicPr/>
                        </pic:nvPicPr>
                        <pic:blipFill>
                          <a:blip r:embed="rId8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03350939" name="مجموعة 39"/>
                        <wpg:cNvGrpSpPr/>
                        <wpg:grpSpPr>
                          <a:xfrm>
                            <a:off x="0" y="0"/>
                            <a:ext cx="5731510" cy="895350"/>
                            <a:chOff x="0" y="0"/>
                            <a:chExt cx="5878196" cy="918845"/>
                          </a:xfrm>
                        </wpg:grpSpPr>
                        <wpg:grpSp>
                          <wpg:cNvPr id="987492480" name="مجموعة 40"/>
                          <wpg:cNvGrpSpPr/>
                          <wpg:grpSpPr>
                            <a:xfrm>
                              <a:off x="0" y="0"/>
                              <a:ext cx="5878196" cy="918845"/>
                              <a:chOff x="0" y="0"/>
                              <a:chExt cx="6240348" cy="919070"/>
                            </a:xfrm>
                          </wpg:grpSpPr>
                          <wpg:grpSp>
                            <wpg:cNvPr id="2119199126" name="مجموعة 41"/>
                            <wpg:cNvGrpSpPr/>
                            <wpg:grpSpPr>
                              <a:xfrm>
                                <a:off x="0" y="169208"/>
                                <a:ext cx="5433072" cy="580613"/>
                                <a:chOff x="0" y="169208"/>
                                <a:chExt cx="5433072" cy="580613"/>
                              </a:xfrm>
                            </wpg:grpSpPr>
                            <wps:wsp>
                              <wps:cNvPr id="107176748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6843425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6519098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2635125" name="مربع نص 41"/>
                          <wps:cNvSpPr txBox="1"/>
                          <wps:spPr>
                            <a:xfrm>
                              <a:off x="204484" y="257055"/>
                              <a:ext cx="4616071" cy="387740"/>
                            </a:xfrm>
                            <a:prstGeom prst="rect">
                              <a:avLst/>
                            </a:prstGeom>
                            <a:noFill/>
                          </wps:spPr>
                          <wps:txbx>
                            <w:txbxContent>
                              <w:p w14:paraId="7BAE0A81" w14:textId="19E9A7C3"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التأثير المستقبلي للذكاء الاصطناعي على الوظائف الحكومية</w:t>
                                </w:r>
                              </w:p>
                            </w:txbxContent>
                          </wps:txbx>
                          <wps:bodyPr wrap="square" rtlCol="1">
                            <a:spAutoFit/>
                          </wps:bodyPr>
                        </wps:wsp>
                      </wpg:grpSp>
                    </wpg:wgp>
                  </a:graphicData>
                </a:graphic>
              </wp:inline>
            </w:drawing>
          </mc:Choice>
          <mc:Fallback>
            <w:pict>
              <v:group w14:anchorId="251FB998" id="_x0000_s235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">
                <v:shape id="صورة 38" o:spid="_x0000_s236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">
                  <v:imagedata r:id="rId89" o:title=""/>
                </v:shape>
                <v:group id="مجموعة 39" o:spid="_x0000_s23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">
                  <v:group id="مجموعة 40" o:spid="_x0000_s23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">
                    <v:group id="مجموعة 41" o:spid="_x0000_s23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">
                      <v:shape id="شكل حر 42" o:spid="_x0000_s23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" fillcolor="#168489" stroked="f" strokeweight="1pt">
                        <v:stroke joinstyle="miter"/>
                      </v:roundrect>
                    </v:group>
                    <v:oval id="شكل بيضاوي 44" o:spid="_x0000_s23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" filled="f" strokecolor="#a5a5a5 [2092]" strokeweight="1pt">
                      <v:stroke joinstyle="miter"/>
                    </v:oval>
                  </v:group>
                  <v:shape id="مربع نص 41" o:spid="_x0000_s236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" filled="f" stroked="f">
                    <v:textbox style="mso-fit-shape-to-text:t">
                      <w:txbxContent>
                        <w:p w14:paraId="7BAE0A81" w14:textId="19E9A7C3" w:rsidR="00377231" w:rsidRDefault="00397A5A" w:rsidP="00377231">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التأثير المستقبلي للذكاء الاصطناعي على الوظائف الحكومية</w:t>
                          </w:r>
                        </w:p>
                      </w:txbxContent>
                    </v:textbox>
                  </v:shape>
                </v:group>
                <w10:anchorlock/>
              </v:group>
            </w:pict>
          </mc:Fallback>
        </mc:AlternateContent>
      </w:r>
    </w:p>
    <w:p w14:paraId="606871ED" w14:textId="05C7AD1B" w:rsidR="00377231" w:rsidRDefault="00377231">
      <w:pPr>
        <w:pStyle w:val="a5"/>
        <w:numPr>
          <w:ilvl w:val="0"/>
          <w:numId w:val="17"/>
        </w:numPr>
        <w:spacing w:line="360" w:lineRule="auto"/>
        <w:ind w:left="811" w:hanging="454"/>
        <w:jc w:val="both"/>
        <w:rPr>
          <w:rFonts w:ascii="Sakkal Majalla" w:hAnsi="Sakkal Majalla" w:cs="Sakkal Majalla"/>
          <w:color w:val="C00000"/>
          <w:sz w:val="32"/>
          <w:szCs w:val="32"/>
        </w:rPr>
      </w:pPr>
      <w:r w:rsidRPr="007B5815">
        <w:rPr>
          <w:rFonts w:ascii="Sakkal Majalla" w:hAnsi="Sakkal Majalla" w:cs="Sakkal Majalla"/>
          <w:sz w:val="32"/>
          <w:szCs w:val="32"/>
          <w:rtl/>
        </w:rPr>
        <w:t xml:space="preserve">يُعتبر </w:t>
      </w:r>
      <w:hyperlink r:id="rId302" w:history="1">
        <w:r w:rsidRPr="00FF6F20">
          <w:rPr>
            <w:rStyle w:val="Hyperlink"/>
            <w:rFonts w:ascii="Sakkal Majalla" w:hAnsi="Sakkal Majalla" w:cs="Sakkal Majalla"/>
            <w:sz w:val="32"/>
            <w:szCs w:val="32"/>
            <w:rtl/>
          </w:rPr>
          <w:t>الذكاء الاصطناعي</w:t>
        </w:r>
      </w:hyperlink>
      <w:r w:rsidRPr="007B5815">
        <w:rPr>
          <w:rFonts w:ascii="Sakkal Majalla" w:hAnsi="Sakkal Majalla" w:cs="Sakkal Majalla"/>
          <w:sz w:val="32"/>
          <w:szCs w:val="32"/>
          <w:rtl/>
        </w:rPr>
        <w:t xml:space="preserve"> (</w:t>
      </w:r>
      <w:r w:rsidRPr="007B5815">
        <w:rPr>
          <w:rFonts w:ascii="Sakkal Majalla" w:hAnsi="Sakkal Majalla" w:cs="Sakkal Majalla"/>
          <w:sz w:val="32"/>
          <w:szCs w:val="32"/>
        </w:rPr>
        <w:t>AI</w:t>
      </w:r>
      <w:r w:rsidRPr="007B5815">
        <w:rPr>
          <w:rFonts w:ascii="Sakkal Majalla" w:hAnsi="Sakkal Majalla" w:cs="Sakkal Majalla"/>
          <w:sz w:val="32"/>
          <w:szCs w:val="32"/>
          <w:rtl/>
        </w:rPr>
        <w:t>) من أكثر التقنيات التي ستُحدث تغييرات جذرية في سوق العمل بشكل عام، بما في ذلك في القطاع الحكومي. من المتوقع أن تؤدي هذه التقنية إلى تحسين الكفاءة والإنتاجية، وتقليل التكاليف، وتقديم خدمات أكثر دقة وسرعة. ومع ذلك، فإن تأثير الذكاء الاصطناعي على الوظائف الحكومية سيكون معقدا</w:t>
      </w:r>
      <w:r>
        <w:rPr>
          <w:rFonts w:ascii="Sakkal Majalla" w:hAnsi="Sakkal Majalla" w:cs="Sakkal Majalla" w:hint="cs"/>
          <w:sz w:val="32"/>
          <w:szCs w:val="32"/>
          <w:rtl/>
        </w:rPr>
        <w:t>ً</w:t>
      </w:r>
      <w:r w:rsidRPr="007B5815">
        <w:rPr>
          <w:rFonts w:ascii="Sakkal Majalla" w:hAnsi="Sakkal Majalla" w:cs="Sakkal Majalla"/>
          <w:sz w:val="32"/>
          <w:szCs w:val="32"/>
          <w:rtl/>
        </w:rPr>
        <w:t xml:space="preserve"> ومتعدد الأوجه، حيث سيتراوح بين أتمتة المهام الروتينية وخلق فرص عمل جديدة تتطلب مهارات فنية متقدمة.</w:t>
      </w:r>
      <w:r>
        <w:rPr>
          <w:rFonts w:ascii="Sakkal Majalla" w:hAnsi="Sakkal Majalla" w:cs="Sakkal Majalla" w:hint="cs"/>
          <w:sz w:val="32"/>
          <w:szCs w:val="32"/>
          <w:rtl/>
        </w:rPr>
        <w:t xml:space="preserve"> </w:t>
      </w:r>
      <w:r w:rsidRPr="00DC5845">
        <w:rPr>
          <w:rFonts w:ascii="Sakkal Majalla" w:hAnsi="Sakkal Majalla" w:cs="Sakkal Majalla" w:hint="cs"/>
          <w:color w:val="C00000"/>
          <w:sz w:val="32"/>
          <w:szCs w:val="32"/>
          <w:rtl/>
        </w:rPr>
        <w:t>و</w:t>
      </w:r>
      <w:r w:rsidRPr="00DC5845">
        <w:rPr>
          <w:rFonts w:ascii="Sakkal Majalla" w:hAnsi="Sakkal Majalla" w:cs="Sakkal Majalla"/>
          <w:color w:val="C00000"/>
          <w:sz w:val="32"/>
          <w:szCs w:val="32"/>
          <w:rtl/>
        </w:rPr>
        <w:t>فيما يلي استعراض لأبرز التأثيرات المحتملة للذكاء الاصطناعي على الوظائف الحكومية:</w:t>
      </w:r>
    </w:p>
    <w:p w14:paraId="4E143970" w14:textId="77777777" w:rsidR="00A15536" w:rsidRPr="00A15536" w:rsidRDefault="00A15536" w:rsidP="00A15536">
      <w:pPr>
        <w:spacing w:line="360" w:lineRule="auto"/>
        <w:rPr>
          <w:rFonts w:ascii="Sakkal Majalla" w:hAnsi="Sakkal Majalla"/>
          <w:color w:val="C00000"/>
          <w:sz w:val="32"/>
          <w:szCs w:val="32"/>
        </w:rPr>
      </w:pPr>
    </w:p>
    <w:p w14:paraId="2B4BE5C2" w14:textId="541275AB" w:rsidR="00BE0924" w:rsidRPr="00BE0924" w:rsidRDefault="00BE0924" w:rsidP="00BE0924">
      <w:pPr>
        <w:spacing w:line="360" w:lineRule="auto"/>
        <w:ind w:left="357"/>
        <w:rPr>
          <w:rFonts w:ascii="Sakkal Majalla" w:hAnsi="Sakkal Majalla"/>
          <w:color w:val="C00000"/>
          <w:sz w:val="32"/>
          <w:szCs w:val="32"/>
          <w:rtl/>
        </w:rPr>
      </w:pPr>
      <w:r w:rsidRPr="00BE0924">
        <w:rPr>
          <w:rFonts w:ascii="Sakkal Majalla" w:hAnsi="Sakkal Majalla"/>
          <w:noProof/>
          <w:color w:val="C00000"/>
          <w:sz w:val="32"/>
          <w:szCs w:val="32"/>
        </w:rPr>
        <mc:AlternateContent>
          <mc:Choice Requires="wpg">
            <w:drawing>
              <wp:inline distT="0" distB="0" distL="0" distR="0" wp14:anchorId="3DCE4468" wp14:editId="2589FFF4">
                <wp:extent cx="5633365" cy="2649694"/>
                <wp:effectExtent l="0" t="0" r="24765" b="0"/>
                <wp:docPr id="88" name="Group 87">
                  <a:extLst xmlns:a="http://schemas.openxmlformats.org/drawingml/2006/main">
                    <a:ext uri="{FF2B5EF4-FFF2-40B4-BE49-F238E27FC236}">
                      <a16:creationId xmlns:a16="http://schemas.microsoft.com/office/drawing/2014/main" id="{D4507FFC-32FF-E8C3-71EE-5A0FA08983C5}"/>
                    </a:ext>
                  </a:extLst>
                </wp:docPr>
                <wp:cNvGraphicFramePr/>
                <a:graphic xmlns:a="http://schemas.openxmlformats.org/drawingml/2006/main">
                  <a:graphicData uri="http://schemas.microsoft.com/office/word/2010/wordprocessingGroup">
                    <wpg:wgp>
                      <wpg:cNvGrpSpPr/>
                      <wpg:grpSpPr>
                        <a:xfrm>
                          <a:off x="0" y="0"/>
                          <a:ext cx="5633365" cy="2649694"/>
                          <a:chOff x="154158" y="0"/>
                          <a:chExt cx="11291629" cy="5310786"/>
                        </a:xfrm>
                      </wpg:grpSpPr>
                      <wpg:grpSp>
                        <wpg:cNvPr id="1208772560" name="Group 1208772560">
                          <a:extLst>
                            <a:ext uri="{FF2B5EF4-FFF2-40B4-BE49-F238E27FC236}">
                              <a16:creationId xmlns:a16="http://schemas.microsoft.com/office/drawing/2014/main" id="{8A9B812A-D8DC-6087-160A-36BCC147404C}"/>
                            </a:ext>
                          </a:extLst>
                        </wpg:cNvPr>
                        <wpg:cNvGrpSpPr/>
                        <wpg:grpSpPr>
                          <a:xfrm>
                            <a:off x="4225752" y="1449069"/>
                            <a:ext cx="3027470" cy="3858037"/>
                            <a:chOff x="4225752" y="1449069"/>
                            <a:chExt cx="3027470" cy="3858037"/>
                          </a:xfrm>
                        </wpg:grpSpPr>
                        <wps:wsp>
                          <wps:cNvPr id="133269518" name="TextBox 47">
                            <a:extLst>
                              <a:ext uri="{FF2B5EF4-FFF2-40B4-BE49-F238E27FC236}">
                                <a16:creationId xmlns:a16="http://schemas.microsoft.com/office/drawing/2014/main" id="{042DDFD9-9D2E-CC1A-7DB0-2BD7FF772251}"/>
                              </a:ext>
                            </a:extLst>
                          </wps:cNvPr>
                          <wps:cNvSpPr txBox="1"/>
                          <wps:spPr>
                            <a:xfrm>
                              <a:off x="4225752" y="3940233"/>
                              <a:ext cx="3027470" cy="1366873"/>
                            </a:xfrm>
                            <a:prstGeom prst="rect">
                              <a:avLst/>
                            </a:prstGeom>
                            <a:noFill/>
                          </wps:spPr>
                          <wps:txbx>
                            <w:txbxContent>
                              <w:p w14:paraId="271EDB8A"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خلق وظائف جديدة تتطلب مهارات تقنية</w:t>
                                </w:r>
                              </w:p>
                            </w:txbxContent>
                          </wps:txbx>
                          <wps:bodyPr wrap="square">
                            <a:noAutofit/>
                          </wps:bodyPr>
                        </wps:wsp>
                        <wpg:grpSp>
                          <wpg:cNvPr id="2026977333" name="Group 2026977333">
                            <a:extLst>
                              <a:ext uri="{FF2B5EF4-FFF2-40B4-BE49-F238E27FC236}">
                                <a16:creationId xmlns:a16="http://schemas.microsoft.com/office/drawing/2014/main" id="{A731F4AB-8C1E-F1B7-C7A4-3A0CF7DFA020}"/>
                              </a:ext>
                            </a:extLst>
                          </wpg:cNvPr>
                          <wpg:cNvGrpSpPr/>
                          <wpg:grpSpPr>
                            <a:xfrm>
                              <a:off x="5152958" y="1449069"/>
                              <a:ext cx="1734639" cy="2453843"/>
                              <a:chOff x="5152958" y="1449069"/>
                              <a:chExt cx="1734639" cy="2453843"/>
                            </a:xfrm>
                          </wpg:grpSpPr>
                          <wps:wsp>
                            <wps:cNvPr id="969250316" name="Shape">
                              <a:extLst>
                                <a:ext uri="{FF2B5EF4-FFF2-40B4-BE49-F238E27FC236}">
                                  <a16:creationId xmlns:a16="http://schemas.microsoft.com/office/drawing/2014/main" id="{1B260592-0399-F39C-C52F-239C1B62458C}"/>
                                </a:ext>
                              </a:extLst>
                            </wps:cNvPr>
                            <wps:cNvSpPr/>
                            <wps:spPr>
                              <a:xfrm>
                                <a:off x="5152958" y="1449069"/>
                                <a:ext cx="1734639" cy="2453843"/>
                              </a:xfrm>
                              <a:custGeom>
                                <a:avLst/>
                                <a:gdLst/>
                                <a:ahLst/>
                                <a:cxnLst>
                                  <a:cxn ang="0">
                                    <a:pos x="wd2" y="hd2"/>
                                  </a:cxn>
                                  <a:cxn ang="5400000">
                                    <a:pos x="wd2" y="hd2"/>
                                  </a:cxn>
                                  <a:cxn ang="10800000">
                                    <a:pos x="wd2" y="hd2"/>
                                  </a:cxn>
                                  <a:cxn ang="16200000">
                                    <a:pos x="wd2" y="hd2"/>
                                  </a:cxn>
                                </a:cxnLst>
                                <a:rect l="0" t="0" r="r" b="b"/>
                                <a:pathLst>
                                  <a:path w="21600" h="21553" extrusionOk="0">
                                    <a:moveTo>
                                      <a:pt x="17938" y="1048"/>
                                    </a:moveTo>
                                    <a:cubicBezTo>
                                      <a:pt x="16346" y="2171"/>
                                      <a:pt x="13851" y="2171"/>
                                      <a:pt x="12259" y="1048"/>
                                    </a:cubicBezTo>
                                    <a:lnTo>
                                      <a:pt x="11304" y="374"/>
                                    </a:lnTo>
                                    <a:cubicBezTo>
                                      <a:pt x="10986" y="150"/>
                                      <a:pt x="10455" y="150"/>
                                      <a:pt x="10136" y="374"/>
                                    </a:cubicBezTo>
                                    <a:lnTo>
                                      <a:pt x="9394" y="898"/>
                                    </a:lnTo>
                                    <a:cubicBezTo>
                                      <a:pt x="7801" y="2021"/>
                                      <a:pt x="5307" y="2021"/>
                                      <a:pt x="3715" y="898"/>
                                    </a:cubicBezTo>
                                    <a:lnTo>
                                      <a:pt x="2441" y="0"/>
                                    </a:lnTo>
                                    <a:lnTo>
                                      <a:pt x="0" y="1722"/>
                                    </a:lnTo>
                                    <a:lnTo>
                                      <a:pt x="1274" y="2620"/>
                                    </a:lnTo>
                                    <a:cubicBezTo>
                                      <a:pt x="2866" y="3743"/>
                                      <a:pt x="2866" y="5503"/>
                                      <a:pt x="1274" y="6626"/>
                                    </a:cubicBezTo>
                                    <a:lnTo>
                                      <a:pt x="1008" y="6813"/>
                                    </a:lnTo>
                                    <a:cubicBezTo>
                                      <a:pt x="690" y="7038"/>
                                      <a:pt x="690" y="7412"/>
                                      <a:pt x="1008" y="7637"/>
                                    </a:cubicBezTo>
                                    <a:lnTo>
                                      <a:pt x="10083" y="14038"/>
                                    </a:lnTo>
                                    <a:cubicBezTo>
                                      <a:pt x="10190" y="14113"/>
                                      <a:pt x="10296" y="14150"/>
                                      <a:pt x="10402" y="14188"/>
                                    </a:cubicBezTo>
                                    <a:lnTo>
                                      <a:pt x="10402" y="19691"/>
                                    </a:lnTo>
                                    <a:cubicBezTo>
                                      <a:pt x="10349" y="19728"/>
                                      <a:pt x="10296" y="19728"/>
                                      <a:pt x="10243" y="19766"/>
                                    </a:cubicBezTo>
                                    <a:lnTo>
                                      <a:pt x="9500" y="20290"/>
                                    </a:lnTo>
                                    <a:cubicBezTo>
                                      <a:pt x="9234" y="20477"/>
                                      <a:pt x="9234" y="20739"/>
                                      <a:pt x="9500" y="20889"/>
                                    </a:cubicBezTo>
                                    <a:lnTo>
                                      <a:pt x="10243" y="21413"/>
                                    </a:lnTo>
                                    <a:cubicBezTo>
                                      <a:pt x="10508" y="21600"/>
                                      <a:pt x="10880" y="21600"/>
                                      <a:pt x="11092" y="21413"/>
                                    </a:cubicBezTo>
                                    <a:lnTo>
                                      <a:pt x="11835" y="20889"/>
                                    </a:lnTo>
                                    <a:cubicBezTo>
                                      <a:pt x="12100" y="20702"/>
                                      <a:pt x="12100" y="20440"/>
                                      <a:pt x="11835" y="20290"/>
                                    </a:cubicBezTo>
                                    <a:lnTo>
                                      <a:pt x="11092" y="19766"/>
                                    </a:lnTo>
                                    <a:cubicBezTo>
                                      <a:pt x="11039" y="19728"/>
                                      <a:pt x="10986" y="19691"/>
                                      <a:pt x="10933" y="19691"/>
                                    </a:cubicBezTo>
                                    <a:lnTo>
                                      <a:pt x="10933" y="14188"/>
                                    </a:lnTo>
                                    <a:cubicBezTo>
                                      <a:pt x="11039" y="14150"/>
                                      <a:pt x="11145" y="14113"/>
                                      <a:pt x="11251" y="14038"/>
                                    </a:cubicBezTo>
                                    <a:lnTo>
                                      <a:pt x="20326" y="7637"/>
                                    </a:lnTo>
                                    <a:cubicBezTo>
                                      <a:pt x="20645" y="7412"/>
                                      <a:pt x="20645" y="7038"/>
                                      <a:pt x="20326" y="6813"/>
                                    </a:cubicBezTo>
                                    <a:lnTo>
                                      <a:pt x="20326" y="6813"/>
                                    </a:lnTo>
                                    <a:cubicBezTo>
                                      <a:pt x="18734" y="5690"/>
                                      <a:pt x="18734" y="3931"/>
                                      <a:pt x="20326" y="2808"/>
                                    </a:cubicBezTo>
                                    <a:lnTo>
                                      <a:pt x="21600" y="1909"/>
                                    </a:lnTo>
                                    <a:lnTo>
                                      <a:pt x="19159" y="187"/>
                                    </a:lnTo>
                                    <a:lnTo>
                                      <a:pt x="17938" y="1048"/>
                                    </a:lnTo>
                                    <a:close/>
                                  </a:path>
                                </a:pathLst>
                              </a:custGeom>
                              <a:solidFill>
                                <a:srgbClr val="FFC000"/>
                              </a:solidFill>
                              <a:ln w="12700">
                                <a:miter lim="400000"/>
                              </a:ln>
                            </wps:spPr>
                            <wps:bodyPr lIns="38100" tIns="38100" rIns="38100" bIns="38100" anchor="ctr"/>
                          </wps:wsp>
                          <wps:wsp>
                            <wps:cNvPr id="1204039532" name="Shape">
                              <a:extLst>
                                <a:ext uri="{FF2B5EF4-FFF2-40B4-BE49-F238E27FC236}">
                                  <a16:creationId xmlns:a16="http://schemas.microsoft.com/office/drawing/2014/main" id="{47D7A86D-6348-4390-5EEA-90BEE4C9322C}"/>
                                </a:ext>
                              </a:extLst>
                            </wps:cNvPr>
                            <wps:cNvSpPr/>
                            <wps:spPr>
                              <a:xfrm>
                                <a:off x="5451296" y="1704792"/>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834" y="21143"/>
                                      <a:pt x="7008" y="19317"/>
                                    </a:cubicBezTo>
                                    <a:close/>
                                  </a:path>
                                </a:pathLst>
                              </a:custGeom>
                              <a:solidFill>
                                <a:schemeClr val="bg1"/>
                              </a:solidFill>
                              <a:ln w="12700">
                                <a:miter lim="400000"/>
                              </a:ln>
                            </wps:spPr>
                            <wps:bodyPr lIns="38100" tIns="38100" rIns="38100" bIns="38100" anchor="ctr"/>
                          </wps:wsp>
                          <pic:pic xmlns:pic="http://schemas.openxmlformats.org/drawingml/2006/picture">
                            <pic:nvPicPr>
                              <pic:cNvPr id="1639070933" name="Picture 1639070933">
                                <a:extLst>
                                  <a:ext uri="{FF2B5EF4-FFF2-40B4-BE49-F238E27FC236}">
                                    <a16:creationId xmlns:a16="http://schemas.microsoft.com/office/drawing/2014/main" id="{005AD4B3-9313-8D94-51B1-4F8C3D646690}"/>
                                  </a:ext>
                                </a:extLst>
                              </pic:cNvPr>
                              <pic:cNvPicPr>
                                <a:picLocks noChangeAspect="1"/>
                              </pic:cNvPicPr>
                            </pic:nvPicPr>
                            <pic:blipFill>
                              <a:blip r:embed="rId303"/>
                              <a:stretch>
                                <a:fillRect/>
                              </a:stretch>
                            </pic:blipFill>
                            <pic:spPr>
                              <a:xfrm flipH="1">
                                <a:off x="5749886" y="2002123"/>
                                <a:ext cx="529156" cy="529156"/>
                              </a:xfrm>
                              <a:prstGeom prst="rect">
                                <a:avLst/>
                              </a:prstGeom>
                            </pic:spPr>
                          </pic:pic>
                        </wpg:grpSp>
                      </wpg:grpSp>
                      <wpg:grpSp>
                        <wpg:cNvPr id="68162921" name="Group 68162921">
                          <a:extLst>
                            <a:ext uri="{FF2B5EF4-FFF2-40B4-BE49-F238E27FC236}">
                              <a16:creationId xmlns:a16="http://schemas.microsoft.com/office/drawing/2014/main" id="{A2D9C02E-21DF-F87D-708B-66957875F66B}"/>
                            </a:ext>
                          </a:extLst>
                        </wpg:cNvPr>
                        <wpg:cNvGrpSpPr/>
                        <wpg:grpSpPr>
                          <a:xfrm>
                            <a:off x="9798519" y="42620"/>
                            <a:ext cx="1647268" cy="3667863"/>
                            <a:chOff x="9798519" y="42620"/>
                            <a:chExt cx="1647268" cy="3667863"/>
                          </a:xfrm>
                        </wpg:grpSpPr>
                        <wps:wsp>
                          <wps:cNvPr id="229284669" name="TextBox 53">
                            <a:extLst>
                              <a:ext uri="{FF2B5EF4-FFF2-40B4-BE49-F238E27FC236}">
                                <a16:creationId xmlns:a16="http://schemas.microsoft.com/office/drawing/2014/main" id="{D8F25AC5-E027-B804-B426-9A555469FF62}"/>
                              </a:ext>
                            </a:extLst>
                          </wps:cNvPr>
                          <wps:cNvSpPr txBox="1"/>
                          <wps:spPr>
                            <a:xfrm>
                              <a:off x="9817987" y="2594312"/>
                              <a:ext cx="1563053" cy="1116171"/>
                            </a:xfrm>
                            <a:prstGeom prst="rect">
                              <a:avLst/>
                            </a:prstGeom>
                            <a:noFill/>
                          </wps:spPr>
                          <wps:txbx>
                            <w:txbxContent>
                              <w:p w14:paraId="538CC90D"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أتمتة المهام الروتينية</w:t>
                                </w:r>
                              </w:p>
                            </w:txbxContent>
                          </wps:txbx>
                          <wps:bodyPr wrap="square">
                            <a:noAutofit/>
                          </wps:bodyPr>
                        </wps:wsp>
                        <wps:wsp>
                          <wps:cNvPr id="1531483712" name="Shape">
                            <a:extLst>
                              <a:ext uri="{FF2B5EF4-FFF2-40B4-BE49-F238E27FC236}">
                                <a16:creationId xmlns:a16="http://schemas.microsoft.com/office/drawing/2014/main" id="{C125C042-82AD-FF83-B70C-8976149BABB3}"/>
                              </a:ext>
                            </a:extLst>
                          </wps:cNvPr>
                          <wps:cNvSpPr/>
                          <wps:spPr>
                            <a:xfrm>
                              <a:off x="9798519" y="42620"/>
                              <a:ext cx="1647268" cy="2434660"/>
                            </a:xfrm>
                            <a:custGeom>
                              <a:avLst/>
                              <a:gdLst/>
                              <a:ahLst/>
                              <a:cxnLst>
                                <a:cxn ang="0">
                                  <a:pos x="wd2" y="hd2"/>
                                </a:cxn>
                                <a:cxn ang="5400000">
                                  <a:pos x="wd2" y="hd2"/>
                                </a:cxn>
                                <a:cxn ang="10800000">
                                  <a:pos x="wd2" y="hd2"/>
                                </a:cxn>
                                <a:cxn ang="16200000">
                                  <a:pos x="wd2" y="hd2"/>
                                </a:cxn>
                              </a:cxnLst>
                              <a:rect l="0" t="0" r="r" b="b"/>
                              <a:pathLst>
                                <a:path w="21516" h="21497" extrusionOk="0">
                                  <a:moveTo>
                                    <a:pt x="11746" y="13867"/>
                                  </a:moveTo>
                                  <a:lnTo>
                                    <a:pt x="21266" y="7432"/>
                                  </a:lnTo>
                                  <a:cubicBezTo>
                                    <a:pt x="21600" y="7207"/>
                                    <a:pt x="21600" y="6830"/>
                                    <a:pt x="21266" y="6605"/>
                                  </a:cubicBezTo>
                                  <a:lnTo>
                                    <a:pt x="11746" y="170"/>
                                  </a:lnTo>
                                  <a:cubicBezTo>
                                    <a:pt x="11412" y="-56"/>
                                    <a:pt x="10856" y="-56"/>
                                    <a:pt x="10522" y="170"/>
                                  </a:cubicBezTo>
                                  <a:lnTo>
                                    <a:pt x="1002" y="6605"/>
                                  </a:lnTo>
                                  <a:cubicBezTo>
                                    <a:pt x="668" y="6830"/>
                                    <a:pt x="668" y="7207"/>
                                    <a:pt x="1002" y="7432"/>
                                  </a:cubicBezTo>
                                  <a:cubicBezTo>
                                    <a:pt x="2672" y="8561"/>
                                    <a:pt x="2672" y="10330"/>
                                    <a:pt x="1002" y="11459"/>
                                  </a:cubicBezTo>
                                  <a:lnTo>
                                    <a:pt x="0" y="12136"/>
                                  </a:lnTo>
                                  <a:lnTo>
                                    <a:pt x="2561" y="13867"/>
                                  </a:lnTo>
                                  <a:lnTo>
                                    <a:pt x="3563" y="13190"/>
                                  </a:lnTo>
                                  <a:cubicBezTo>
                                    <a:pt x="5233" y="12061"/>
                                    <a:pt x="7849" y="12061"/>
                                    <a:pt x="9520" y="13190"/>
                                  </a:cubicBezTo>
                                  <a:lnTo>
                                    <a:pt x="10522" y="13867"/>
                                  </a:lnTo>
                                  <a:cubicBezTo>
                                    <a:pt x="10633" y="13943"/>
                                    <a:pt x="10744" y="13980"/>
                                    <a:pt x="10856" y="14018"/>
                                  </a:cubicBezTo>
                                  <a:lnTo>
                                    <a:pt x="10856" y="19625"/>
                                  </a:lnTo>
                                  <a:cubicBezTo>
                                    <a:pt x="10800" y="19662"/>
                                    <a:pt x="10744" y="19662"/>
                                    <a:pt x="10689" y="19700"/>
                                  </a:cubicBezTo>
                                  <a:lnTo>
                                    <a:pt x="9909" y="20227"/>
                                  </a:lnTo>
                                  <a:cubicBezTo>
                                    <a:pt x="9631" y="20415"/>
                                    <a:pt x="9631" y="20678"/>
                                    <a:pt x="9909" y="20829"/>
                                  </a:cubicBezTo>
                                  <a:lnTo>
                                    <a:pt x="10689" y="21356"/>
                                  </a:lnTo>
                                  <a:cubicBezTo>
                                    <a:pt x="10967" y="21544"/>
                                    <a:pt x="11357" y="21544"/>
                                    <a:pt x="11579" y="21356"/>
                                  </a:cubicBezTo>
                                  <a:lnTo>
                                    <a:pt x="12359" y="20829"/>
                                  </a:lnTo>
                                  <a:cubicBezTo>
                                    <a:pt x="12637" y="20641"/>
                                    <a:pt x="12637" y="20377"/>
                                    <a:pt x="12359" y="20227"/>
                                  </a:cubicBezTo>
                                  <a:lnTo>
                                    <a:pt x="11579" y="19700"/>
                                  </a:lnTo>
                                  <a:cubicBezTo>
                                    <a:pt x="11524" y="19662"/>
                                    <a:pt x="11468" y="19625"/>
                                    <a:pt x="11412" y="19625"/>
                                  </a:cubicBezTo>
                                  <a:lnTo>
                                    <a:pt x="11412" y="14018"/>
                                  </a:lnTo>
                                  <a:cubicBezTo>
                                    <a:pt x="11524" y="13980"/>
                                    <a:pt x="11635" y="13943"/>
                                    <a:pt x="11746" y="13867"/>
                                  </a:cubicBezTo>
                                  <a:close/>
                                </a:path>
                              </a:pathLst>
                            </a:custGeom>
                            <a:solidFill>
                              <a:srgbClr val="3D8E92"/>
                            </a:solidFill>
                            <a:ln w="12700">
                              <a:miter lim="400000"/>
                            </a:ln>
                          </wps:spPr>
                          <wps:bodyPr lIns="38100" tIns="38100" rIns="38100" bIns="38100" anchor="ctr"/>
                        </wps:wsp>
                        <wps:wsp>
                          <wps:cNvPr id="1252660799" name="Shape">
                            <a:extLst>
                              <a:ext uri="{FF2B5EF4-FFF2-40B4-BE49-F238E27FC236}">
                                <a16:creationId xmlns:a16="http://schemas.microsoft.com/office/drawing/2014/main" id="{EB0466DF-7970-C510-1F8B-8C50E5FBE357}"/>
                              </a:ext>
                            </a:extLst>
                          </wps:cNvPr>
                          <wps:cNvSpPr/>
                          <wps:spPr>
                            <a:xfrm>
                              <a:off x="10094186" y="273827"/>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pic:pic xmlns:pic="http://schemas.openxmlformats.org/drawingml/2006/picture">
                          <pic:nvPicPr>
                            <pic:cNvPr id="1097688017" name="Graphic 16" descr="Document with solid fill">
                              <a:extLst>
                                <a:ext uri="{FF2B5EF4-FFF2-40B4-BE49-F238E27FC236}">
                                  <a16:creationId xmlns:a16="http://schemas.microsoft.com/office/drawing/2014/main" id="{913F966A-312D-3E50-419C-637FDF651B6B}"/>
                                </a:ext>
                              </a:extLst>
                            </pic:cNvPr>
                            <pic:cNvPicPr>
                              <a:picLocks noChangeAspect="1"/>
                            </pic:cNvPicPr>
                          </pic:nvPicPr>
                          <pic:blipFill>
                            <a:blip r:embed="rId304">
                              <a:extLst>
                                <a:ext uri="{28A0092B-C50C-407E-A947-70E740481C1C}">
                                  <a14:useLocalDpi xmlns:a14="http://schemas.microsoft.com/office/drawing/2010/main" val="0"/>
                                </a:ext>
                                <a:ext uri="{96DAC541-7B7A-43D3-8B79-37D633B846F1}">
                                  <asvg:svgBlip xmlns:asvg="http://schemas.microsoft.com/office/drawing/2016/SVG/main" r:embed="rId305"/>
                                </a:ext>
                              </a:extLst>
                            </a:blip>
                            <a:stretch>
                              <a:fillRect/>
                            </a:stretch>
                          </pic:blipFill>
                          <pic:spPr>
                            <a:xfrm>
                              <a:off x="10422049" y="571193"/>
                              <a:ext cx="520065" cy="520065"/>
                            </a:xfrm>
                            <a:prstGeom prst="rect">
                              <a:avLst/>
                            </a:prstGeom>
                          </pic:spPr>
                        </pic:pic>
                      </wpg:grpSp>
                      <wpg:grpSp>
                        <wpg:cNvPr id="576939046" name="Group 576939046">
                          <a:extLst>
                            <a:ext uri="{FF2B5EF4-FFF2-40B4-BE49-F238E27FC236}">
                              <a16:creationId xmlns:a16="http://schemas.microsoft.com/office/drawing/2014/main" id="{78AEA295-4CE9-15E9-E4EF-02F4A7AF2E3C}"/>
                            </a:ext>
                          </a:extLst>
                        </wpg:cNvPr>
                        <wpg:cNvGrpSpPr/>
                        <wpg:grpSpPr>
                          <a:xfrm>
                            <a:off x="154158" y="0"/>
                            <a:ext cx="2534158" cy="3521931"/>
                            <a:chOff x="154158" y="0"/>
                            <a:chExt cx="2534158" cy="3521931"/>
                          </a:xfrm>
                        </wpg:grpSpPr>
                        <wps:wsp>
                          <wps:cNvPr id="1584447811" name="Shape">
                            <a:extLst>
                              <a:ext uri="{FF2B5EF4-FFF2-40B4-BE49-F238E27FC236}">
                                <a16:creationId xmlns:a16="http://schemas.microsoft.com/office/drawing/2014/main" id="{2B0C3C21-8885-152D-B56F-88123FB915F9}"/>
                              </a:ext>
                            </a:extLst>
                          </wps:cNvPr>
                          <wps:cNvSpPr/>
                          <wps:spPr>
                            <a:xfrm flipH="1">
                              <a:off x="565588" y="0"/>
                              <a:ext cx="1647268" cy="2434660"/>
                            </a:xfrm>
                            <a:custGeom>
                              <a:avLst/>
                              <a:gdLst/>
                              <a:ahLst/>
                              <a:cxnLst>
                                <a:cxn ang="0">
                                  <a:pos x="wd2" y="hd2"/>
                                </a:cxn>
                                <a:cxn ang="5400000">
                                  <a:pos x="wd2" y="hd2"/>
                                </a:cxn>
                                <a:cxn ang="10800000">
                                  <a:pos x="wd2" y="hd2"/>
                                </a:cxn>
                                <a:cxn ang="16200000">
                                  <a:pos x="wd2" y="hd2"/>
                                </a:cxn>
                              </a:cxnLst>
                              <a:rect l="0" t="0" r="r" b="b"/>
                              <a:pathLst>
                                <a:path w="21516" h="21497" extrusionOk="0">
                                  <a:moveTo>
                                    <a:pt x="11746" y="13867"/>
                                  </a:moveTo>
                                  <a:lnTo>
                                    <a:pt x="21266" y="7432"/>
                                  </a:lnTo>
                                  <a:cubicBezTo>
                                    <a:pt x="21600" y="7207"/>
                                    <a:pt x="21600" y="6830"/>
                                    <a:pt x="21266" y="6605"/>
                                  </a:cubicBezTo>
                                  <a:lnTo>
                                    <a:pt x="11746" y="170"/>
                                  </a:lnTo>
                                  <a:cubicBezTo>
                                    <a:pt x="11412" y="-56"/>
                                    <a:pt x="10856" y="-56"/>
                                    <a:pt x="10522" y="170"/>
                                  </a:cubicBezTo>
                                  <a:lnTo>
                                    <a:pt x="1002" y="6605"/>
                                  </a:lnTo>
                                  <a:cubicBezTo>
                                    <a:pt x="668" y="6830"/>
                                    <a:pt x="668" y="7207"/>
                                    <a:pt x="1002" y="7432"/>
                                  </a:cubicBezTo>
                                  <a:cubicBezTo>
                                    <a:pt x="2672" y="8561"/>
                                    <a:pt x="2672" y="10330"/>
                                    <a:pt x="1002" y="11459"/>
                                  </a:cubicBezTo>
                                  <a:lnTo>
                                    <a:pt x="0" y="12136"/>
                                  </a:lnTo>
                                  <a:lnTo>
                                    <a:pt x="2561" y="13867"/>
                                  </a:lnTo>
                                  <a:lnTo>
                                    <a:pt x="3563" y="13190"/>
                                  </a:lnTo>
                                  <a:cubicBezTo>
                                    <a:pt x="5233" y="12061"/>
                                    <a:pt x="7849" y="12061"/>
                                    <a:pt x="9520" y="13190"/>
                                  </a:cubicBezTo>
                                  <a:lnTo>
                                    <a:pt x="10522" y="13867"/>
                                  </a:lnTo>
                                  <a:cubicBezTo>
                                    <a:pt x="10633" y="13943"/>
                                    <a:pt x="10744" y="13980"/>
                                    <a:pt x="10856" y="14018"/>
                                  </a:cubicBezTo>
                                  <a:lnTo>
                                    <a:pt x="10856" y="19625"/>
                                  </a:lnTo>
                                  <a:cubicBezTo>
                                    <a:pt x="10800" y="19662"/>
                                    <a:pt x="10744" y="19662"/>
                                    <a:pt x="10689" y="19700"/>
                                  </a:cubicBezTo>
                                  <a:lnTo>
                                    <a:pt x="9909" y="20227"/>
                                  </a:lnTo>
                                  <a:cubicBezTo>
                                    <a:pt x="9631" y="20415"/>
                                    <a:pt x="9631" y="20678"/>
                                    <a:pt x="9909" y="20829"/>
                                  </a:cubicBezTo>
                                  <a:lnTo>
                                    <a:pt x="10689" y="21356"/>
                                  </a:lnTo>
                                  <a:cubicBezTo>
                                    <a:pt x="10967" y="21544"/>
                                    <a:pt x="11357" y="21544"/>
                                    <a:pt x="11579" y="21356"/>
                                  </a:cubicBezTo>
                                  <a:lnTo>
                                    <a:pt x="12359" y="20829"/>
                                  </a:lnTo>
                                  <a:cubicBezTo>
                                    <a:pt x="12637" y="20641"/>
                                    <a:pt x="12637" y="20377"/>
                                    <a:pt x="12359" y="20227"/>
                                  </a:cubicBezTo>
                                  <a:lnTo>
                                    <a:pt x="11579" y="19700"/>
                                  </a:lnTo>
                                  <a:cubicBezTo>
                                    <a:pt x="11524" y="19662"/>
                                    <a:pt x="11468" y="19625"/>
                                    <a:pt x="11412" y="19625"/>
                                  </a:cubicBezTo>
                                  <a:lnTo>
                                    <a:pt x="11412" y="14018"/>
                                  </a:lnTo>
                                  <a:cubicBezTo>
                                    <a:pt x="11524" y="13980"/>
                                    <a:pt x="11635" y="13943"/>
                                    <a:pt x="11746" y="13867"/>
                                  </a:cubicBezTo>
                                  <a:close/>
                                </a:path>
                              </a:pathLst>
                            </a:custGeom>
                            <a:solidFill>
                              <a:srgbClr val="99A8BD"/>
                            </a:solidFill>
                            <a:ln w="12700">
                              <a:miter lim="400000"/>
                            </a:ln>
                          </wps:spPr>
                          <wps:bodyPr lIns="38100" tIns="38100" rIns="38100" bIns="38100" anchor="ctr"/>
                        </wps:wsp>
                        <wps:wsp>
                          <wps:cNvPr id="1974740219" name="Shape">
                            <a:extLst>
                              <a:ext uri="{FF2B5EF4-FFF2-40B4-BE49-F238E27FC236}">
                                <a16:creationId xmlns:a16="http://schemas.microsoft.com/office/drawing/2014/main" id="{021915F1-6E61-FCB3-F36B-2E5754FE1F80}"/>
                              </a:ext>
                            </a:extLst>
                          </wps:cNvPr>
                          <wps:cNvSpPr/>
                          <wps:spPr>
                            <a:xfrm flipH="1">
                              <a:off x="834092" y="216070"/>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wps:wsp>
                          <wps:cNvPr id="1186630031" name="TextBox 60">
                            <a:extLst>
                              <a:ext uri="{FF2B5EF4-FFF2-40B4-BE49-F238E27FC236}">
                                <a16:creationId xmlns:a16="http://schemas.microsoft.com/office/drawing/2014/main" id="{8EF633A7-7D6C-5A4D-C31B-CFC00DC02FC8}"/>
                              </a:ext>
                            </a:extLst>
                          </wps:cNvPr>
                          <wps:cNvSpPr txBox="1"/>
                          <wps:spPr>
                            <a:xfrm>
                              <a:off x="154158" y="2527180"/>
                              <a:ext cx="2534158" cy="994751"/>
                            </a:xfrm>
                            <a:prstGeom prst="rect">
                              <a:avLst/>
                            </a:prstGeom>
                            <a:noFill/>
                          </wps:spPr>
                          <wps:txbx>
                            <w:txbxContent>
                              <w:p w14:paraId="25069879"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التحديات الاجتماعية والأخلاقية</w:t>
                                </w:r>
                              </w:p>
                            </w:txbxContent>
                          </wps:txbx>
                          <wps:bodyPr wrap="square">
                            <a:noAutofit/>
                          </wps:bodyPr>
                        </wps:wsp>
                        <pic:pic xmlns:pic="http://schemas.openxmlformats.org/drawingml/2006/picture">
                          <pic:nvPicPr>
                            <pic:cNvPr id="699570357" name="Graphic 61" descr="Boardroom outline">
                              <a:extLst>
                                <a:ext uri="{FF2B5EF4-FFF2-40B4-BE49-F238E27FC236}">
                                  <a16:creationId xmlns:a16="http://schemas.microsoft.com/office/drawing/2014/main" id="{8A7BCDBD-219C-B419-9C8F-8B8C347CEF75}"/>
                                </a:ext>
                              </a:extLst>
                            </pic:cNvPr>
                            <pic:cNvPicPr>
                              <a:picLocks noChangeAspect="1"/>
                            </pic:cNvPicPr>
                          </pic:nvPicPr>
                          <pic:blipFill>
                            <a:blip r:embed="rId306">
                              <a:extLst>
                                <a:ext uri="{28A0092B-C50C-407E-A947-70E740481C1C}">
                                  <a14:useLocalDpi xmlns:a14="http://schemas.microsoft.com/office/drawing/2010/main" val="0"/>
                                </a:ext>
                                <a:ext uri="{96DAC541-7B7A-43D3-8B79-37D633B846F1}">
                                  <asvg:svgBlip xmlns:asvg="http://schemas.microsoft.com/office/drawing/2016/SVG/main" r:embed="rId307"/>
                                </a:ext>
                              </a:extLst>
                            </a:blip>
                            <a:stretch>
                              <a:fillRect/>
                            </a:stretch>
                          </pic:blipFill>
                          <pic:spPr>
                            <a:xfrm>
                              <a:off x="1034371" y="417942"/>
                              <a:ext cx="709699" cy="709699"/>
                            </a:xfrm>
                            <a:prstGeom prst="rect">
                              <a:avLst/>
                            </a:prstGeom>
                          </pic:spPr>
                        </pic:pic>
                      </wpg:grpSp>
                      <wpg:grpSp>
                        <wpg:cNvPr id="1223869193" name="Group 1223869193">
                          <a:extLst>
                            <a:ext uri="{FF2B5EF4-FFF2-40B4-BE49-F238E27FC236}">
                              <a16:creationId xmlns:a16="http://schemas.microsoft.com/office/drawing/2014/main" id="{5C00DE97-13EB-7B1F-1606-3D7EA62E0570}"/>
                            </a:ext>
                          </a:extLst>
                        </wpg:cNvPr>
                        <wpg:cNvGrpSpPr/>
                        <wpg:grpSpPr>
                          <a:xfrm>
                            <a:off x="7481604" y="1449073"/>
                            <a:ext cx="3328399" cy="3861713"/>
                            <a:chOff x="7481604" y="1449073"/>
                            <a:chExt cx="3328399" cy="3861713"/>
                          </a:xfrm>
                        </wpg:grpSpPr>
                        <wpg:grpSp>
                          <wpg:cNvPr id="824865294" name="Group 824865294">
                            <a:extLst>
                              <a:ext uri="{FF2B5EF4-FFF2-40B4-BE49-F238E27FC236}">
                                <a16:creationId xmlns:a16="http://schemas.microsoft.com/office/drawing/2014/main" id="{D8E69312-C831-259F-7D1E-E99FD349388F}"/>
                              </a:ext>
                            </a:extLst>
                          </wpg:cNvPr>
                          <wpg:cNvGrpSpPr/>
                          <wpg:grpSpPr>
                            <a:xfrm>
                              <a:off x="7481604" y="1449073"/>
                              <a:ext cx="3328399" cy="3861713"/>
                              <a:chOff x="7481604" y="1449073"/>
                              <a:chExt cx="3328399" cy="3861713"/>
                            </a:xfrm>
                          </wpg:grpSpPr>
                          <wps:wsp>
                            <wps:cNvPr id="1208062418" name="TextBox 65">
                              <a:extLst>
                                <a:ext uri="{FF2B5EF4-FFF2-40B4-BE49-F238E27FC236}">
                                  <a16:creationId xmlns:a16="http://schemas.microsoft.com/office/drawing/2014/main" id="{6308A9D0-B4CD-28D8-908D-ADA056AA3509}"/>
                                </a:ext>
                              </a:extLst>
                            </wps:cNvPr>
                            <wps:cNvSpPr txBox="1"/>
                            <wps:spPr>
                              <a:xfrm>
                                <a:off x="7481604" y="3943912"/>
                                <a:ext cx="3328399" cy="1366874"/>
                              </a:xfrm>
                              <a:prstGeom prst="rect">
                                <a:avLst/>
                              </a:prstGeom>
                              <a:noFill/>
                            </wps:spPr>
                            <wps:txbx>
                              <w:txbxContent>
                                <w:p w14:paraId="66E30CFA"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تحسين اتخاذ القرارات باستخدام التحليلات التنبؤية</w:t>
                                  </w:r>
                                </w:p>
                              </w:txbxContent>
                            </wps:txbx>
                            <wps:bodyPr wrap="square">
                              <a:noAutofit/>
                            </wps:bodyPr>
                          </wps:wsp>
                          <wpg:grpSp>
                            <wpg:cNvPr id="100285368" name="Group 100285368">
                              <a:extLst>
                                <a:ext uri="{FF2B5EF4-FFF2-40B4-BE49-F238E27FC236}">
                                  <a16:creationId xmlns:a16="http://schemas.microsoft.com/office/drawing/2014/main" id="{C112F730-A850-C6C7-FBE9-E13542B4B08B}"/>
                                </a:ext>
                              </a:extLst>
                            </wpg:cNvPr>
                            <wpg:cNvGrpSpPr/>
                            <wpg:grpSpPr>
                              <a:xfrm>
                                <a:off x="8221586" y="1449073"/>
                                <a:ext cx="1700550" cy="2470887"/>
                                <a:chOff x="8221586" y="1449073"/>
                                <a:chExt cx="1700550" cy="2470887"/>
                              </a:xfrm>
                            </wpg:grpSpPr>
                            <wps:wsp>
                              <wps:cNvPr id="1608278784" name="Shape">
                                <a:extLst>
                                  <a:ext uri="{FF2B5EF4-FFF2-40B4-BE49-F238E27FC236}">
                                    <a16:creationId xmlns:a16="http://schemas.microsoft.com/office/drawing/2014/main" id="{7064E790-B156-9983-2460-7BD8151BDDD5}"/>
                                  </a:ext>
                                </a:extLst>
                              </wps:cNvPr>
                              <wps:cNvSpPr/>
                              <wps:spPr>
                                <a:xfrm>
                                  <a:off x="8221586" y="1449073"/>
                                  <a:ext cx="1700550" cy="2470887"/>
                                </a:xfrm>
                                <a:custGeom>
                                  <a:avLst/>
                                  <a:gdLst/>
                                  <a:ahLst/>
                                  <a:cxnLst>
                                    <a:cxn ang="0">
                                      <a:pos x="wd2" y="hd2"/>
                                    </a:cxn>
                                    <a:cxn ang="5400000">
                                      <a:pos x="wd2" y="hd2"/>
                                    </a:cxn>
                                    <a:cxn ang="10800000">
                                      <a:pos x="wd2" y="hd2"/>
                                    </a:cxn>
                                    <a:cxn ang="16200000">
                                      <a:pos x="wd2" y="hd2"/>
                                    </a:cxn>
                                  </a:cxnLst>
                                  <a:rect l="0" t="0" r="r" b="b"/>
                                  <a:pathLst>
                                    <a:path w="21600" h="21554" extrusionOk="0">
                                      <a:moveTo>
                                        <a:pt x="17864" y="855"/>
                                      </a:moveTo>
                                      <a:cubicBezTo>
                                        <a:pt x="16240" y="1970"/>
                                        <a:pt x="13696" y="1970"/>
                                        <a:pt x="12072" y="855"/>
                                      </a:cubicBezTo>
                                      <a:lnTo>
                                        <a:pt x="11585" y="520"/>
                                      </a:lnTo>
                                      <a:cubicBezTo>
                                        <a:pt x="11260" y="297"/>
                                        <a:pt x="10719" y="297"/>
                                        <a:pt x="10394" y="520"/>
                                      </a:cubicBezTo>
                                      <a:lnTo>
                                        <a:pt x="9636" y="1041"/>
                                      </a:lnTo>
                                      <a:cubicBezTo>
                                        <a:pt x="8012" y="2156"/>
                                        <a:pt x="5468" y="2156"/>
                                        <a:pt x="3844" y="1041"/>
                                      </a:cubicBezTo>
                                      <a:lnTo>
                                        <a:pt x="2490" y="112"/>
                                      </a:lnTo>
                                      <a:lnTo>
                                        <a:pt x="0" y="1822"/>
                                      </a:lnTo>
                                      <a:lnTo>
                                        <a:pt x="1353" y="2751"/>
                                      </a:lnTo>
                                      <a:cubicBezTo>
                                        <a:pt x="2977" y="3866"/>
                                        <a:pt x="2977" y="5614"/>
                                        <a:pt x="1353" y="6729"/>
                                      </a:cubicBezTo>
                                      <a:lnTo>
                                        <a:pt x="1083" y="6915"/>
                                      </a:lnTo>
                                      <a:cubicBezTo>
                                        <a:pt x="758" y="7138"/>
                                        <a:pt x="758" y="7510"/>
                                        <a:pt x="1083" y="7733"/>
                                      </a:cubicBezTo>
                                      <a:lnTo>
                                        <a:pt x="10340" y="14090"/>
                                      </a:lnTo>
                                      <a:cubicBezTo>
                                        <a:pt x="10448" y="14165"/>
                                        <a:pt x="10556" y="14202"/>
                                        <a:pt x="10665" y="14239"/>
                                      </a:cubicBezTo>
                                      <a:lnTo>
                                        <a:pt x="10665" y="19704"/>
                                      </a:lnTo>
                                      <a:cubicBezTo>
                                        <a:pt x="10610" y="19741"/>
                                        <a:pt x="10556" y="19741"/>
                                        <a:pt x="10502" y="19778"/>
                                      </a:cubicBezTo>
                                      <a:lnTo>
                                        <a:pt x="9744" y="20299"/>
                                      </a:lnTo>
                                      <a:cubicBezTo>
                                        <a:pt x="9474" y="20485"/>
                                        <a:pt x="9474" y="20745"/>
                                        <a:pt x="9744" y="20894"/>
                                      </a:cubicBezTo>
                                      <a:lnTo>
                                        <a:pt x="10502" y="21414"/>
                                      </a:lnTo>
                                      <a:cubicBezTo>
                                        <a:pt x="10773" y="21600"/>
                                        <a:pt x="11152" y="21600"/>
                                        <a:pt x="11368" y="21414"/>
                                      </a:cubicBezTo>
                                      <a:lnTo>
                                        <a:pt x="12126" y="20894"/>
                                      </a:lnTo>
                                      <a:cubicBezTo>
                                        <a:pt x="12397" y="20708"/>
                                        <a:pt x="12397" y="20447"/>
                                        <a:pt x="12126" y="20299"/>
                                      </a:cubicBezTo>
                                      <a:lnTo>
                                        <a:pt x="11368" y="19778"/>
                                      </a:lnTo>
                                      <a:cubicBezTo>
                                        <a:pt x="11314" y="19741"/>
                                        <a:pt x="11260" y="19704"/>
                                        <a:pt x="11206" y="19704"/>
                                      </a:cubicBezTo>
                                      <a:lnTo>
                                        <a:pt x="11206" y="14239"/>
                                      </a:lnTo>
                                      <a:cubicBezTo>
                                        <a:pt x="11314" y="14202"/>
                                        <a:pt x="11422" y="14165"/>
                                        <a:pt x="11531" y="14090"/>
                                      </a:cubicBezTo>
                                      <a:lnTo>
                                        <a:pt x="20788" y="7733"/>
                                      </a:lnTo>
                                      <a:cubicBezTo>
                                        <a:pt x="21113" y="7510"/>
                                        <a:pt x="21113" y="7138"/>
                                        <a:pt x="20788" y="6915"/>
                                      </a:cubicBezTo>
                                      <a:lnTo>
                                        <a:pt x="20301" y="6580"/>
                                      </a:lnTo>
                                      <a:cubicBezTo>
                                        <a:pt x="18677" y="5465"/>
                                        <a:pt x="18677" y="3718"/>
                                        <a:pt x="20301" y="2602"/>
                                      </a:cubicBezTo>
                                      <a:lnTo>
                                        <a:pt x="21600" y="1710"/>
                                      </a:lnTo>
                                      <a:lnTo>
                                        <a:pt x="19110" y="0"/>
                                      </a:lnTo>
                                      <a:lnTo>
                                        <a:pt x="17864" y="855"/>
                                      </a:lnTo>
                                      <a:close/>
                                    </a:path>
                                  </a:pathLst>
                                </a:custGeom>
                                <a:solidFill>
                                  <a:srgbClr val="9FCFD1"/>
                                </a:solidFill>
                                <a:ln w="12700">
                                  <a:miter lim="400000"/>
                                </a:ln>
                              </wps:spPr>
                              <wps:bodyPr lIns="38100" tIns="38100" rIns="38100" bIns="38100" anchor="ctr"/>
                            </wps:wsp>
                            <wps:wsp>
                              <wps:cNvPr id="602131213" name="Shape">
                                <a:extLst>
                                  <a:ext uri="{FF2B5EF4-FFF2-40B4-BE49-F238E27FC236}">
                                    <a16:creationId xmlns:a16="http://schemas.microsoft.com/office/drawing/2014/main" id="{4F7C4E7B-915C-AC04-F2B0-D2784102715A}"/>
                                  </a:ext>
                                </a:extLst>
                              </wps:cNvPr>
                              <wps:cNvSpPr/>
                              <wps:spPr>
                                <a:xfrm>
                                  <a:off x="8531644" y="1711580"/>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914" y="21143"/>
                                        <a:pt x="7008" y="19317"/>
                                      </a:cubicBezTo>
                                      <a:close/>
                                    </a:path>
                                  </a:pathLst>
                                </a:custGeom>
                                <a:solidFill>
                                  <a:schemeClr val="bg1"/>
                                </a:solidFill>
                                <a:ln w="12700">
                                  <a:miter lim="400000"/>
                                </a:ln>
                              </wps:spPr>
                              <wps:bodyPr lIns="38100" tIns="38100" rIns="38100" bIns="38100" anchor="ctr"/>
                            </wps:wsp>
                          </wpg:grpSp>
                        </wpg:grpSp>
                        <pic:pic xmlns:pic="http://schemas.openxmlformats.org/drawingml/2006/picture">
                          <pic:nvPicPr>
                            <pic:cNvPr id="437845844" name="Picture 437845844">
                              <a:extLst>
                                <a:ext uri="{FF2B5EF4-FFF2-40B4-BE49-F238E27FC236}">
                                  <a16:creationId xmlns:a16="http://schemas.microsoft.com/office/drawing/2014/main" id="{AA91A4BF-2FCB-5699-B8D7-9E9BA5ACEC3B}"/>
                                </a:ext>
                              </a:extLst>
                            </pic:cNvPr>
                            <pic:cNvPicPr>
                              <a:picLocks noChangeAspect="1"/>
                            </pic:cNvPicPr>
                          </pic:nvPicPr>
                          <pic:blipFill>
                            <a:blip r:embed="rId308"/>
                            <a:stretch>
                              <a:fillRect/>
                            </a:stretch>
                          </pic:blipFill>
                          <pic:spPr>
                            <a:xfrm>
                              <a:off x="8847265" y="1965775"/>
                              <a:ext cx="623170" cy="623170"/>
                            </a:xfrm>
                            <a:prstGeom prst="rect">
                              <a:avLst/>
                            </a:prstGeom>
                          </pic:spPr>
                        </pic:pic>
                      </wpg:grpSp>
                      <wpg:grpSp>
                        <wpg:cNvPr id="1238967516" name="Group 1238967516">
                          <a:extLst>
                            <a:ext uri="{FF2B5EF4-FFF2-40B4-BE49-F238E27FC236}">
                              <a16:creationId xmlns:a16="http://schemas.microsoft.com/office/drawing/2014/main" id="{2DF73E3E-5EBE-D85D-6D32-AB196B21612E}"/>
                            </a:ext>
                          </a:extLst>
                        </wpg:cNvPr>
                        <wpg:cNvGrpSpPr/>
                        <wpg:grpSpPr>
                          <a:xfrm>
                            <a:off x="6278998" y="0"/>
                            <a:ext cx="2587961" cy="4108375"/>
                            <a:chOff x="6278998" y="0"/>
                            <a:chExt cx="2587961" cy="4108375"/>
                          </a:xfrm>
                        </wpg:grpSpPr>
                        <wpg:grpSp>
                          <wpg:cNvPr id="561063481" name="Group 561063481">
                            <a:extLst>
                              <a:ext uri="{FF2B5EF4-FFF2-40B4-BE49-F238E27FC236}">
                                <a16:creationId xmlns:a16="http://schemas.microsoft.com/office/drawing/2014/main" id="{A4FEAB90-386D-B800-9E13-6E5FDBDC45CB}"/>
                              </a:ext>
                            </a:extLst>
                          </wpg:cNvPr>
                          <wpg:cNvGrpSpPr/>
                          <wpg:grpSpPr>
                            <a:xfrm>
                              <a:off x="6278998" y="0"/>
                              <a:ext cx="2587961" cy="4108375"/>
                              <a:chOff x="6278998" y="0"/>
                              <a:chExt cx="2587961" cy="4108375"/>
                            </a:xfrm>
                          </wpg:grpSpPr>
                          <wps:wsp>
                            <wps:cNvPr id="505847626" name="TextBox 72">
                              <a:extLst>
                                <a:ext uri="{FF2B5EF4-FFF2-40B4-BE49-F238E27FC236}">
                                  <a16:creationId xmlns:a16="http://schemas.microsoft.com/office/drawing/2014/main" id="{B9AD6188-8CA0-5EBF-1E89-692721EFE8F8}"/>
                                </a:ext>
                              </a:extLst>
                            </wps:cNvPr>
                            <wps:cNvSpPr txBox="1"/>
                            <wps:spPr>
                              <a:xfrm>
                                <a:off x="6278998" y="2499047"/>
                                <a:ext cx="2587961" cy="1609328"/>
                              </a:xfrm>
                              <a:prstGeom prst="rect">
                                <a:avLst/>
                              </a:prstGeom>
                              <a:noFill/>
                            </wps:spPr>
                            <wps:txbx>
                              <w:txbxContent>
                                <w:p w14:paraId="551C4B23"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تحسين الكفاءة في تقديم الخدمات الحكومية</w:t>
                                  </w:r>
                                </w:p>
                              </w:txbxContent>
                            </wps:txbx>
                            <wps:bodyPr wrap="square">
                              <a:noAutofit/>
                            </wps:bodyPr>
                          </wps:wsp>
                          <wps:wsp>
                            <wps:cNvPr id="1013744760" name="Shape">
                              <a:extLst>
                                <a:ext uri="{FF2B5EF4-FFF2-40B4-BE49-F238E27FC236}">
                                  <a16:creationId xmlns:a16="http://schemas.microsoft.com/office/drawing/2014/main" id="{D64A1439-EC70-9BBF-D49E-D207148631A1}"/>
                                </a:ext>
                              </a:extLst>
                            </wps:cNvPr>
                            <wps:cNvSpPr/>
                            <wps:spPr>
                              <a:xfrm>
                                <a:off x="6729890" y="0"/>
                                <a:ext cx="1645134" cy="2434660"/>
                              </a:xfrm>
                              <a:custGeom>
                                <a:avLst/>
                                <a:gdLst/>
                                <a:ahLst/>
                                <a:cxnLst>
                                  <a:cxn ang="0">
                                    <a:pos x="wd2" y="hd2"/>
                                  </a:cxn>
                                  <a:cxn ang="5400000">
                                    <a:pos x="wd2" y="hd2"/>
                                  </a:cxn>
                                  <a:cxn ang="10800000">
                                    <a:pos x="wd2" y="hd2"/>
                                  </a:cxn>
                                  <a:cxn ang="16200000">
                                    <a:pos x="wd2" y="hd2"/>
                                  </a:cxn>
                                </a:cxnLst>
                                <a:rect l="0" t="0" r="r" b="b"/>
                                <a:pathLst>
                                  <a:path w="21600" h="21497" extrusionOk="0">
                                    <a:moveTo>
                                      <a:pt x="20593" y="11647"/>
                                    </a:moveTo>
                                    <a:cubicBezTo>
                                      <a:pt x="18914" y="10518"/>
                                      <a:pt x="18914" y="8750"/>
                                      <a:pt x="20593" y="7621"/>
                                    </a:cubicBezTo>
                                    <a:lnTo>
                                      <a:pt x="20873" y="7432"/>
                                    </a:lnTo>
                                    <a:cubicBezTo>
                                      <a:pt x="21208" y="7207"/>
                                      <a:pt x="21208" y="6830"/>
                                      <a:pt x="20873" y="6605"/>
                                    </a:cubicBezTo>
                                    <a:lnTo>
                                      <a:pt x="11304" y="170"/>
                                    </a:lnTo>
                                    <a:cubicBezTo>
                                      <a:pt x="10968" y="-56"/>
                                      <a:pt x="10408" y="-56"/>
                                      <a:pt x="10073" y="170"/>
                                    </a:cubicBezTo>
                                    <a:lnTo>
                                      <a:pt x="504" y="6605"/>
                                    </a:lnTo>
                                    <a:cubicBezTo>
                                      <a:pt x="168" y="6830"/>
                                      <a:pt x="168" y="7207"/>
                                      <a:pt x="504" y="7432"/>
                                    </a:cubicBezTo>
                                    <a:lnTo>
                                      <a:pt x="1007" y="7771"/>
                                    </a:lnTo>
                                    <a:cubicBezTo>
                                      <a:pt x="2686" y="8900"/>
                                      <a:pt x="2686" y="10669"/>
                                      <a:pt x="1007" y="11798"/>
                                    </a:cubicBezTo>
                                    <a:lnTo>
                                      <a:pt x="0" y="12475"/>
                                    </a:lnTo>
                                    <a:lnTo>
                                      <a:pt x="2574" y="14206"/>
                                    </a:lnTo>
                                    <a:lnTo>
                                      <a:pt x="3581" y="13529"/>
                                    </a:lnTo>
                                    <a:cubicBezTo>
                                      <a:pt x="5260" y="12400"/>
                                      <a:pt x="7890" y="12400"/>
                                      <a:pt x="9569" y="13529"/>
                                    </a:cubicBezTo>
                                    <a:lnTo>
                                      <a:pt x="10073" y="13867"/>
                                    </a:lnTo>
                                    <a:cubicBezTo>
                                      <a:pt x="10184" y="13943"/>
                                      <a:pt x="10296" y="13980"/>
                                      <a:pt x="10408" y="14018"/>
                                    </a:cubicBezTo>
                                    <a:lnTo>
                                      <a:pt x="10408" y="19625"/>
                                    </a:lnTo>
                                    <a:cubicBezTo>
                                      <a:pt x="10352" y="19662"/>
                                      <a:pt x="10296" y="19662"/>
                                      <a:pt x="10240" y="19700"/>
                                    </a:cubicBezTo>
                                    <a:lnTo>
                                      <a:pt x="9457" y="20227"/>
                                    </a:lnTo>
                                    <a:cubicBezTo>
                                      <a:pt x="9177" y="20415"/>
                                      <a:pt x="9177" y="20679"/>
                                      <a:pt x="9457" y="20829"/>
                                    </a:cubicBezTo>
                                    <a:lnTo>
                                      <a:pt x="10240" y="21356"/>
                                    </a:lnTo>
                                    <a:cubicBezTo>
                                      <a:pt x="10520" y="21544"/>
                                      <a:pt x="10912" y="21544"/>
                                      <a:pt x="11136" y="21356"/>
                                    </a:cubicBezTo>
                                    <a:lnTo>
                                      <a:pt x="11919" y="20829"/>
                                    </a:lnTo>
                                    <a:cubicBezTo>
                                      <a:pt x="12199" y="20641"/>
                                      <a:pt x="12199" y="20377"/>
                                      <a:pt x="11919" y="20227"/>
                                    </a:cubicBezTo>
                                    <a:lnTo>
                                      <a:pt x="11136" y="19700"/>
                                    </a:lnTo>
                                    <a:cubicBezTo>
                                      <a:pt x="11080" y="19662"/>
                                      <a:pt x="11024" y="19625"/>
                                      <a:pt x="10968" y="19625"/>
                                    </a:cubicBezTo>
                                    <a:lnTo>
                                      <a:pt x="10968" y="14018"/>
                                    </a:lnTo>
                                    <a:cubicBezTo>
                                      <a:pt x="11080" y="13980"/>
                                      <a:pt x="11192" y="13943"/>
                                      <a:pt x="11304" y="13867"/>
                                    </a:cubicBezTo>
                                    <a:lnTo>
                                      <a:pt x="12087" y="13340"/>
                                    </a:lnTo>
                                    <a:cubicBezTo>
                                      <a:pt x="13766" y="12212"/>
                                      <a:pt x="16396" y="12212"/>
                                      <a:pt x="18075" y="13340"/>
                                    </a:cubicBezTo>
                                    <a:lnTo>
                                      <a:pt x="19026" y="13980"/>
                                    </a:lnTo>
                                    <a:lnTo>
                                      <a:pt x="21600" y="12249"/>
                                    </a:lnTo>
                                    <a:lnTo>
                                      <a:pt x="20593" y="11647"/>
                                    </a:lnTo>
                                    <a:close/>
                                  </a:path>
                                </a:pathLst>
                              </a:custGeom>
                              <a:solidFill>
                                <a:srgbClr val="99A8BD"/>
                              </a:solidFill>
                              <a:ln w="12700">
                                <a:miter lim="400000"/>
                              </a:ln>
                            </wps:spPr>
                            <wps:bodyPr lIns="38100" tIns="38100" rIns="38100" bIns="38100" anchor="ctr"/>
                          </wps:wsp>
                          <wps:wsp>
                            <wps:cNvPr id="1876019056" name="Shape">
                              <a:extLst>
                                <a:ext uri="{FF2B5EF4-FFF2-40B4-BE49-F238E27FC236}">
                                  <a16:creationId xmlns:a16="http://schemas.microsoft.com/office/drawing/2014/main" id="{81C6E4AC-50C4-949D-69B4-0FBF92A898E2}"/>
                                </a:ext>
                              </a:extLst>
                            </wps:cNvPr>
                            <wps:cNvSpPr/>
                            <wps:spPr>
                              <a:xfrm>
                                <a:off x="6985609" y="255719"/>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914" y="21145"/>
                                      <a:pt x="7008" y="19246"/>
                                    </a:cubicBezTo>
                                    <a:close/>
                                  </a:path>
                                </a:pathLst>
                              </a:custGeom>
                              <a:solidFill>
                                <a:schemeClr val="bg1"/>
                              </a:solidFill>
                              <a:ln w="12700">
                                <a:miter lim="400000"/>
                              </a:ln>
                            </wps:spPr>
                            <wps:bodyPr lIns="38100" tIns="38100" rIns="38100" bIns="38100" anchor="ctr"/>
                          </wps:wsp>
                        </wpg:grpSp>
                        <pic:pic xmlns:pic="http://schemas.openxmlformats.org/drawingml/2006/picture">
                          <pic:nvPicPr>
                            <pic:cNvPr id="220870237" name="Graphic 71" descr="Bar graph with upward trend with solid fill">
                              <a:extLst>
                                <a:ext uri="{FF2B5EF4-FFF2-40B4-BE49-F238E27FC236}">
                                  <a16:creationId xmlns:a16="http://schemas.microsoft.com/office/drawing/2014/main" id="{1B3054EF-DEC0-F5E9-0F47-F4449CFA1B51}"/>
                                </a:ext>
                              </a:extLst>
                            </pic:cNvPr>
                            <pic:cNvPicPr>
                              <a:picLocks noChangeAspect="1"/>
                            </pic:cNvPicPr>
                          </pic:nvPicPr>
                          <pic:blipFill>
                            <a:blip r:embed="rId309">
                              <a:extLst>
                                <a:ext uri="{28A0092B-C50C-407E-A947-70E740481C1C}">
                                  <a14:useLocalDpi xmlns:a14="http://schemas.microsoft.com/office/drawing/2010/main" val="0"/>
                                </a:ext>
                                <a:ext uri="{96DAC541-7B7A-43D3-8B79-37D633B846F1}">
                                  <asvg:svgBlip xmlns:asvg="http://schemas.microsoft.com/office/drawing/2016/SVG/main" r:embed="rId310"/>
                                </a:ext>
                              </a:extLst>
                            </a:blip>
                            <a:stretch>
                              <a:fillRect/>
                            </a:stretch>
                          </pic:blipFill>
                          <pic:spPr>
                            <a:xfrm>
                              <a:off x="7267975" y="572508"/>
                              <a:ext cx="518750" cy="518750"/>
                            </a:xfrm>
                            <a:prstGeom prst="rect">
                              <a:avLst/>
                            </a:prstGeom>
                            <a:effectLst/>
                          </pic:spPr>
                        </pic:pic>
                      </wpg:grpSp>
                      <wpg:grpSp>
                        <wpg:cNvPr id="419216532" name="Group 419216532">
                          <a:extLst>
                            <a:ext uri="{FF2B5EF4-FFF2-40B4-BE49-F238E27FC236}">
                              <a16:creationId xmlns:a16="http://schemas.microsoft.com/office/drawing/2014/main" id="{B3FDA51F-BAA5-98C6-F472-B3D3387D2B1F}"/>
                            </a:ext>
                          </a:extLst>
                        </wpg:cNvPr>
                        <wpg:cNvGrpSpPr/>
                        <wpg:grpSpPr>
                          <a:xfrm>
                            <a:off x="3101721" y="0"/>
                            <a:ext cx="2457925" cy="3848132"/>
                            <a:chOff x="3101721" y="0"/>
                            <a:chExt cx="2457925" cy="3848132"/>
                          </a:xfrm>
                        </wpg:grpSpPr>
                        <wpg:grpSp>
                          <wpg:cNvPr id="161467425" name="Group 161467425">
                            <a:extLst>
                              <a:ext uri="{FF2B5EF4-FFF2-40B4-BE49-F238E27FC236}">
                                <a16:creationId xmlns:a16="http://schemas.microsoft.com/office/drawing/2014/main" id="{D8D419ED-7C90-55AA-0B96-320E3D1811A5}"/>
                              </a:ext>
                            </a:extLst>
                          </wpg:cNvPr>
                          <wpg:cNvGrpSpPr/>
                          <wpg:grpSpPr>
                            <a:xfrm>
                              <a:off x="3101721" y="0"/>
                              <a:ext cx="2457925" cy="3848132"/>
                              <a:chOff x="3101721" y="0"/>
                              <a:chExt cx="2457925" cy="3848132"/>
                            </a:xfrm>
                          </wpg:grpSpPr>
                          <wps:wsp>
                            <wps:cNvPr id="148271091" name="TextBox 78">
                              <a:extLst>
                                <a:ext uri="{FF2B5EF4-FFF2-40B4-BE49-F238E27FC236}">
                                  <a16:creationId xmlns:a16="http://schemas.microsoft.com/office/drawing/2014/main" id="{41E48A2B-E780-B50C-F255-EE64BD836648}"/>
                                </a:ext>
                              </a:extLst>
                            </wps:cNvPr>
                            <wps:cNvSpPr txBox="1"/>
                            <wps:spPr>
                              <a:xfrm>
                                <a:off x="3101721" y="2481258"/>
                                <a:ext cx="2457925" cy="1366874"/>
                              </a:xfrm>
                              <a:prstGeom prst="rect">
                                <a:avLst/>
                              </a:prstGeom>
                              <a:noFill/>
                            </wps:spPr>
                            <wps:txbx>
                              <w:txbxContent>
                                <w:p w14:paraId="4CF74774"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تعزيز الشفافية ومكافحة الفساد</w:t>
                                  </w:r>
                                </w:p>
                              </w:txbxContent>
                            </wps:txbx>
                            <wps:bodyPr wrap="square">
                              <a:noAutofit/>
                            </wps:bodyPr>
                          </wps:wsp>
                          <wps:wsp>
                            <wps:cNvPr id="75068123" name="Shape">
                              <a:extLst>
                                <a:ext uri="{FF2B5EF4-FFF2-40B4-BE49-F238E27FC236}">
                                  <a16:creationId xmlns:a16="http://schemas.microsoft.com/office/drawing/2014/main" id="{839D7C80-C99F-F6C9-4DBC-A07E10D4E147}"/>
                                </a:ext>
                              </a:extLst>
                            </wps:cNvPr>
                            <wps:cNvSpPr/>
                            <wps:spPr>
                              <a:xfrm>
                                <a:off x="3661269" y="0"/>
                                <a:ext cx="1662182" cy="2434660"/>
                              </a:xfrm>
                              <a:custGeom>
                                <a:avLst/>
                                <a:gdLst/>
                                <a:ahLst/>
                                <a:cxnLst>
                                  <a:cxn ang="0">
                                    <a:pos x="wd2" y="hd2"/>
                                  </a:cxn>
                                  <a:cxn ang="5400000">
                                    <a:pos x="wd2" y="hd2"/>
                                  </a:cxn>
                                  <a:cxn ang="10800000">
                                    <a:pos x="wd2" y="hd2"/>
                                  </a:cxn>
                                  <a:cxn ang="16200000">
                                    <a:pos x="wd2" y="hd2"/>
                                  </a:cxn>
                                </a:cxnLst>
                                <a:rect l="0" t="0" r="r" b="b"/>
                                <a:pathLst>
                                  <a:path w="21600" h="21497" extrusionOk="0">
                                    <a:moveTo>
                                      <a:pt x="20548" y="11647"/>
                                    </a:moveTo>
                                    <a:cubicBezTo>
                                      <a:pt x="18886" y="10518"/>
                                      <a:pt x="18886" y="8750"/>
                                      <a:pt x="20548" y="7621"/>
                                    </a:cubicBezTo>
                                    <a:lnTo>
                                      <a:pt x="20825" y="7432"/>
                                    </a:lnTo>
                                    <a:cubicBezTo>
                                      <a:pt x="21157" y="7207"/>
                                      <a:pt x="21157" y="6830"/>
                                      <a:pt x="20825" y="6605"/>
                                    </a:cubicBezTo>
                                    <a:lnTo>
                                      <a:pt x="11354" y="170"/>
                                    </a:lnTo>
                                    <a:cubicBezTo>
                                      <a:pt x="11022" y="-56"/>
                                      <a:pt x="10468" y="-56"/>
                                      <a:pt x="10135" y="170"/>
                                    </a:cubicBezTo>
                                    <a:lnTo>
                                      <a:pt x="665" y="6605"/>
                                    </a:lnTo>
                                    <a:cubicBezTo>
                                      <a:pt x="332" y="6830"/>
                                      <a:pt x="332" y="7207"/>
                                      <a:pt x="665" y="7432"/>
                                    </a:cubicBezTo>
                                    <a:lnTo>
                                      <a:pt x="1163" y="7771"/>
                                    </a:lnTo>
                                    <a:cubicBezTo>
                                      <a:pt x="2825" y="8900"/>
                                      <a:pt x="2825" y="10669"/>
                                      <a:pt x="1163" y="11798"/>
                                    </a:cubicBezTo>
                                    <a:lnTo>
                                      <a:pt x="0" y="12588"/>
                                    </a:lnTo>
                                    <a:lnTo>
                                      <a:pt x="2548" y="14319"/>
                                    </a:lnTo>
                                    <a:lnTo>
                                      <a:pt x="3711" y="13529"/>
                                    </a:lnTo>
                                    <a:cubicBezTo>
                                      <a:pt x="5372" y="12400"/>
                                      <a:pt x="7975" y="12400"/>
                                      <a:pt x="9637" y="13529"/>
                                    </a:cubicBezTo>
                                    <a:lnTo>
                                      <a:pt x="10135" y="13867"/>
                                    </a:lnTo>
                                    <a:cubicBezTo>
                                      <a:pt x="10246" y="13943"/>
                                      <a:pt x="10357" y="13980"/>
                                      <a:pt x="10468" y="14018"/>
                                    </a:cubicBezTo>
                                    <a:lnTo>
                                      <a:pt x="10468" y="19625"/>
                                    </a:lnTo>
                                    <a:cubicBezTo>
                                      <a:pt x="10412" y="19662"/>
                                      <a:pt x="10357" y="19662"/>
                                      <a:pt x="10302" y="19700"/>
                                    </a:cubicBezTo>
                                    <a:lnTo>
                                      <a:pt x="9526" y="20227"/>
                                    </a:lnTo>
                                    <a:cubicBezTo>
                                      <a:pt x="9249" y="20415"/>
                                      <a:pt x="9249" y="20679"/>
                                      <a:pt x="9526" y="20829"/>
                                    </a:cubicBezTo>
                                    <a:lnTo>
                                      <a:pt x="10302" y="21356"/>
                                    </a:lnTo>
                                    <a:cubicBezTo>
                                      <a:pt x="10578" y="21544"/>
                                      <a:pt x="10966" y="21544"/>
                                      <a:pt x="11188" y="21356"/>
                                    </a:cubicBezTo>
                                    <a:lnTo>
                                      <a:pt x="11963" y="20829"/>
                                    </a:lnTo>
                                    <a:cubicBezTo>
                                      <a:pt x="12240" y="20641"/>
                                      <a:pt x="12240" y="20377"/>
                                      <a:pt x="11963" y="20227"/>
                                    </a:cubicBezTo>
                                    <a:lnTo>
                                      <a:pt x="11188" y="19700"/>
                                    </a:lnTo>
                                    <a:cubicBezTo>
                                      <a:pt x="11132" y="19662"/>
                                      <a:pt x="11077" y="19625"/>
                                      <a:pt x="11022" y="19625"/>
                                    </a:cubicBezTo>
                                    <a:lnTo>
                                      <a:pt x="11022" y="14018"/>
                                    </a:lnTo>
                                    <a:cubicBezTo>
                                      <a:pt x="11132" y="13980"/>
                                      <a:pt x="11243" y="13943"/>
                                      <a:pt x="11354" y="13867"/>
                                    </a:cubicBezTo>
                                    <a:lnTo>
                                      <a:pt x="12129" y="13340"/>
                                    </a:lnTo>
                                    <a:cubicBezTo>
                                      <a:pt x="13791" y="12212"/>
                                      <a:pt x="16394" y="12212"/>
                                      <a:pt x="18055" y="13340"/>
                                    </a:cubicBezTo>
                                    <a:lnTo>
                                      <a:pt x="19052" y="14018"/>
                                    </a:lnTo>
                                    <a:lnTo>
                                      <a:pt x="21600" y="12287"/>
                                    </a:lnTo>
                                    <a:lnTo>
                                      <a:pt x="20548" y="11647"/>
                                    </a:lnTo>
                                    <a:close/>
                                  </a:path>
                                </a:pathLst>
                              </a:custGeom>
                              <a:solidFill>
                                <a:srgbClr val="3D8E92"/>
                              </a:solidFill>
                              <a:ln w="12700">
                                <a:miter lim="400000"/>
                              </a:ln>
                            </wps:spPr>
                            <wps:bodyPr lIns="38100" tIns="38100" rIns="38100" bIns="38100" anchor="ctr"/>
                          </wps:wsp>
                          <wps:wsp>
                            <wps:cNvPr id="1110260025" name="Shape">
                              <a:extLst>
                                <a:ext uri="{FF2B5EF4-FFF2-40B4-BE49-F238E27FC236}">
                                  <a16:creationId xmlns:a16="http://schemas.microsoft.com/office/drawing/2014/main" id="{EC2FD661-5386-6E73-B8A3-E201CC0F0F88}"/>
                                </a:ext>
                              </a:extLst>
                            </wps:cNvPr>
                            <wps:cNvSpPr/>
                            <wps:spPr>
                              <a:xfrm>
                                <a:off x="3916984" y="255719"/>
                                <a:ext cx="1110259" cy="1113444"/>
                              </a:xfrm>
                              <a:custGeom>
                                <a:avLst/>
                                <a:gdLst/>
                                <a:ahLst/>
                                <a:cxnLst>
                                  <a:cxn ang="0">
                                    <a:pos x="wd2" y="hd2"/>
                                  </a:cxn>
                                  <a:cxn ang="5400000">
                                    <a:pos x="wd2" y="hd2"/>
                                  </a:cxn>
                                  <a:cxn ang="10800000">
                                    <a:pos x="wd2" y="hd2"/>
                                  </a:cxn>
                                  <a:cxn ang="16200000">
                                    <a:pos x="wd2" y="hd2"/>
                                  </a:cxn>
                                </a:cxnLst>
                                <a:rect l="0" t="0" r="r" b="b"/>
                                <a:pathLst>
                                  <a:path w="20687" h="20670" extrusionOk="0">
                                    <a:moveTo>
                                      <a:pt x="7008" y="19246"/>
                                    </a:moveTo>
                                    <a:lnTo>
                                      <a:pt x="1369" y="13629"/>
                                    </a:lnTo>
                                    <a:cubicBezTo>
                                      <a:pt x="-457" y="11809"/>
                                      <a:pt x="-457" y="8802"/>
                                      <a:pt x="1369" y="6982"/>
                                    </a:cubicBezTo>
                                    <a:lnTo>
                                      <a:pt x="7008" y="1365"/>
                                    </a:lnTo>
                                    <a:cubicBezTo>
                                      <a:pt x="8834" y="-455"/>
                                      <a:pt x="11852" y="-455"/>
                                      <a:pt x="13678" y="1365"/>
                                    </a:cubicBezTo>
                                    <a:lnTo>
                                      <a:pt x="19317" y="6982"/>
                                    </a:lnTo>
                                    <a:cubicBezTo>
                                      <a:pt x="21143" y="8802"/>
                                      <a:pt x="21143" y="11809"/>
                                      <a:pt x="19317" y="13629"/>
                                    </a:cubicBezTo>
                                    <a:lnTo>
                                      <a:pt x="13678" y="19246"/>
                                    </a:lnTo>
                                    <a:cubicBezTo>
                                      <a:pt x="11852" y="21145"/>
                                      <a:pt x="8834" y="21145"/>
                                      <a:pt x="7008" y="19246"/>
                                    </a:cubicBezTo>
                                    <a:close/>
                                  </a:path>
                                </a:pathLst>
                              </a:custGeom>
                              <a:solidFill>
                                <a:schemeClr val="bg1"/>
                              </a:solidFill>
                              <a:ln w="12700">
                                <a:miter lim="400000"/>
                              </a:ln>
                            </wps:spPr>
                            <wps:bodyPr lIns="38100" tIns="38100" rIns="38100" bIns="38100" anchor="ctr"/>
                          </wps:wsp>
                        </wpg:grpSp>
                        <pic:pic xmlns:pic="http://schemas.openxmlformats.org/drawingml/2006/picture">
                          <pic:nvPicPr>
                            <pic:cNvPr id="553079432" name="Picture 553079432">
                              <a:extLst>
                                <a:ext uri="{FF2B5EF4-FFF2-40B4-BE49-F238E27FC236}">
                                  <a16:creationId xmlns:a16="http://schemas.microsoft.com/office/drawing/2014/main" id="{1CFA970D-76CF-63A0-EB23-485BC24DF107}"/>
                                </a:ext>
                              </a:extLst>
                            </pic:cNvPr>
                            <pic:cNvPicPr>
                              <a:picLocks noChangeAspect="1"/>
                            </pic:cNvPicPr>
                          </pic:nvPicPr>
                          <pic:blipFill>
                            <a:blip r:embed="rId311"/>
                            <a:stretch>
                              <a:fillRect/>
                            </a:stretch>
                          </pic:blipFill>
                          <pic:spPr>
                            <a:xfrm>
                              <a:off x="4179939" y="451128"/>
                              <a:ext cx="681556" cy="681556"/>
                            </a:xfrm>
                            <a:prstGeom prst="rect">
                              <a:avLst/>
                            </a:prstGeom>
                          </pic:spPr>
                        </pic:pic>
                      </wpg:grpSp>
                      <wpg:grpSp>
                        <wpg:cNvPr id="1563418697" name="Group 1563418697">
                          <a:extLst>
                            <a:ext uri="{FF2B5EF4-FFF2-40B4-BE49-F238E27FC236}">
                              <a16:creationId xmlns:a16="http://schemas.microsoft.com/office/drawing/2014/main" id="{B1C6CD40-61DD-636F-8BE9-D0299987DC20}"/>
                            </a:ext>
                          </a:extLst>
                        </wpg:cNvPr>
                        <wpg:cNvGrpSpPr/>
                        <wpg:grpSpPr>
                          <a:xfrm>
                            <a:off x="1152470" y="1387271"/>
                            <a:ext cx="3027469" cy="3899564"/>
                            <a:chOff x="1152470" y="1387271"/>
                            <a:chExt cx="3027469" cy="3899564"/>
                          </a:xfrm>
                        </wpg:grpSpPr>
                        <wpg:grpSp>
                          <wpg:cNvPr id="214147182" name="Group 214147182">
                            <a:extLst>
                              <a:ext uri="{FF2B5EF4-FFF2-40B4-BE49-F238E27FC236}">
                                <a16:creationId xmlns:a16="http://schemas.microsoft.com/office/drawing/2014/main" id="{19CB352F-4ED0-7CF6-DD6A-B9BDAC1FDE85}"/>
                              </a:ext>
                            </a:extLst>
                          </wpg:cNvPr>
                          <wpg:cNvGrpSpPr/>
                          <wpg:grpSpPr>
                            <a:xfrm>
                              <a:off x="1152470" y="1387271"/>
                              <a:ext cx="3027469" cy="3899564"/>
                              <a:chOff x="1152470" y="1387271"/>
                              <a:chExt cx="3027469" cy="3899564"/>
                            </a:xfrm>
                          </wpg:grpSpPr>
                          <wps:wsp>
                            <wps:cNvPr id="867762849" name="TextBox 84">
                              <a:extLst>
                                <a:ext uri="{FF2B5EF4-FFF2-40B4-BE49-F238E27FC236}">
                                  <a16:creationId xmlns:a16="http://schemas.microsoft.com/office/drawing/2014/main" id="{BDE31A09-58FA-33C4-6C6D-1B83C030EE2F}"/>
                                </a:ext>
                              </a:extLst>
                            </wps:cNvPr>
                            <wps:cNvSpPr txBox="1"/>
                            <wps:spPr>
                              <a:xfrm>
                                <a:off x="1152470" y="3919961"/>
                                <a:ext cx="3027469" cy="1366874"/>
                              </a:xfrm>
                              <a:prstGeom prst="rect">
                                <a:avLst/>
                              </a:prstGeom>
                              <a:noFill/>
                            </wps:spPr>
                            <wps:txbx>
                              <w:txbxContent>
                                <w:p w14:paraId="6A89E572"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إدارة الكوارث والطوارئ بشكل أكثر كفاءة</w:t>
                                  </w:r>
                                </w:p>
                              </w:txbxContent>
                            </wps:txbx>
                            <wps:bodyPr wrap="square">
                              <a:noAutofit/>
                            </wps:bodyPr>
                          </wps:wsp>
                          <wps:wsp>
                            <wps:cNvPr id="310964030" name="Shape">
                              <a:extLst>
                                <a:ext uri="{FF2B5EF4-FFF2-40B4-BE49-F238E27FC236}">
                                  <a16:creationId xmlns:a16="http://schemas.microsoft.com/office/drawing/2014/main" id="{FDA3EDF8-2695-7794-565E-ED945411862F}"/>
                                </a:ext>
                              </a:extLst>
                            </wps:cNvPr>
                            <wps:cNvSpPr/>
                            <wps:spPr>
                              <a:xfrm>
                                <a:off x="2072724" y="1387271"/>
                                <a:ext cx="1734639" cy="2453843"/>
                              </a:xfrm>
                              <a:custGeom>
                                <a:avLst/>
                                <a:gdLst/>
                                <a:ahLst/>
                                <a:cxnLst>
                                  <a:cxn ang="0">
                                    <a:pos x="wd2" y="hd2"/>
                                  </a:cxn>
                                  <a:cxn ang="5400000">
                                    <a:pos x="wd2" y="hd2"/>
                                  </a:cxn>
                                  <a:cxn ang="10800000">
                                    <a:pos x="wd2" y="hd2"/>
                                  </a:cxn>
                                  <a:cxn ang="16200000">
                                    <a:pos x="wd2" y="hd2"/>
                                  </a:cxn>
                                </a:cxnLst>
                                <a:rect l="0" t="0" r="r" b="b"/>
                                <a:pathLst>
                                  <a:path w="21600" h="21553" extrusionOk="0">
                                    <a:moveTo>
                                      <a:pt x="17938" y="1048"/>
                                    </a:moveTo>
                                    <a:cubicBezTo>
                                      <a:pt x="16346" y="2171"/>
                                      <a:pt x="13851" y="2171"/>
                                      <a:pt x="12259" y="1048"/>
                                    </a:cubicBezTo>
                                    <a:lnTo>
                                      <a:pt x="11304" y="374"/>
                                    </a:lnTo>
                                    <a:cubicBezTo>
                                      <a:pt x="10986" y="150"/>
                                      <a:pt x="10455" y="150"/>
                                      <a:pt x="10136" y="374"/>
                                    </a:cubicBezTo>
                                    <a:lnTo>
                                      <a:pt x="9394" y="898"/>
                                    </a:lnTo>
                                    <a:cubicBezTo>
                                      <a:pt x="7801" y="2021"/>
                                      <a:pt x="5307" y="2021"/>
                                      <a:pt x="3715" y="898"/>
                                    </a:cubicBezTo>
                                    <a:lnTo>
                                      <a:pt x="2441" y="0"/>
                                    </a:lnTo>
                                    <a:lnTo>
                                      <a:pt x="0" y="1722"/>
                                    </a:lnTo>
                                    <a:lnTo>
                                      <a:pt x="1274" y="2620"/>
                                    </a:lnTo>
                                    <a:cubicBezTo>
                                      <a:pt x="2866" y="3743"/>
                                      <a:pt x="2866" y="5503"/>
                                      <a:pt x="1274" y="6626"/>
                                    </a:cubicBezTo>
                                    <a:lnTo>
                                      <a:pt x="1008" y="6813"/>
                                    </a:lnTo>
                                    <a:cubicBezTo>
                                      <a:pt x="690" y="7038"/>
                                      <a:pt x="690" y="7412"/>
                                      <a:pt x="1008" y="7637"/>
                                    </a:cubicBezTo>
                                    <a:lnTo>
                                      <a:pt x="10083" y="14038"/>
                                    </a:lnTo>
                                    <a:cubicBezTo>
                                      <a:pt x="10190" y="14113"/>
                                      <a:pt x="10296" y="14150"/>
                                      <a:pt x="10402" y="14188"/>
                                    </a:cubicBezTo>
                                    <a:lnTo>
                                      <a:pt x="10402" y="19691"/>
                                    </a:lnTo>
                                    <a:cubicBezTo>
                                      <a:pt x="10349" y="19728"/>
                                      <a:pt x="10296" y="19728"/>
                                      <a:pt x="10243" y="19766"/>
                                    </a:cubicBezTo>
                                    <a:lnTo>
                                      <a:pt x="9500" y="20290"/>
                                    </a:lnTo>
                                    <a:cubicBezTo>
                                      <a:pt x="9234" y="20477"/>
                                      <a:pt x="9234" y="20739"/>
                                      <a:pt x="9500" y="20889"/>
                                    </a:cubicBezTo>
                                    <a:lnTo>
                                      <a:pt x="10243" y="21413"/>
                                    </a:lnTo>
                                    <a:cubicBezTo>
                                      <a:pt x="10508" y="21600"/>
                                      <a:pt x="10880" y="21600"/>
                                      <a:pt x="11092" y="21413"/>
                                    </a:cubicBezTo>
                                    <a:lnTo>
                                      <a:pt x="11835" y="20889"/>
                                    </a:lnTo>
                                    <a:cubicBezTo>
                                      <a:pt x="12100" y="20702"/>
                                      <a:pt x="12100" y="20440"/>
                                      <a:pt x="11835" y="20290"/>
                                    </a:cubicBezTo>
                                    <a:lnTo>
                                      <a:pt x="11092" y="19766"/>
                                    </a:lnTo>
                                    <a:cubicBezTo>
                                      <a:pt x="11039" y="19728"/>
                                      <a:pt x="10986" y="19691"/>
                                      <a:pt x="10933" y="19691"/>
                                    </a:cubicBezTo>
                                    <a:lnTo>
                                      <a:pt x="10933" y="14188"/>
                                    </a:lnTo>
                                    <a:cubicBezTo>
                                      <a:pt x="11039" y="14150"/>
                                      <a:pt x="11145" y="14113"/>
                                      <a:pt x="11251" y="14038"/>
                                    </a:cubicBezTo>
                                    <a:lnTo>
                                      <a:pt x="20326" y="7637"/>
                                    </a:lnTo>
                                    <a:cubicBezTo>
                                      <a:pt x="20645" y="7412"/>
                                      <a:pt x="20645" y="7038"/>
                                      <a:pt x="20326" y="6813"/>
                                    </a:cubicBezTo>
                                    <a:lnTo>
                                      <a:pt x="20326" y="6813"/>
                                    </a:lnTo>
                                    <a:cubicBezTo>
                                      <a:pt x="18734" y="5690"/>
                                      <a:pt x="18734" y="3931"/>
                                      <a:pt x="20326" y="2808"/>
                                    </a:cubicBezTo>
                                    <a:lnTo>
                                      <a:pt x="21600" y="1909"/>
                                    </a:lnTo>
                                    <a:lnTo>
                                      <a:pt x="19159" y="187"/>
                                    </a:lnTo>
                                    <a:lnTo>
                                      <a:pt x="17938" y="1048"/>
                                    </a:lnTo>
                                    <a:close/>
                                  </a:path>
                                </a:pathLst>
                              </a:custGeom>
                              <a:solidFill>
                                <a:srgbClr val="9FCFD1"/>
                              </a:solidFill>
                              <a:ln w="12700">
                                <a:miter lim="400000"/>
                              </a:ln>
                            </wps:spPr>
                            <wps:bodyPr lIns="38100" tIns="38100" rIns="38100" bIns="38100" anchor="ctr"/>
                          </wps:wsp>
                          <wps:wsp>
                            <wps:cNvPr id="1004280253" name="Shape">
                              <a:extLst>
                                <a:ext uri="{FF2B5EF4-FFF2-40B4-BE49-F238E27FC236}">
                                  <a16:creationId xmlns:a16="http://schemas.microsoft.com/office/drawing/2014/main" id="{45427773-311B-BB27-5119-A0E61CD89D81}"/>
                                </a:ext>
                              </a:extLst>
                            </wps:cNvPr>
                            <wps:cNvSpPr/>
                            <wps:spPr>
                              <a:xfrm>
                                <a:off x="2371062" y="1642994"/>
                                <a:ext cx="1110259" cy="1110245"/>
                              </a:xfrm>
                              <a:custGeom>
                                <a:avLst/>
                                <a:gdLst/>
                                <a:ahLst/>
                                <a:cxnLst>
                                  <a:cxn ang="0">
                                    <a:pos x="wd2" y="hd2"/>
                                  </a:cxn>
                                  <a:cxn ang="5400000">
                                    <a:pos x="wd2" y="hd2"/>
                                  </a:cxn>
                                  <a:cxn ang="10800000">
                                    <a:pos x="wd2" y="hd2"/>
                                  </a:cxn>
                                  <a:cxn ang="16200000">
                                    <a:pos x="wd2" y="hd2"/>
                                  </a:cxn>
                                </a:cxnLst>
                                <a:rect l="0" t="0" r="r" b="b"/>
                                <a:pathLst>
                                  <a:path w="20687" h="20687" extrusionOk="0">
                                    <a:moveTo>
                                      <a:pt x="7008" y="19317"/>
                                    </a:moveTo>
                                    <a:lnTo>
                                      <a:pt x="1369" y="13678"/>
                                    </a:lnTo>
                                    <a:cubicBezTo>
                                      <a:pt x="-457" y="11852"/>
                                      <a:pt x="-457" y="8834"/>
                                      <a:pt x="1369" y="7008"/>
                                    </a:cubicBezTo>
                                    <a:lnTo>
                                      <a:pt x="7008" y="1369"/>
                                    </a:lnTo>
                                    <a:cubicBezTo>
                                      <a:pt x="8834" y="-457"/>
                                      <a:pt x="11852" y="-457"/>
                                      <a:pt x="13678" y="1369"/>
                                    </a:cubicBezTo>
                                    <a:lnTo>
                                      <a:pt x="19317" y="7008"/>
                                    </a:lnTo>
                                    <a:cubicBezTo>
                                      <a:pt x="21143" y="8834"/>
                                      <a:pt x="21143" y="11852"/>
                                      <a:pt x="19317" y="13678"/>
                                    </a:cubicBezTo>
                                    <a:lnTo>
                                      <a:pt x="13678" y="19317"/>
                                    </a:lnTo>
                                    <a:cubicBezTo>
                                      <a:pt x="11852" y="21143"/>
                                      <a:pt x="8834" y="21143"/>
                                      <a:pt x="7008" y="19317"/>
                                    </a:cubicBezTo>
                                    <a:close/>
                                  </a:path>
                                </a:pathLst>
                              </a:custGeom>
                              <a:solidFill>
                                <a:schemeClr val="bg1"/>
                              </a:solidFill>
                              <a:ln w="12700">
                                <a:miter lim="400000"/>
                              </a:ln>
                            </wps:spPr>
                            <wps:bodyPr lIns="38100" tIns="38100" rIns="38100" bIns="38100" anchor="ctr"/>
                          </wps:wsp>
                        </wpg:grpSp>
                        <pic:pic xmlns:pic="http://schemas.openxmlformats.org/drawingml/2006/picture">
                          <pic:nvPicPr>
                            <pic:cNvPr id="1249321264" name="Picture 1249321264">
                              <a:extLst>
                                <a:ext uri="{FF2B5EF4-FFF2-40B4-BE49-F238E27FC236}">
                                  <a16:creationId xmlns:a16="http://schemas.microsoft.com/office/drawing/2014/main" id="{B50DAE47-7785-47C6-0A61-A1C740FBB009}"/>
                                </a:ext>
                              </a:extLst>
                            </pic:cNvPr>
                            <pic:cNvPicPr>
                              <a:picLocks noChangeAspect="1"/>
                            </pic:cNvPicPr>
                          </pic:nvPicPr>
                          <pic:blipFill>
                            <a:blip r:embed="rId312"/>
                            <a:stretch>
                              <a:fillRect/>
                            </a:stretch>
                          </pic:blipFill>
                          <pic:spPr>
                            <a:xfrm>
                              <a:off x="2660902" y="1974102"/>
                              <a:ext cx="550068" cy="550068"/>
                            </a:xfrm>
                            <a:prstGeom prst="rect">
                              <a:avLst/>
                            </a:prstGeom>
                          </pic:spPr>
                        </pic:pic>
                      </wpg:grpSp>
                    </wpg:wgp>
                  </a:graphicData>
                </a:graphic>
              </wp:inline>
            </w:drawing>
          </mc:Choice>
          <mc:Fallback>
            <w:pict>
              <v:group w14:anchorId="3DCE4468" id="Group 87" o:spid="_x0000_s2368" style="width:443.55pt;height:208.65pt;mso-position-horizontal-relative:char;mso-position-vertical-relative:line" coordorigin="1541" coordsize="112916,5310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">
                <v:group id="Group 1208772560" o:spid="_x0000_s2369" style="position:absolute;left:42257;top:14490;width:30275;height:38581" coordorigin="42257,14490" coordsize="30274,3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">
                  <v:shape id="TextBox 47" o:spid="_x0000_s2370" type="#_x0000_t202" style="position:absolute;left:42257;top:39402;width:30275;height:13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" filled="f" stroked="f">
                    <v:textbox>
                      <w:txbxContent>
                        <w:p w14:paraId="271EDB8A"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خلق وظائف جديدة تتطلب مهارات تقنية</w:t>
                          </w:r>
                        </w:p>
                      </w:txbxContent>
                    </v:textbox>
                  </v:shape>
                  <v:group id="Group 2026977333" o:spid="_x0000_s2371" style="position:absolute;left:51529;top:14490;width:17346;height:24539" coordorigin="51529,14490" coordsize="17346,24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">
                    <v:shape id="Shape" o:spid="_x0000_s2372" style="position:absolute;left:51529;top:14490;width:17346;height:24539;visibility:visible;mso-wrap-style:square;v-text-anchor:middle" coordsize="21600,2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" path="m17938,1048v-1592,1123,-4087,1123,-5679,l11304,374v-318,-224,-849,-224,-1168,l9394,898c7801,2021,5307,2021,3715,898l2441,,,1722r1274,898c2866,3743,2866,5503,1274,6626r-266,187c690,7038,690,7412,1008,7637r9075,6401c10190,14113,10296,14150,10402,14188r,5503c10349,19728,10296,19728,10243,19766r-743,524c9234,20477,9234,20739,9500,20889r743,524c10508,21600,10880,21600,11092,21413r743,-524c12100,20702,12100,20440,11835,20290r-743,-524c11039,19728,10986,19691,10933,19691r,-5503c11039,14150,11145,14113,11251,14038l20326,7637v319,-225,319,-599,,-824l20326,6813v-1592,-1123,-1592,-2882,,-4005l21600,1909,19159,187r-1221,861xe" fillcolor="#ffc000" stroked="f" strokeweight="1pt">
                      <v:stroke miterlimit="4" joinstyle="miter"/>
                      <v:path arrowok="t" o:extrusionok="f" o:connecttype="custom" o:connectlocs="867320,1226922;867320,1226922;867320,1226922;867320,1226922" o:connectangles="0,90,180,270"/>
                    </v:shape>
                    <v:shape id="Shape" o:spid="_x0000_s2373" style="position:absolute;left:54512;top:17047;width:11103;height:11103;visibility:visible;mso-wrap-style:square;v-text-anchor:middle" coordsize="20687,20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" path="m7008,19317l1369,13678c-457,11852,-457,8834,1369,7008l7008,1369v1826,-1826,4844,-1826,6670,l19317,7008v1826,1826,1826,4844,,6670l13678,19317v-1826,1826,-4844,1826,-6670,xe" fillcolor="white [3212]" stroked="f" strokeweight="1pt">
                      <v:stroke miterlimit="4" joinstyle="miter"/>
                      <v:path arrowok="t" o:extrusionok="f" o:connecttype="custom" o:connectlocs="555130,555123;555130,555123;555130,555123;555130,555123" o:connectangles="0,90,180,270"/>
                    </v:shape>
                    <v:shape id="Picture 1639070933" o:spid="_x0000_s2374" type="#_x0000_t75" style="position:absolute;left:57498;top:20021;width:5292;height:529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">
                      <v:imagedata r:id="rId313" o:title=""/>
                    </v:shape>
                  </v:group>
                </v:group>
                <v:group id="Group 68162921" o:spid="_x0000_s2375" style="position:absolute;left:97985;top:426;width:16472;height:36678" coordorigin="97985,426" coordsize="16472,36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">
                  <v:shape id="TextBox 53" o:spid="_x0000_s2376" type="#_x0000_t202" style="position:absolute;left:98179;top:25943;width:15631;height:11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" filled="f" stroked="f">
                    <v:textbox>
                      <w:txbxContent>
                        <w:p w14:paraId="538CC90D"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أتمتة المهام الروتينية</w:t>
                          </w:r>
                        </w:p>
                      </w:txbxContent>
                    </v:textbox>
                  </v:shape>
                  <v:shape id="Shape" o:spid="_x0000_s2377" style="position:absolute;left:97985;top:426;width:16472;height:24346;visibility:visible;mso-wrap-style:square;v-text-anchor:middle" coordsize="21516,21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" path="m11746,13867l21266,7432v334,-225,334,-602,,-827l11746,170v-334,-226,-890,-226,-1224,l1002,6605v-334,225,-334,602,,827c2672,8561,2672,10330,1002,11459l,12136r2561,1731l3563,13190v1670,-1129,4286,-1129,5957,l10522,13867v111,76,222,113,334,151l10856,19625v-56,37,-112,37,-167,75l9909,20227v-278,188,-278,451,,602l10689,21356v278,188,668,188,890,l12359,20829v278,-188,278,-452,,-602l11579,19700v-55,-38,-111,-75,-167,-75l11412,14018v112,-38,223,-75,334,-151xe" fillcolor="#3d8e92" stroked="f" strokeweight="1pt">
                    <v:stroke miterlimit="4" joinstyle="miter"/>
                    <v:path arrowok="t" o:extrusionok="f" o:connecttype="custom" o:connectlocs="823634,1217330;823634,1217330;823634,1217330;823634,1217330" o:connectangles="0,90,180,270"/>
                  </v:shape>
                  <v:shape id="Shape" o:spid="_x0000_s2378" style="position:absolute;left:100941;top:2738;width:11103;height:11134;visibility:visible;mso-wrap-style:square;v-text-anchor:middle" coordsize="20687,2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shape id="Graphic 16" o:spid="_x0000_s2379" type="#_x0000_t75" alt="Document with solid fill" style="position:absolute;left:104220;top:5711;width:5201;height: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">
                    <v:imagedata r:id="rId314" o:title="Document with solid fill"/>
                  </v:shape>
                </v:group>
                <v:group id="Group 576939046" o:spid="_x0000_s2380" style="position:absolute;left:1541;width:25342;height:35219" coordorigin="1541" coordsize="25341,35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">
                  <v:shape id="Shape" o:spid="_x0000_s2381" style="position:absolute;left:5655;width:16473;height:24346;flip:x;visibility:visible;mso-wrap-style:square;v-text-anchor:middle" coordsize="21516,21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" path="m11746,13867l21266,7432v334,-225,334,-602,,-827l11746,170v-334,-226,-890,-226,-1224,l1002,6605v-334,225,-334,602,,827c2672,8561,2672,10330,1002,11459l,12136r2561,1731l3563,13190v1670,-1129,4286,-1129,5957,l10522,13867v111,76,222,113,334,151l10856,19625v-56,37,-112,37,-167,75l9909,20227v-278,188,-278,451,,602l10689,21356v278,188,668,188,890,l12359,20829v278,-188,278,-452,,-602l11579,19700v-55,-38,-111,-75,-167,-75l11412,14018v112,-38,223,-75,334,-151xe" fillcolor="#99a8bd" stroked="f" strokeweight="1pt">
                    <v:stroke miterlimit="4" joinstyle="miter"/>
                    <v:path arrowok="t" o:extrusionok="f" o:connecttype="custom" o:connectlocs="823634,1217330;823634,1217330;823634,1217330;823634,1217330" o:connectangles="0,90,180,270"/>
                  </v:shape>
                  <v:shape id="Shape" o:spid="_x0000_s2382" style="position:absolute;left:8340;top:2160;width:11103;height:11135;flip:x;visibility:visible;mso-wrap-style:square;v-text-anchor:middle" coordsize="20687,2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shape id="TextBox 60" o:spid="_x0000_s2383" type="#_x0000_t202" style="position:absolute;left:1541;top:25271;width:25342;height:9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" filled="f" stroked="f">
                    <v:textbox>
                      <w:txbxContent>
                        <w:p w14:paraId="25069879"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التحديات الاجتماعية والأخلاقية</w:t>
                          </w:r>
                        </w:p>
                      </w:txbxContent>
                    </v:textbox>
                  </v:shape>
                  <v:shape id="Graphic 61" o:spid="_x0000_s2384" type="#_x0000_t75" alt="Boardroom outline" style="position:absolute;left:10343;top:4179;width:7097;height:7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">
                    <v:imagedata r:id="rId315" o:title="Boardroom outline"/>
                  </v:shape>
                </v:group>
                <v:group id="Group 1223869193" o:spid="_x0000_s2385" style="position:absolute;left:74816;top:14490;width:33284;height:38617" coordorigin="74816,14490" coordsize="33283,3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">
                  <v:group id="Group 824865294" o:spid="_x0000_s2386" style="position:absolute;left:74816;top:14490;width:33284;height:38617" coordorigin="74816,14490" coordsize="33283,38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">
                    <v:shape id="TextBox 65" o:spid="_x0000_s2387" type="#_x0000_t202" style="position:absolute;left:74816;top:39439;width:33284;height:13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" filled="f" stroked="f">
                      <v:textbox>
                        <w:txbxContent>
                          <w:p w14:paraId="66E30CFA"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تحسين اتخاذ القرارات باستخدام التحليلات التنبؤية</w:t>
                            </w:r>
                          </w:p>
                        </w:txbxContent>
                      </v:textbox>
                    </v:shape>
                    <v:group id="Group 100285368" o:spid="_x0000_s2388" style="position:absolute;left:82215;top:14490;width:17006;height:24709" coordorigin="82215,14490" coordsize="17005,24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">
                      <v:shape id="Shape" o:spid="_x0000_s2389" style="position:absolute;left:82215;top:14490;width:17006;height:24709;visibility:visible;mso-wrap-style:square;v-text-anchor:middle" coordsize="21600,2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" path="m17864,855v-1624,1115,-4168,1115,-5792,l11585,520v-325,-223,-866,-223,-1191,l9636,1041v-1624,1115,-4168,1115,-5792,l2490,112,,1822r1353,929c2977,3866,2977,5614,1353,6729r-270,186c758,7138,758,7510,1083,7733r9257,6357c10448,14165,10556,14202,10665,14239r,5465c10610,19741,10556,19741,10502,19778r-758,521c9474,20485,9474,20745,9744,20894r758,520c10773,21600,11152,21600,11368,21414r758,-520c12397,20708,12397,20447,12126,20299r-758,-521c11314,19741,11260,19704,11206,19704r,-5465c11314,14202,11422,14165,11531,14090l20788,7733v325,-223,325,-595,,-818l20301,6580v-1624,-1115,-1624,-2862,,-3978l21600,1710,19110,,17864,855xe" fillcolor="#9fcfd1" stroked="f" strokeweight="1pt">
                        <v:stroke miterlimit="4" joinstyle="miter"/>
                        <v:path arrowok="t" o:extrusionok="f" o:connecttype="custom" o:connectlocs="850275,1235444;850275,1235444;850275,1235444;850275,1235444" o:connectangles="0,90,180,270"/>
                      </v:shape>
                      <v:shape id="Shape" o:spid="_x0000_s2390" style="position:absolute;left:85316;top:17115;width:11103;height:11103;visibility:visible;mso-wrap-style:square;v-text-anchor:middle" coordsize="20687,20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" path="m7008,19317l1369,13678c-457,11852,-457,8834,1369,7008l7008,1369v1826,-1826,4844,-1826,6670,l19317,7008v1826,1826,1826,4844,,6670l13678,19317v-1826,1826,-4764,1826,-6670,xe" fillcolor="white [3212]" stroked="f" strokeweight="1pt">
                        <v:stroke miterlimit="4" joinstyle="miter"/>
                        <v:path arrowok="t" o:extrusionok="f" o:connecttype="custom" o:connectlocs="555130,555123;555130,555123;555130,555123;555130,555123" o:connectangles="0,90,180,270"/>
                      </v:shape>
                    </v:group>
                  </v:group>
                  <v:shape id="Picture 437845844" o:spid="_x0000_s2391" type="#_x0000_t75" style="position:absolute;left:88472;top:19657;width:6232;height:6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">
                    <v:imagedata r:id="rId316" o:title=""/>
                  </v:shape>
                </v:group>
                <v:group id="Group 1238967516" o:spid="_x0000_s2392" style="position:absolute;left:62789;width:25880;height:41083" coordorigin="62789" coordsize="25879,41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">
                  <v:group id="Group 561063481" o:spid="_x0000_s2393" style="position:absolute;left:62789;width:25880;height:41083" coordorigin="62789" coordsize="25879,41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">
                    <v:shape id="TextBox 72" o:spid="_x0000_s2394" type="#_x0000_t202" style="position:absolute;left:62789;top:24990;width:25880;height:16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" filled="f" stroked="f">
                      <v:textbox>
                        <w:txbxContent>
                          <w:p w14:paraId="551C4B23"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تحسين الكفاءة في تقديم الخدمات الحكومية</w:t>
                            </w:r>
                          </w:p>
                        </w:txbxContent>
                      </v:textbox>
                    </v:shape>
                    <v:shape id="Shape" o:spid="_x0000_s2395" style="position:absolute;left:67298;width:16452;height:24346;visibility:visible;mso-wrap-style:square;v-text-anchor:middle" coordsize="21600,21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" path="m20593,11647v-1679,-1129,-1679,-2897,,-4026l20873,7432v335,-225,335,-602,,-827l11304,170v-336,-226,-896,-226,-1231,l504,6605v-336,225,-336,602,,827l1007,7771v1679,1129,1679,2898,,4027l,12475r2574,1731l3581,13529v1679,-1129,4309,-1129,5988,l10073,13867v111,76,223,113,335,151l10408,19625v-56,37,-112,37,-168,75l9457,20227v-280,188,-280,452,,602l10240,21356v280,188,672,188,896,l11919,20829v280,-188,280,-452,,-602l11136,19700v-56,-38,-112,-75,-168,-75l10968,14018v112,-38,224,-75,336,-151l12087,13340v1679,-1128,4309,-1128,5988,l19026,13980r2574,-1731l20593,11647xe" fillcolor="#99a8bd" stroked="f" strokeweight="1pt">
                      <v:stroke miterlimit="4" joinstyle="miter"/>
                      <v:path arrowok="t" o:extrusionok="f" o:connecttype="custom" o:connectlocs="822567,1217330;822567,1217330;822567,1217330;822567,1217330" o:connectangles="0,90,180,270"/>
                    </v:shape>
                    <v:shape id="Shape" o:spid="_x0000_s2396" style="position:absolute;left:69856;top:2557;width:11102;height:11134;visibility:visible;mso-wrap-style:square;v-text-anchor:middle" coordsize="20687,2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" path="m7008,19246l1369,13629c-457,11809,-457,8802,1369,6982l7008,1365v1826,-1820,4844,-1820,6670,l19317,6982v1826,1820,1826,4827,,6647l13678,19246v-1826,1899,-4764,1899,-6670,xe" fillcolor="white [3212]" stroked="f" strokeweight="1pt">
                      <v:stroke miterlimit="4" joinstyle="miter"/>
                      <v:path arrowok="t" o:extrusionok="f" o:connecttype="custom" o:connectlocs="555130,556722;555130,556722;555130,556722;555130,556722" o:connectangles="0,90,180,270"/>
                    </v:shape>
                  </v:group>
                  <v:shape id="Graphic 71" o:spid="_x0000_s2397" type="#_x0000_t75" alt="Bar graph with upward trend with solid fill" style="position:absolute;left:72679;top:5725;width:5188;height:5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">
                    <v:imagedata r:id="rId317" o:title="Bar graph with upward trend with solid fill"/>
                  </v:shape>
                </v:group>
                <v:group id="Group 419216532" o:spid="_x0000_s2398" style="position:absolute;left:31017;width:24579;height:38481" coordorigin="31017" coordsize="24579,38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">
                  <v:group id="Group 161467425" o:spid="_x0000_s2399" style="position:absolute;left:31017;width:24579;height:38481" coordorigin="31017" coordsize="24579,38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">
                    <v:shape id="TextBox 78" o:spid="_x0000_s2400" type="#_x0000_t202" style="position:absolute;left:31017;top:24812;width:24579;height:13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" filled="f" stroked="f">
                      <v:textbox>
                        <w:txbxContent>
                          <w:p w14:paraId="4CF74774"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تعزيز الشفافية ومكافحة الفساد</w:t>
                            </w:r>
                          </w:p>
                        </w:txbxContent>
                      </v:textbox>
                    </v:shape>
                    <v:shape id="Shape" o:spid="_x0000_s2401" style="position:absolute;left:36612;width:16622;height:24346;visibility:visible;mso-wrap-style:square;v-text-anchor:middle" coordsize="21600,21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" path="m20548,11647v-1662,-1129,-1662,-2897,,-4026l20825,7432v332,-225,332,-602,,-827l11354,170v-332,-226,-886,-226,-1219,l665,6605v-333,225,-333,602,,827l1163,7771v1662,1129,1662,2898,,4027l,12588r2548,1731l3711,13529v1661,-1129,4264,-1129,5926,l10135,13867v111,76,222,113,333,151l10468,19625v-56,37,-111,37,-166,75l9526,20227v-277,188,-277,452,,602l10302,21356v276,188,664,188,886,l11963,20829v277,-188,277,-452,,-602l11188,19700v-56,-38,-111,-75,-166,-75l11022,14018v110,-38,221,-75,332,-151l12129,13340v1662,-1128,4265,-1128,5926,l19052,14018r2548,-1731l20548,11647xe" fillcolor="#3d8e92" stroked="f" strokeweight="1pt">
                      <v:stroke miterlimit="4" joinstyle="miter"/>
                      <v:path arrowok="t" o:extrusionok="f" o:connecttype="custom" o:connectlocs="831091,1217330;831091,1217330;831091,1217330;831091,1217330" o:connectangles="0,90,180,270"/>
                    </v:shape>
                    <v:shape id="Shape" o:spid="_x0000_s2402" style="position:absolute;left:39169;top:2557;width:11103;height:11134;visibility:visible;mso-wrap-style:square;v-text-anchor:middle" coordsize="20687,2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" path="m7008,19246l1369,13629c-457,11809,-457,8802,1369,6982l7008,1365v1826,-1820,4844,-1820,6670,l19317,6982v1826,1820,1826,4827,,6647l13678,19246v-1826,1899,-4844,1899,-6670,xe" fillcolor="white [3212]" stroked="f" strokeweight="1pt">
                      <v:stroke miterlimit="4" joinstyle="miter"/>
                      <v:path arrowok="t" o:extrusionok="f" o:connecttype="custom" o:connectlocs="555130,556722;555130,556722;555130,556722;555130,556722" o:connectangles="0,90,180,270"/>
                    </v:shape>
                  </v:group>
                  <v:shape id="Picture 553079432" o:spid="_x0000_s2403" type="#_x0000_t75" style="position:absolute;left:41799;top:4511;width:6815;height:6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">
                    <v:imagedata r:id="rId318" o:title=""/>
                  </v:shape>
                </v:group>
                <v:group id="Group 1563418697" o:spid="_x0000_s2404" style="position:absolute;left:11524;top:13872;width:30275;height:38996" coordorigin="11524,13872" coordsize="30274,38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">
                  <v:group id="Group 214147182" o:spid="_x0000_s2405" style="position:absolute;left:11524;top:13872;width:30275;height:38996" coordorigin="11524,13872" coordsize="30274,38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">
                    <v:shape id="TextBox 84" o:spid="_x0000_s2406" type="#_x0000_t202" style="position:absolute;left:11524;top:39199;width:30275;height:13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" filled="f" stroked="f">
                      <v:textbox>
                        <w:txbxContent>
                          <w:p w14:paraId="6A89E572" w14:textId="77777777" w:rsidR="00BE0924" w:rsidRPr="00BE0924" w:rsidRDefault="00BE0924" w:rsidP="00BE0924">
                            <w:pPr>
                              <w:bidi w:val="0"/>
                              <w:jc w:val="center"/>
                              <w:rPr>
                                <w:rFonts w:eastAsia="Calibri" w:hAnsi="Adobe Arabic" w:cs="Adobe Arabic"/>
                                <w:kern w:val="24"/>
                                <w:sz w:val="30"/>
                                <w:szCs w:val="30"/>
                                <w:lang w:bidi="ar-EG"/>
                              </w:rPr>
                            </w:pPr>
                            <w:r w:rsidRPr="00BE0924">
                              <w:rPr>
                                <w:rFonts w:eastAsia="Calibri" w:hAnsi="Adobe Arabic" w:cs="Adobe Arabic"/>
                                <w:kern w:val="24"/>
                                <w:sz w:val="30"/>
                                <w:szCs w:val="30"/>
                                <w:rtl/>
                                <w:lang w:bidi="ar-EG"/>
                              </w:rPr>
                              <w:t>إدارة الكوارث والطوارئ بشكل أكثر كفاءة</w:t>
                            </w:r>
                          </w:p>
                        </w:txbxContent>
                      </v:textbox>
                    </v:shape>
                    <v:shape id="Shape" o:spid="_x0000_s2407" style="position:absolute;left:20727;top:13872;width:17346;height:24539;visibility:visible;mso-wrap-style:square;v-text-anchor:middle" coordsize="21600,21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" path="m17938,1048v-1592,1123,-4087,1123,-5679,l11304,374v-318,-224,-849,-224,-1168,l9394,898c7801,2021,5307,2021,3715,898l2441,,,1722r1274,898c2866,3743,2866,5503,1274,6626r-266,187c690,7038,690,7412,1008,7637r9075,6401c10190,14113,10296,14150,10402,14188r,5503c10349,19728,10296,19728,10243,19766r-743,524c9234,20477,9234,20739,9500,20889r743,524c10508,21600,10880,21600,11092,21413r743,-524c12100,20702,12100,20440,11835,20290r-743,-524c11039,19728,10986,19691,10933,19691r,-5503c11039,14150,11145,14113,11251,14038l20326,7637v319,-225,319,-599,,-824l20326,6813v-1592,-1123,-1592,-2882,,-4005l21600,1909,19159,187r-1221,861xe" fillcolor="#9fcfd1" stroked="f" strokeweight="1pt">
                      <v:stroke miterlimit="4" joinstyle="miter"/>
                      <v:path arrowok="t" o:extrusionok="f" o:connecttype="custom" o:connectlocs="867320,1226922;867320,1226922;867320,1226922;867320,1226922" o:connectangles="0,90,180,270"/>
                    </v:shape>
                    <v:shape id="Shape" o:spid="_x0000_s2408" style="position:absolute;left:23710;top:16429;width:11103;height:11103;visibility:visible;mso-wrap-style:square;v-text-anchor:middle" coordsize="20687,20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" path="m7008,19317l1369,13678c-457,11852,-457,8834,1369,7008l7008,1369v1826,-1826,4844,-1826,6670,l19317,7008v1826,1826,1826,4844,,6670l13678,19317v-1826,1826,-4844,1826,-6670,xe" fillcolor="white [3212]" stroked="f" strokeweight="1pt">
                      <v:stroke miterlimit="4" joinstyle="miter"/>
                      <v:path arrowok="t" o:extrusionok="f" o:connecttype="custom" o:connectlocs="555130,555123;555130,555123;555130,555123;555130,555123" o:connectangles="0,90,180,270"/>
                    </v:shape>
                  </v:group>
                  <v:shape id="Picture 1249321264" o:spid="_x0000_s2409" type="#_x0000_t75" style="position:absolute;left:26609;top:19741;width:5500;height:5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">
                    <v:imagedata r:id="rId319" o:title=""/>
                  </v:shape>
                </v:group>
                <w10:anchorlock/>
              </v:group>
            </w:pict>
          </mc:Fallback>
        </mc:AlternateContent>
      </w:r>
    </w:p>
    <w:p w14:paraId="27E54F39" w14:textId="073D41D0" w:rsidR="00377231" w:rsidRPr="007B5815" w:rsidRDefault="00397A5A" w:rsidP="001B33CA">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511A2343" wp14:editId="63E0D602">
                <wp:extent cx="5731510" cy="891540"/>
                <wp:effectExtent l="0" t="0" r="2540" b="22860"/>
                <wp:docPr id="1572590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9622118" name="مجموعة 47"/>
                        <wpg:cNvGrpSpPr/>
                        <wpg:grpSpPr>
                          <a:xfrm>
                            <a:off x="0" y="0"/>
                            <a:ext cx="5731510" cy="895351"/>
                            <a:chOff x="0" y="0"/>
                            <a:chExt cx="5878196" cy="918845"/>
                          </a:xfrm>
                        </wpg:grpSpPr>
                        <wpg:grpSp>
                          <wpg:cNvPr id="448810387" name="مجموعة 48"/>
                          <wpg:cNvGrpSpPr/>
                          <wpg:grpSpPr>
                            <a:xfrm>
                              <a:off x="0" y="0"/>
                              <a:ext cx="5878196" cy="918845"/>
                              <a:chOff x="0" y="0"/>
                              <a:chExt cx="6240348" cy="919070"/>
                            </a:xfrm>
                          </wpg:grpSpPr>
                          <wpg:grpSp>
                            <wpg:cNvPr id="201778038" name="مجموعة 49"/>
                            <wpg:cNvGrpSpPr/>
                            <wpg:grpSpPr>
                              <a:xfrm>
                                <a:off x="0" y="169208"/>
                                <a:ext cx="5433072" cy="580613"/>
                                <a:chOff x="0" y="169208"/>
                                <a:chExt cx="5433072" cy="580613"/>
                              </a:xfrm>
                            </wpg:grpSpPr>
                            <wps:wsp>
                              <wps:cNvPr id="5783173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076547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787228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73278051" name="مربع نص 41"/>
                          <wps:cNvSpPr txBox="1"/>
                          <wps:spPr>
                            <a:xfrm>
                              <a:off x="204466" y="257055"/>
                              <a:ext cx="4615440" cy="389397"/>
                            </a:xfrm>
                            <a:prstGeom prst="rect">
                              <a:avLst/>
                            </a:prstGeom>
                            <a:noFill/>
                          </wps:spPr>
                          <wps:txbx>
                            <w:txbxContent>
                              <w:p w14:paraId="1C4D254C" w14:textId="4B3DB72A"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المهام الروتينية</w:t>
                                </w:r>
                              </w:p>
                            </w:txbxContent>
                          </wps:txbx>
                          <wps:bodyPr wrap="square" rtlCol="1">
                            <a:spAutoFit/>
                          </wps:bodyPr>
                        </wps:wsp>
                      </wpg:grpSp>
                      <pic:pic xmlns:pic="http://schemas.openxmlformats.org/drawingml/2006/picture">
                        <pic:nvPicPr>
                          <pic:cNvPr id="1586832030"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11A2343" id="_x0000_s24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">
                <v:group id="مجموعة 47" o:spid="_x0000_s24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">
                  <v:group id="مجموعة 48" o:spid="_x0000_s24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">
                    <v:group id="مجموعة 49" o:spid="_x0000_s24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">
                      <v:shape id="شكل حر 50" o:spid="_x0000_s24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" fillcolor="#a5a5a5 [2092]" stroked="f" strokeweight="1pt">
                        <v:stroke joinstyle="miter"/>
                      </v:roundrect>
                    </v:group>
                    <v:oval id="شكل بيضاوي 52" o:spid="_x0000_s24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" filled="f" strokecolor="#168489" strokeweight="1pt">
                      <v:stroke joinstyle="miter"/>
                    </v:oval>
                  </v:group>
                  <v:shape id="مربع نص 41" o:spid="_x0000_s241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" filled="f" stroked="f">
                    <v:textbox style="mso-fit-shape-to-text:t">
                      <w:txbxContent>
                        <w:p w14:paraId="1C4D254C" w14:textId="4B3DB72A"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أتمتة المهام الروتينية</w:t>
                          </w:r>
                        </w:p>
                      </w:txbxContent>
                    </v:textbox>
                  </v:shape>
                </v:group>
                <v:shape id="صورة 54" o:spid="_x0000_s24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">
                  <v:imagedata r:id="rId105" o:title=""/>
                </v:shape>
                <w10:anchorlock/>
              </v:group>
            </w:pict>
          </mc:Fallback>
        </mc:AlternateContent>
      </w:r>
    </w:p>
    <w:p w14:paraId="231D014B" w14:textId="78F94AE2"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3FD18C45" w14:textId="348DF3F8"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العديد من الوظائف الحكومية تعتمد على أداء مهام روتينية متكررة مثل إدخال البيانات، معالجة الطلبات، إعداد التقارير، والتدقيق. </w:t>
      </w:r>
      <w:hyperlink r:id="rId320" w:history="1">
        <w:r w:rsidRPr="00FF6F20">
          <w:rPr>
            <w:rStyle w:val="Hyperlink"/>
            <w:rFonts w:ascii="Sakkal Majalla" w:hAnsi="Sakkal Majalla" w:cs="Sakkal Majalla"/>
            <w:sz w:val="32"/>
            <w:szCs w:val="32"/>
            <w:rtl/>
          </w:rPr>
          <w:t>الذكاء الاصطناعي</w:t>
        </w:r>
      </w:hyperlink>
      <w:r w:rsidRPr="00DC5845">
        <w:rPr>
          <w:rFonts w:ascii="Sakkal Majalla" w:hAnsi="Sakkal Majalla" w:cs="Sakkal Majalla"/>
          <w:sz w:val="32"/>
          <w:szCs w:val="32"/>
          <w:rtl/>
        </w:rPr>
        <w:t>، وخاصة تقنيات الروبوتات البرمجية (</w:t>
      </w:r>
      <w:r w:rsidRPr="00DC5845">
        <w:rPr>
          <w:rFonts w:ascii="Sakkal Majalla" w:hAnsi="Sakkal Majalla" w:cs="Sakkal Majalla"/>
          <w:sz w:val="32"/>
          <w:szCs w:val="32"/>
        </w:rPr>
        <w:t>RPA</w:t>
      </w:r>
      <w:r w:rsidRPr="00DC5845">
        <w:rPr>
          <w:rFonts w:ascii="Sakkal Majalla" w:hAnsi="Sakkal Majalla" w:cs="Sakkal Majalla"/>
          <w:sz w:val="32"/>
          <w:szCs w:val="32"/>
          <w:rtl/>
        </w:rPr>
        <w:t>)، لديه القدرة على أتمتة هذه المهام.</w:t>
      </w:r>
    </w:p>
    <w:p w14:paraId="64FF051C" w14:textId="7228EFC9" w:rsidR="00377231" w:rsidRPr="00DC5845" w:rsidRDefault="00377231" w:rsidP="00DC5845">
      <w:pPr>
        <w:spacing w:line="360" w:lineRule="auto"/>
        <w:ind w:left="357"/>
        <w:rPr>
          <w:rFonts w:ascii="Sakkal Majalla" w:hAnsi="Sakkal Majalla"/>
          <w:color w:val="168489"/>
          <w:sz w:val="32"/>
          <w:szCs w:val="32"/>
          <w:rtl/>
        </w:rPr>
      </w:pPr>
      <w:r w:rsidRPr="00DC5845">
        <w:rPr>
          <w:rFonts w:ascii="Sakkal Majalla" w:hAnsi="Sakkal Majalla"/>
          <w:color w:val="168489"/>
          <w:sz w:val="32"/>
          <w:szCs w:val="32"/>
          <w:rtl/>
        </w:rPr>
        <w:t>النتائج المحتملة:</w:t>
      </w:r>
    </w:p>
    <w:p w14:paraId="2673FF68" w14:textId="5E63208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تقليل الحاجة للوظائف اليدوية: من المتوقع أن تقل الحاجة إلى الوظائف التي تعتمد على المهام الروتينية. العديد من الوظائف في الإدارات الحكومية التي تتطلب معالجة كميات كبيرة من المعلومات ستصبح مؤتمتة بالكامل.</w:t>
      </w:r>
    </w:p>
    <w:p w14:paraId="4B19F267" w14:textId="0F0B7AA7"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تحرير الموظفين للمهام الاستراتيجية: في المقابل، سيتمكن الموظفون من التركيز على المهام التي تتطلب مهارات تحليلية أو إبداعية أو تفاعلاً بشريا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مثل إدارة الأزمات، صياغة السياسات، أو تقديم الخدمات التي تتطلب تفاعلًا مباشرًا مع المواطنين.</w:t>
      </w:r>
    </w:p>
    <w:p w14:paraId="3D75270B" w14:textId="0FC7DC65" w:rsidR="00377231" w:rsidRPr="007B5815" w:rsidRDefault="00377231" w:rsidP="00377231">
      <w:pPr>
        <w:rPr>
          <w:rFonts w:ascii="Sakkal Majalla" w:hAnsi="Sakkal Majalla"/>
          <w:sz w:val="32"/>
          <w:szCs w:val="32"/>
          <w:rtl/>
        </w:rPr>
      </w:pPr>
      <w:r w:rsidRPr="007B5815">
        <w:rPr>
          <w:rFonts w:ascii="Sakkal Majalla" w:hAnsi="Sakkal Majalla"/>
          <w:sz w:val="32"/>
          <w:szCs w:val="32"/>
          <w:rtl/>
        </w:rPr>
        <w:t xml:space="preserve"> </w:t>
      </w:r>
      <w:r w:rsidR="003C7FD7" w:rsidRPr="002A078C">
        <w:rPr>
          <w:rFonts w:ascii="Sakkal Majalla" w:hAnsi="Sakkal Majalla"/>
          <w:noProof/>
          <w:sz w:val="34"/>
          <w:lang w:bidi="ar-EG"/>
        </w:rPr>
        <mc:AlternateContent>
          <mc:Choice Requires="wpg">
            <w:drawing>
              <wp:inline distT="0" distB="0" distL="0" distR="0" wp14:anchorId="015EC9F7" wp14:editId="337C5EF2">
                <wp:extent cx="5731510" cy="892088"/>
                <wp:effectExtent l="0" t="0" r="2540" b="22860"/>
                <wp:docPr id="80604122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93368540" name="مجموعة 47"/>
                        <wpg:cNvGrpSpPr/>
                        <wpg:grpSpPr>
                          <a:xfrm>
                            <a:off x="0" y="0"/>
                            <a:ext cx="5731510" cy="895351"/>
                            <a:chOff x="0" y="0"/>
                            <a:chExt cx="5878196" cy="918845"/>
                          </a:xfrm>
                        </wpg:grpSpPr>
                        <wpg:grpSp>
                          <wpg:cNvPr id="760752069" name="مجموعة 48"/>
                          <wpg:cNvGrpSpPr/>
                          <wpg:grpSpPr>
                            <a:xfrm>
                              <a:off x="0" y="0"/>
                              <a:ext cx="5878196" cy="918845"/>
                              <a:chOff x="0" y="0"/>
                              <a:chExt cx="6240348" cy="919070"/>
                            </a:xfrm>
                          </wpg:grpSpPr>
                          <wpg:grpSp>
                            <wpg:cNvPr id="764967857" name="مجموعة 49"/>
                            <wpg:cNvGrpSpPr/>
                            <wpg:grpSpPr>
                              <a:xfrm>
                                <a:off x="0" y="169208"/>
                                <a:ext cx="5433072" cy="580613"/>
                                <a:chOff x="0" y="169208"/>
                                <a:chExt cx="5433072" cy="580613"/>
                              </a:xfrm>
                            </wpg:grpSpPr>
                            <wps:wsp>
                              <wps:cNvPr id="3427897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647970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3677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8811726" name="مربع نص 41"/>
                          <wps:cNvSpPr txBox="1"/>
                          <wps:spPr>
                            <a:xfrm>
                              <a:off x="204466" y="256109"/>
                              <a:ext cx="4615440" cy="389157"/>
                            </a:xfrm>
                            <a:prstGeom prst="rect">
                              <a:avLst/>
                            </a:prstGeom>
                            <a:noFill/>
                          </wps:spPr>
                          <wps:txbx>
                            <w:txbxContent>
                              <w:p w14:paraId="0D6E6404" w14:textId="7AF9B03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اتخاذ القرارات باستخدام التحليلات التنبؤية</w:t>
                                </w:r>
                              </w:p>
                            </w:txbxContent>
                          </wps:txbx>
                          <wps:bodyPr wrap="square" rtlCol="1">
                            <a:spAutoFit/>
                          </wps:bodyPr>
                        </wps:wsp>
                      </wpg:grpSp>
                      <pic:pic xmlns:pic="http://schemas.openxmlformats.org/drawingml/2006/picture">
                        <pic:nvPicPr>
                          <pic:cNvPr id="1339521534"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5EC9F7" id="_x0000_s24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">
                <v:group id="مجموعة 47" o:spid="_x0000_s24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">
                  <v:group id="مجموعة 48" o:spid="_x0000_s24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">
                    <v:group id="مجموعة 49" o:spid="_x0000_s24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">
                      <v:shape id="شكل حر 50" o:spid="_x0000_s24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" fillcolor="#a5a5a5 [2092]" stroked="f" strokeweight="1pt">
                        <v:stroke joinstyle="miter"/>
                      </v:roundrect>
                    </v:group>
                    <v:oval id="شكل بيضاوي 52" o:spid="_x0000_s24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" filled="f" strokecolor="#168489" strokeweight="1pt">
                      <v:stroke joinstyle="miter"/>
                    </v:oval>
                  </v:group>
                  <v:shape id="مربع نص 41" o:spid="_x0000_s2426" type="#_x0000_t202" style="position:absolute;left:2044;top:2561;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" filled="f" stroked="f">
                    <v:textbox style="mso-fit-shape-to-text:t">
                      <w:txbxContent>
                        <w:p w14:paraId="0D6E6404" w14:textId="7AF9B038" w:rsidR="003C7FD7" w:rsidRDefault="00397A5A" w:rsidP="003C7FD7">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اتخاذ القرارات باستخدام التحليلات التنبؤية</w:t>
                          </w:r>
                        </w:p>
                      </w:txbxContent>
                    </v:textbox>
                  </v:shape>
                </v:group>
                <v:shape id="صورة 54" o:spid="_x0000_s24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">
                  <v:imagedata r:id="rId105" o:title=""/>
                </v:shape>
                <w10:anchorlock/>
              </v:group>
            </w:pict>
          </mc:Fallback>
        </mc:AlternateContent>
      </w:r>
    </w:p>
    <w:p w14:paraId="6F1A1983" w14:textId="3E99D2CD"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5751BAD6" w14:textId="526893E0" w:rsidR="00377231" w:rsidRPr="00DC5845" w:rsidRDefault="00FF6F20">
      <w:pPr>
        <w:pStyle w:val="a5"/>
        <w:numPr>
          <w:ilvl w:val="0"/>
          <w:numId w:val="17"/>
        </w:numPr>
        <w:spacing w:line="360" w:lineRule="auto"/>
        <w:ind w:left="811" w:hanging="454"/>
        <w:jc w:val="both"/>
        <w:rPr>
          <w:rFonts w:ascii="Sakkal Majalla" w:hAnsi="Sakkal Majalla" w:cs="Sakkal Majalla"/>
          <w:sz w:val="32"/>
          <w:szCs w:val="32"/>
          <w:rtl/>
        </w:rPr>
      </w:pPr>
      <w:hyperlink r:id="rId321" w:history="1">
        <w:r w:rsidRPr="00FF6F20">
          <w:rPr>
            <w:rStyle w:val="Hyperlink"/>
            <w:rFonts w:ascii="Sakkal Majalla" w:hAnsi="Sakkal Majalla" w:cs="Sakkal Majalla"/>
            <w:sz w:val="32"/>
            <w:szCs w:val="32"/>
            <w:rtl/>
          </w:rPr>
          <w:t>الذكاء الاصطناعي</w:t>
        </w:r>
      </w:hyperlink>
      <w:r>
        <w:rPr>
          <w:rFonts w:ascii="Sakkal Majalla" w:hAnsi="Sakkal Majalla" w:cs="Sakkal Majalla"/>
          <w:sz w:val="32"/>
          <w:szCs w:val="32"/>
        </w:rPr>
        <w:t xml:space="preserve"> </w:t>
      </w:r>
      <w:r w:rsidR="00377231" w:rsidRPr="00DC5845">
        <w:rPr>
          <w:rFonts w:ascii="Sakkal Majalla" w:hAnsi="Sakkal Majalla" w:cs="Sakkal Majalla"/>
          <w:sz w:val="32"/>
          <w:szCs w:val="32"/>
          <w:rtl/>
        </w:rPr>
        <w:t>قادر على تحليل كميات هائلة من البيانات وتقديم توصيات مبنية على الأدلة. يمكن للحكومات استخدام هذه التحليلات في تحسين السياسات واتخاذ قرارات مبنية على بيانات دقيقة.</w:t>
      </w:r>
    </w:p>
    <w:p w14:paraId="75799482" w14:textId="0A2C3CA1" w:rsidR="00377231" w:rsidRPr="00DC5845" w:rsidRDefault="00377231" w:rsidP="00DC5845">
      <w:pPr>
        <w:spacing w:line="360" w:lineRule="auto"/>
        <w:ind w:left="357"/>
        <w:rPr>
          <w:rFonts w:ascii="Sakkal Majalla" w:hAnsi="Sakkal Majalla"/>
          <w:sz w:val="32"/>
          <w:szCs w:val="32"/>
          <w:rtl/>
        </w:rPr>
      </w:pPr>
      <w:r w:rsidRPr="00DC5845">
        <w:rPr>
          <w:rFonts w:ascii="Sakkal Majalla" w:hAnsi="Sakkal Majalla"/>
          <w:color w:val="168489"/>
          <w:sz w:val="32"/>
          <w:szCs w:val="32"/>
          <w:rtl/>
        </w:rPr>
        <w:lastRenderedPageBreak/>
        <w:t>النتائج المحتملة</w:t>
      </w:r>
      <w:r w:rsidRPr="00DC5845">
        <w:rPr>
          <w:rFonts w:ascii="Sakkal Majalla" w:hAnsi="Sakkal Majalla"/>
          <w:sz w:val="32"/>
          <w:szCs w:val="32"/>
          <w:rtl/>
        </w:rPr>
        <w:t>:</w:t>
      </w:r>
    </w:p>
    <w:p w14:paraId="5443273A" w14:textId="6DA19050"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 xml:space="preserve">تقليل الحاجة للقرارات البشرية المباشرة: في العديد من الحالات، سيتم اتخاذ القرارات المبنية على التحليل التنبؤي بواسطة أنظمة </w:t>
      </w:r>
      <w:hyperlink r:id="rId322" w:history="1">
        <w:r w:rsidR="00FF6F20" w:rsidRPr="00FF6F20">
          <w:rPr>
            <w:rStyle w:val="Hyperlink"/>
            <w:rFonts w:ascii="Sakkal Majalla" w:hAnsi="Sakkal Majalla" w:cs="Sakkal Majalla"/>
            <w:sz w:val="32"/>
            <w:szCs w:val="32"/>
            <w:rtl/>
          </w:rPr>
          <w:t>الذكاء الاصطناعي</w:t>
        </w:r>
      </w:hyperlink>
      <w:r w:rsidR="00FF6F20">
        <w:rPr>
          <w:rFonts w:ascii="Sakkal Majalla" w:hAnsi="Sakkal Majalla" w:cs="Sakkal Majalla"/>
          <w:sz w:val="32"/>
          <w:szCs w:val="32"/>
        </w:rPr>
        <w:t xml:space="preserve"> </w:t>
      </w:r>
      <w:r w:rsidRPr="00DC5845">
        <w:rPr>
          <w:rFonts w:ascii="Sakkal Majalla" w:hAnsi="Sakkal Majalla" w:cs="Sakkal Majalla"/>
          <w:sz w:val="32"/>
          <w:szCs w:val="32"/>
          <w:rtl/>
        </w:rPr>
        <w:t>، مما يقلل من الحاجة للموظفين الذين يقومون بتحليل البيانات يدويا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w:t>
      </w:r>
    </w:p>
    <w:p w14:paraId="2F44BA68" w14:textId="31A6420E"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تعزيز الأدوار الاستراتيجية: الموظفون الذين كانوا يقومون بالتحليل سيصبحون قادرين على التركيز على الأدوار التي تتطلب التفكير النقدي وصنع السياسات بناءً على النتائج التي تقدمها الأنظمة.</w:t>
      </w:r>
    </w:p>
    <w:p w14:paraId="7AAFF58E" w14:textId="54784312" w:rsidR="00377231" w:rsidRPr="007B5815" w:rsidRDefault="00397A5A"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29CB5A7E" wp14:editId="128EA3B9">
                <wp:extent cx="5731510" cy="891540"/>
                <wp:effectExtent l="0" t="0" r="2540" b="22860"/>
                <wp:docPr id="9166224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578031" name="مجموعة 47"/>
                        <wpg:cNvGrpSpPr/>
                        <wpg:grpSpPr>
                          <a:xfrm>
                            <a:off x="0" y="0"/>
                            <a:ext cx="5731510" cy="895351"/>
                            <a:chOff x="0" y="0"/>
                            <a:chExt cx="5878196" cy="918845"/>
                          </a:xfrm>
                        </wpg:grpSpPr>
                        <wpg:grpSp>
                          <wpg:cNvPr id="1121444844" name="مجموعة 48"/>
                          <wpg:cNvGrpSpPr/>
                          <wpg:grpSpPr>
                            <a:xfrm>
                              <a:off x="0" y="0"/>
                              <a:ext cx="5878196" cy="918845"/>
                              <a:chOff x="0" y="0"/>
                              <a:chExt cx="6240348" cy="919070"/>
                            </a:xfrm>
                          </wpg:grpSpPr>
                          <wpg:grpSp>
                            <wpg:cNvPr id="1786338718" name="مجموعة 49"/>
                            <wpg:cNvGrpSpPr/>
                            <wpg:grpSpPr>
                              <a:xfrm>
                                <a:off x="0" y="169208"/>
                                <a:ext cx="5433072" cy="580613"/>
                                <a:chOff x="0" y="169208"/>
                                <a:chExt cx="5433072" cy="580613"/>
                              </a:xfrm>
                            </wpg:grpSpPr>
                            <wps:wsp>
                              <wps:cNvPr id="8678918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409380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11041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7976522" name="مربع نص 41"/>
                          <wps:cNvSpPr txBox="1"/>
                          <wps:spPr>
                            <a:xfrm>
                              <a:off x="204466" y="256424"/>
                              <a:ext cx="4615440" cy="389397"/>
                            </a:xfrm>
                            <a:prstGeom prst="rect">
                              <a:avLst/>
                            </a:prstGeom>
                            <a:noFill/>
                          </wps:spPr>
                          <wps:txbx>
                            <w:txbxContent>
                              <w:p w14:paraId="69163CFA" w14:textId="15332087"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الكفاءة في تقديم الخدمات الحكومية</w:t>
                                </w:r>
                              </w:p>
                            </w:txbxContent>
                          </wps:txbx>
                          <wps:bodyPr wrap="square" rtlCol="1">
                            <a:spAutoFit/>
                          </wps:bodyPr>
                        </wps:wsp>
                      </wpg:grpSp>
                      <pic:pic xmlns:pic="http://schemas.openxmlformats.org/drawingml/2006/picture">
                        <pic:nvPicPr>
                          <pic:cNvPr id="1365547157"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9CB5A7E" id="_x0000_s24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kuDHiZBwAA+h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24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">
                  <v:group id="مجموعة 48" o:spid="_x0000_s24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">
                    <v:group id="مجموعة 49" o:spid="_x0000_s24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">
                      <v:shape id="شكل حر 50" o:spid="_x0000_s24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" fillcolor="#a5a5a5 [2092]" stroked="f" strokeweight="1pt">
                        <v:stroke joinstyle="miter"/>
                      </v:roundrect>
                    </v:group>
                    <v:oval id="شكل بيضاوي 52" o:spid="_x0000_s24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" filled="f" strokecolor="#168489" strokeweight="1pt">
                      <v:stroke joinstyle="miter"/>
                    </v:oval>
                  </v:group>
                  <v:shape id="مربع نص 41" o:spid="_x0000_s2435" type="#_x0000_t202" style="position:absolute;left:2044;top:2564;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" filled="f" stroked="f">
                    <v:textbox style="mso-fit-shape-to-text:t">
                      <w:txbxContent>
                        <w:p w14:paraId="69163CFA" w14:textId="15332087"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تحسين الكفاءة في تقديم الخدمات الحكومية</w:t>
                          </w:r>
                        </w:p>
                      </w:txbxContent>
                    </v:textbox>
                  </v:shape>
                </v:group>
                <v:shape id="صورة 54" o:spid="_x0000_s24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">
                  <v:imagedata r:id="rId105" o:title=""/>
                </v:shape>
                <w10:anchorlock/>
              </v:group>
            </w:pict>
          </mc:Fallback>
        </mc:AlternateContent>
      </w:r>
    </w:p>
    <w:p w14:paraId="11909D65" w14:textId="1E33A8D8"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53FFB1CB" w14:textId="411E2CA6" w:rsidR="003C7FD7" w:rsidRPr="00DC5845" w:rsidRDefault="00FF6F20">
      <w:pPr>
        <w:pStyle w:val="a5"/>
        <w:numPr>
          <w:ilvl w:val="0"/>
          <w:numId w:val="17"/>
        </w:numPr>
        <w:spacing w:line="360" w:lineRule="auto"/>
        <w:ind w:left="811" w:hanging="454"/>
        <w:jc w:val="both"/>
        <w:rPr>
          <w:rFonts w:ascii="Sakkal Majalla" w:hAnsi="Sakkal Majalla" w:cs="Sakkal Majalla"/>
          <w:sz w:val="32"/>
          <w:szCs w:val="32"/>
          <w:rtl/>
        </w:rPr>
      </w:pPr>
      <w:hyperlink r:id="rId323" w:history="1">
        <w:r w:rsidRPr="00FF6F20">
          <w:rPr>
            <w:rStyle w:val="Hyperlink"/>
            <w:rFonts w:ascii="Sakkal Majalla" w:hAnsi="Sakkal Majalla" w:cs="Sakkal Majalla"/>
            <w:sz w:val="32"/>
            <w:szCs w:val="32"/>
            <w:rtl/>
          </w:rPr>
          <w:t>الذكاء الاصطناعي</w:t>
        </w:r>
      </w:hyperlink>
      <w:r>
        <w:rPr>
          <w:rFonts w:ascii="Sakkal Majalla" w:hAnsi="Sakkal Majalla" w:cs="Sakkal Majalla"/>
          <w:sz w:val="32"/>
          <w:szCs w:val="32"/>
        </w:rPr>
        <w:t xml:space="preserve"> </w:t>
      </w:r>
      <w:r w:rsidR="00377231" w:rsidRPr="00DC5845">
        <w:rPr>
          <w:rFonts w:ascii="Sakkal Majalla" w:hAnsi="Sakkal Majalla" w:cs="Sakkal Majalla"/>
          <w:sz w:val="32"/>
          <w:szCs w:val="32"/>
          <w:rtl/>
        </w:rPr>
        <w:t>يمكنه تحسين تقديم الخدمات الحكومية من خلال تحليل البيانات وتقديم توصيات مخصصة لكل مواطن بناءً على احتياجاته الفردية. يمكن أيضا</w:t>
      </w:r>
      <w:r w:rsidR="00377231" w:rsidRPr="00DC5845">
        <w:rPr>
          <w:rFonts w:ascii="Sakkal Majalla" w:hAnsi="Sakkal Majalla" w:cs="Sakkal Majalla" w:hint="cs"/>
          <w:sz w:val="32"/>
          <w:szCs w:val="32"/>
          <w:rtl/>
        </w:rPr>
        <w:t>ً</w:t>
      </w:r>
      <w:r w:rsidR="00377231" w:rsidRPr="00DC5845">
        <w:rPr>
          <w:rFonts w:ascii="Sakkal Majalla" w:hAnsi="Sakkal Majalla" w:cs="Sakkal Majalla"/>
          <w:sz w:val="32"/>
          <w:szCs w:val="32"/>
          <w:rtl/>
        </w:rPr>
        <w:t xml:space="preserve"> </w:t>
      </w:r>
      <w:hyperlink r:id="rId324" w:history="1">
        <w:r w:rsidR="00377231" w:rsidRPr="00FF6F20">
          <w:rPr>
            <w:rStyle w:val="Hyperlink"/>
            <w:rFonts w:ascii="Sakkal Majalla" w:hAnsi="Sakkal Majalla" w:cs="Sakkal Majalla"/>
            <w:sz w:val="32"/>
            <w:szCs w:val="32"/>
            <w:rtl/>
          </w:rPr>
          <w:t>للذكاء الاصطناعي</w:t>
        </w:r>
      </w:hyperlink>
      <w:r w:rsidR="00377231" w:rsidRPr="00DC5845">
        <w:rPr>
          <w:rFonts w:ascii="Sakkal Majalla" w:hAnsi="Sakkal Majalla" w:cs="Sakkal Majalla"/>
          <w:sz w:val="32"/>
          <w:szCs w:val="32"/>
          <w:rtl/>
        </w:rPr>
        <w:t xml:space="preserve"> أن يحل محل التفاعل البشري في بعض الخدمات المقدمة عبر الإنترنت.</w:t>
      </w:r>
    </w:p>
    <w:p w14:paraId="492B91FD" w14:textId="68AA0241" w:rsidR="00377231" w:rsidRPr="00DC5845" w:rsidRDefault="00377231" w:rsidP="00DC5845">
      <w:pPr>
        <w:spacing w:line="360" w:lineRule="auto"/>
        <w:ind w:left="357"/>
        <w:rPr>
          <w:rFonts w:ascii="Sakkal Majalla" w:hAnsi="Sakkal Majalla"/>
          <w:color w:val="168489"/>
          <w:sz w:val="32"/>
          <w:szCs w:val="32"/>
          <w:rtl/>
        </w:rPr>
      </w:pPr>
      <w:r w:rsidRPr="00DC5845">
        <w:rPr>
          <w:rFonts w:ascii="Sakkal Majalla" w:hAnsi="Sakkal Majalla"/>
          <w:color w:val="168489"/>
          <w:sz w:val="32"/>
          <w:szCs w:val="32"/>
          <w:rtl/>
        </w:rPr>
        <w:t>النتائج المحتملة:</w:t>
      </w:r>
    </w:p>
    <w:p w14:paraId="278C758C" w14:textId="7ECC90C6"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تقليل الواجهة البشرية في الخدمات الروتينية: الخدمات التي كانت تتطلب في السابق تفاعلا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بشريا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مباشرا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مثل الاستفسارات أو تقديم الطلبات، يمكن أن تصبح مؤتمتة بالكامل باستخدام روبوتات المحادثة (</w:t>
      </w:r>
      <w:r w:rsidRPr="00DC5845">
        <w:rPr>
          <w:rFonts w:ascii="Sakkal Majalla" w:hAnsi="Sakkal Majalla" w:cs="Sakkal Majalla"/>
          <w:sz w:val="32"/>
          <w:szCs w:val="32"/>
        </w:rPr>
        <w:t>Chatbots</w:t>
      </w:r>
      <w:r w:rsidRPr="00DC5845">
        <w:rPr>
          <w:rFonts w:ascii="Sakkal Majalla" w:hAnsi="Sakkal Majalla" w:cs="Sakkal Majalla"/>
          <w:sz w:val="32"/>
          <w:szCs w:val="32"/>
          <w:rtl/>
        </w:rPr>
        <w:t>) أو الأنظمة الآلية.</w:t>
      </w:r>
    </w:p>
    <w:p w14:paraId="52863F25" w14:textId="545BBF0A"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جودة الخدمات: في المقابل، سيظل الموظفون البشريون يركزون على تقديم خدمات أكثر تعقيدا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تتطلب </w:t>
      </w:r>
      <w:r w:rsidRPr="00DC5845">
        <w:rPr>
          <w:rFonts w:ascii="Sakkal Majalla" w:hAnsi="Sakkal Majalla" w:cs="Sakkal Majalla" w:hint="cs"/>
          <w:sz w:val="32"/>
          <w:szCs w:val="32"/>
          <w:rtl/>
        </w:rPr>
        <w:t>تفاعلاً</w:t>
      </w:r>
      <w:r w:rsidRPr="00DC5845">
        <w:rPr>
          <w:rFonts w:ascii="Sakkal Majalla" w:hAnsi="Sakkal Majalla" w:cs="Sakkal Majalla"/>
          <w:sz w:val="32"/>
          <w:szCs w:val="32"/>
          <w:rtl/>
        </w:rPr>
        <w:t xml:space="preserve"> بشريا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مثل التعامل مع الحالات الخاصة أو الشكاوى.</w:t>
      </w:r>
    </w:p>
    <w:p w14:paraId="10793E82" w14:textId="2F21AC7F" w:rsidR="003C7FD7" w:rsidRPr="00DC5845" w:rsidRDefault="00397A5A" w:rsidP="00DC5845">
      <w:pPr>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14700C42" wp14:editId="7E3DB392">
                <wp:extent cx="5731510" cy="891540"/>
                <wp:effectExtent l="0" t="0" r="2540" b="22860"/>
                <wp:docPr id="31791761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36381307" name="مجموعة 47"/>
                        <wpg:cNvGrpSpPr/>
                        <wpg:grpSpPr>
                          <a:xfrm>
                            <a:off x="0" y="0"/>
                            <a:ext cx="5731510" cy="895351"/>
                            <a:chOff x="0" y="0"/>
                            <a:chExt cx="5878196" cy="918845"/>
                          </a:xfrm>
                        </wpg:grpSpPr>
                        <wpg:grpSp>
                          <wpg:cNvPr id="944933062" name="مجموعة 48"/>
                          <wpg:cNvGrpSpPr/>
                          <wpg:grpSpPr>
                            <a:xfrm>
                              <a:off x="0" y="0"/>
                              <a:ext cx="5878196" cy="918845"/>
                              <a:chOff x="0" y="0"/>
                              <a:chExt cx="6240348" cy="919070"/>
                            </a:xfrm>
                          </wpg:grpSpPr>
                          <wpg:grpSp>
                            <wpg:cNvPr id="884096521" name="مجموعة 49"/>
                            <wpg:cNvGrpSpPr/>
                            <wpg:grpSpPr>
                              <a:xfrm>
                                <a:off x="0" y="169208"/>
                                <a:ext cx="5433072" cy="580613"/>
                                <a:chOff x="0" y="169208"/>
                                <a:chExt cx="5433072" cy="580613"/>
                              </a:xfrm>
                            </wpg:grpSpPr>
                            <wps:wsp>
                              <wps:cNvPr id="17380379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937876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17502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338900" name="مربع نص 41"/>
                          <wps:cNvSpPr txBox="1"/>
                          <wps:spPr>
                            <a:xfrm>
                              <a:off x="204466" y="256424"/>
                              <a:ext cx="4615440" cy="389397"/>
                            </a:xfrm>
                            <a:prstGeom prst="rect">
                              <a:avLst/>
                            </a:prstGeom>
                            <a:noFill/>
                          </wps:spPr>
                          <wps:txbx>
                            <w:txbxContent>
                              <w:p w14:paraId="379B2B2A" w14:textId="5D8F0B38"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خلق وظائف جديدة تتطلب مهارات تقنية</w:t>
                                </w:r>
                              </w:p>
                            </w:txbxContent>
                          </wps:txbx>
                          <wps:bodyPr wrap="square" rtlCol="1">
                            <a:spAutoFit/>
                          </wps:bodyPr>
                        </wps:wsp>
                      </wpg:grpSp>
                      <pic:pic xmlns:pic="http://schemas.openxmlformats.org/drawingml/2006/picture">
                        <pic:nvPicPr>
                          <pic:cNvPr id="2112236611"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4700C42" id="_x0000_s24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dmKkHnQcAAPk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24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">
                  <v:group id="مجموعة 48" o:spid="_x0000_s24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">
                    <v:group id="مجموعة 49" o:spid="_x0000_s24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">
                      <v:shape id="شكل حر 50" o:spid="_x0000_s24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" fillcolor="#a5a5a5 [2092]" stroked="f" strokeweight="1pt">
                        <v:stroke joinstyle="miter"/>
                      </v:roundrect>
                    </v:group>
                    <v:oval id="شكل بيضاوي 52" o:spid="_x0000_s24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" filled="f" strokecolor="#168489" strokeweight="1pt">
                      <v:stroke joinstyle="miter"/>
                    </v:oval>
                  </v:group>
                  <v:shape id="مربع نص 41" o:spid="_x0000_s2444" type="#_x0000_t202" style="position:absolute;left:2044;top:2564;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" filled="f" stroked="f">
                    <v:textbox style="mso-fit-shape-to-text:t">
                      <w:txbxContent>
                        <w:p w14:paraId="379B2B2A" w14:textId="5D8F0B38"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خلق وظائف جديدة تتطلب مهارات تقنية</w:t>
                          </w:r>
                        </w:p>
                      </w:txbxContent>
                    </v:textbox>
                  </v:shape>
                </v:group>
                <v:shape id="صورة 54" o:spid="_x0000_s24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">
                  <v:imagedata r:id="rId105" o:title=""/>
                </v:shape>
                <w10:anchorlock/>
              </v:group>
            </w:pict>
          </mc:Fallback>
        </mc:AlternateContent>
      </w:r>
    </w:p>
    <w:p w14:paraId="0B8F7312" w14:textId="30F9C679"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395DE5E4" w14:textId="42E5C309" w:rsidR="003C7FD7"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مع تزايد الاعتماد على الذكاء الاصطناعي، سيكون هناك طلب كبير على الموظفين ذوي المهارات التقنية المتقدمة. الحكومات ستحتاج إلى خبراء في الذكاء الاصطناعي، إدارة البيانات، أمن المعلومات، وتحليل البيانات.</w:t>
      </w:r>
    </w:p>
    <w:p w14:paraId="00888D2F" w14:textId="2320F8A7" w:rsidR="00377231" w:rsidRPr="00DC5845" w:rsidRDefault="00377231" w:rsidP="00DC5845">
      <w:pPr>
        <w:spacing w:line="360" w:lineRule="auto"/>
        <w:ind w:left="357"/>
        <w:rPr>
          <w:rFonts w:ascii="Sakkal Majalla" w:hAnsi="Sakkal Majalla"/>
          <w:color w:val="168489"/>
          <w:sz w:val="32"/>
          <w:szCs w:val="32"/>
          <w:rtl/>
        </w:rPr>
      </w:pPr>
      <w:r w:rsidRPr="00DC5845">
        <w:rPr>
          <w:rFonts w:ascii="Sakkal Majalla" w:hAnsi="Sakkal Majalla"/>
          <w:color w:val="168489"/>
          <w:sz w:val="32"/>
          <w:szCs w:val="32"/>
          <w:rtl/>
        </w:rPr>
        <w:t xml:space="preserve"> النتائج المحتملة:</w:t>
      </w:r>
    </w:p>
    <w:p w14:paraId="119CE4AC" w14:textId="6B9387B2"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تحول في المهارات المطلوبة: ستحتاج الحكومات إلى إعادة تدريب الموظفين الحاليين ليتمكنوا من التعامل مع الأنظمة المعتمدة على الذكاء الاصطناعي. كما سيزداد الطلب على المهندسين والمختصين في الذكاء الاصطناعي وإدارة البيانات.</w:t>
      </w:r>
    </w:p>
    <w:p w14:paraId="4AFD4E7C" w14:textId="4E4749ED"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خلق وظائف جديدة: يمكن أن يؤدي استخدام الذكاء الاصطناعي إلى خلق وظائف جديدة مثل إدارة الأنظمة الذكية، تحليل البيانات التنبؤية، وتطوير الحلول التقنية.</w:t>
      </w:r>
    </w:p>
    <w:p w14:paraId="7949ACFB" w14:textId="2D739337" w:rsidR="003C7FD7" w:rsidRPr="00397A5A" w:rsidRDefault="00397A5A" w:rsidP="00397A5A">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686C98AB" wp14:editId="1AC90F95">
                <wp:extent cx="5731510" cy="891540"/>
                <wp:effectExtent l="0" t="0" r="2540" b="22860"/>
                <wp:docPr id="6779818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59123301" name="مجموعة 47"/>
                        <wpg:cNvGrpSpPr/>
                        <wpg:grpSpPr>
                          <a:xfrm>
                            <a:off x="0" y="0"/>
                            <a:ext cx="5731510" cy="895351"/>
                            <a:chOff x="0" y="0"/>
                            <a:chExt cx="5878196" cy="918845"/>
                          </a:xfrm>
                        </wpg:grpSpPr>
                        <wpg:grpSp>
                          <wpg:cNvPr id="417127183" name="مجموعة 48"/>
                          <wpg:cNvGrpSpPr/>
                          <wpg:grpSpPr>
                            <a:xfrm>
                              <a:off x="0" y="0"/>
                              <a:ext cx="5878196" cy="918845"/>
                              <a:chOff x="0" y="0"/>
                              <a:chExt cx="6240348" cy="919070"/>
                            </a:xfrm>
                          </wpg:grpSpPr>
                          <wpg:grpSp>
                            <wpg:cNvPr id="385660528" name="مجموعة 49"/>
                            <wpg:cNvGrpSpPr/>
                            <wpg:grpSpPr>
                              <a:xfrm>
                                <a:off x="0" y="169208"/>
                                <a:ext cx="5433072" cy="580613"/>
                                <a:chOff x="0" y="169208"/>
                                <a:chExt cx="5433072" cy="580613"/>
                              </a:xfrm>
                            </wpg:grpSpPr>
                            <wps:wsp>
                              <wps:cNvPr id="6188949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04997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5544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2702881" name="مربع نص 41"/>
                          <wps:cNvSpPr txBox="1"/>
                          <wps:spPr>
                            <a:xfrm>
                              <a:off x="204466" y="257055"/>
                              <a:ext cx="4615440" cy="389397"/>
                            </a:xfrm>
                            <a:prstGeom prst="rect">
                              <a:avLst/>
                            </a:prstGeom>
                            <a:noFill/>
                          </wps:spPr>
                          <wps:txbx>
                            <w:txbxContent>
                              <w:p w14:paraId="58BD32AE" w14:textId="40C1EFC6"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تعزيز الشفافية ومكافحة الفساد</w:t>
                                </w:r>
                              </w:p>
                            </w:txbxContent>
                          </wps:txbx>
                          <wps:bodyPr wrap="square" rtlCol="1">
                            <a:spAutoFit/>
                          </wps:bodyPr>
                        </wps:wsp>
                      </wpg:grpSp>
                      <pic:pic xmlns:pic="http://schemas.openxmlformats.org/drawingml/2006/picture">
                        <pic:nvPicPr>
                          <pic:cNvPr id="981713385"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86C98AB" id="_x0000_s24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UoWJd5gHAAD1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24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">
                  <v:group id="مجموعة 48" o:spid="_x0000_s24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">
                    <v:group id="مجموعة 49" o:spid="_x0000_s24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">
                      <v:shape id="شكل حر 50" o:spid="_x0000_s24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" fillcolor="#a5a5a5 [2092]" stroked="f" strokeweight="1pt">
                        <v:stroke joinstyle="miter"/>
                      </v:roundrect>
                    </v:group>
                    <v:oval id="شكل بيضاوي 52" o:spid="_x0000_s24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" filled="f" strokecolor="#168489" strokeweight="1pt">
                      <v:stroke joinstyle="miter"/>
                    </v:oval>
                  </v:group>
                  <v:shape id="مربع نص 41" o:spid="_x0000_s245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" filled="f" stroked="f">
                    <v:textbox style="mso-fit-shape-to-text:t">
                      <w:txbxContent>
                        <w:p w14:paraId="58BD32AE" w14:textId="40C1EFC6"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تعزيز الشفافية ومكافحة الفساد</w:t>
                          </w:r>
                        </w:p>
                      </w:txbxContent>
                    </v:textbox>
                  </v:shape>
                </v:group>
                <v:shape id="صورة 54" o:spid="_x0000_s24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">
                  <v:imagedata r:id="rId105" o:title=""/>
                </v:shape>
                <w10:anchorlock/>
              </v:group>
            </w:pict>
          </mc:Fallback>
        </mc:AlternateContent>
      </w:r>
    </w:p>
    <w:p w14:paraId="321A10FA" w14:textId="0B03459C"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4AA4C94D" w14:textId="6F05072F" w:rsidR="003C7FD7"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الذكاء الاصطناعي يمكن أن يلعب دورا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مهما</w:t>
      </w:r>
      <w:r w:rsidRPr="00DC5845">
        <w:rPr>
          <w:rFonts w:ascii="Sakkal Majalla" w:hAnsi="Sakkal Majalla" w:cs="Sakkal Majalla" w:hint="cs"/>
          <w:sz w:val="32"/>
          <w:szCs w:val="32"/>
          <w:rtl/>
        </w:rPr>
        <w:t>ً</w:t>
      </w:r>
      <w:r w:rsidRPr="00DC5845">
        <w:rPr>
          <w:rFonts w:ascii="Sakkal Majalla" w:hAnsi="Sakkal Majalla" w:cs="Sakkal Majalla"/>
          <w:sz w:val="32"/>
          <w:szCs w:val="32"/>
          <w:rtl/>
        </w:rPr>
        <w:t xml:space="preserve"> في تحليل البيانات الحكومية واكتشاف الأنشطة غير الشفافة أو الفساد. من خلال مراقبة البيانات باستمرار، يمكن للأنظمة الذكية اكتشاف الأنشطة المشبوهة وتقديم تقارير فورية.</w:t>
      </w:r>
    </w:p>
    <w:p w14:paraId="7834E955" w14:textId="2EF18C9D" w:rsidR="00377231" w:rsidRPr="00DC5845" w:rsidRDefault="00377231" w:rsidP="001B33CA">
      <w:pPr>
        <w:pageBreakBefore/>
        <w:spacing w:line="360" w:lineRule="auto"/>
        <w:rPr>
          <w:rFonts w:ascii="Sakkal Majalla" w:hAnsi="Sakkal Majalla"/>
          <w:color w:val="168489"/>
          <w:sz w:val="32"/>
          <w:szCs w:val="32"/>
          <w:rtl/>
        </w:rPr>
      </w:pPr>
      <w:r w:rsidRPr="00DC5845">
        <w:rPr>
          <w:rFonts w:ascii="Sakkal Majalla" w:hAnsi="Sakkal Majalla"/>
          <w:color w:val="168489"/>
          <w:sz w:val="32"/>
          <w:szCs w:val="32"/>
          <w:rtl/>
        </w:rPr>
        <w:lastRenderedPageBreak/>
        <w:t>النتائج المحتملة:</w:t>
      </w:r>
    </w:p>
    <w:p w14:paraId="20E8502D" w14:textId="2B728E94"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تقليل الحاجة للتدقيق البشري: ستتمكن الأنظمة الذكية من اكتشاف الأنشطة غير المشروعة بشكل تلقائي، مما يقلل من حاجة الموظفين إلى التدقيق اليدوي في السجلات والمعاملات.</w:t>
      </w:r>
    </w:p>
    <w:p w14:paraId="0B589037" w14:textId="3EE97E3C"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المساءلة: سيتمكن الموظفون من التركيز على التحقيقات والاستجابة للأنشطة المشبوهة بدلاً من القيام بالتحليل اليدوي.</w:t>
      </w:r>
    </w:p>
    <w:p w14:paraId="5FA1347E" w14:textId="75F1FE88" w:rsidR="00377231" w:rsidRPr="007B5815" w:rsidRDefault="00397A5A" w:rsidP="00377231">
      <w:pPr>
        <w:rPr>
          <w:rFonts w:ascii="Sakkal Majalla" w:hAnsi="Sakkal Majalla"/>
          <w:sz w:val="32"/>
          <w:szCs w:val="32"/>
          <w:rtl/>
        </w:rPr>
      </w:pPr>
      <w:r w:rsidRPr="002A078C">
        <w:rPr>
          <w:rFonts w:ascii="Sakkal Majalla" w:hAnsi="Sakkal Majalla"/>
          <w:noProof/>
          <w:sz w:val="34"/>
          <w:lang w:bidi="ar-EG"/>
        </w:rPr>
        <mc:AlternateContent>
          <mc:Choice Requires="wpg">
            <w:drawing>
              <wp:inline distT="0" distB="0" distL="0" distR="0" wp14:anchorId="5FBEB133" wp14:editId="62CC9378">
                <wp:extent cx="5731510" cy="891540"/>
                <wp:effectExtent l="0" t="0" r="2540" b="22860"/>
                <wp:docPr id="61397518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9502043" name="مجموعة 47"/>
                        <wpg:cNvGrpSpPr/>
                        <wpg:grpSpPr>
                          <a:xfrm>
                            <a:off x="0" y="0"/>
                            <a:ext cx="5731510" cy="895351"/>
                            <a:chOff x="0" y="0"/>
                            <a:chExt cx="5878196" cy="918845"/>
                          </a:xfrm>
                        </wpg:grpSpPr>
                        <wpg:grpSp>
                          <wpg:cNvPr id="2114456084" name="مجموعة 48"/>
                          <wpg:cNvGrpSpPr/>
                          <wpg:grpSpPr>
                            <a:xfrm>
                              <a:off x="0" y="0"/>
                              <a:ext cx="5878196" cy="918845"/>
                              <a:chOff x="0" y="0"/>
                              <a:chExt cx="6240348" cy="919070"/>
                            </a:xfrm>
                          </wpg:grpSpPr>
                          <wpg:grpSp>
                            <wpg:cNvPr id="1072354949" name="مجموعة 49"/>
                            <wpg:cNvGrpSpPr/>
                            <wpg:grpSpPr>
                              <a:xfrm>
                                <a:off x="0" y="169208"/>
                                <a:ext cx="5433072" cy="580613"/>
                                <a:chOff x="0" y="169208"/>
                                <a:chExt cx="5433072" cy="580613"/>
                              </a:xfrm>
                            </wpg:grpSpPr>
                            <wps:wsp>
                              <wps:cNvPr id="8684295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60754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877180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89304021" name="مربع نص 41"/>
                          <wps:cNvSpPr txBox="1"/>
                          <wps:spPr>
                            <a:xfrm>
                              <a:off x="204466" y="257055"/>
                              <a:ext cx="4615440" cy="389397"/>
                            </a:xfrm>
                            <a:prstGeom prst="rect">
                              <a:avLst/>
                            </a:prstGeom>
                            <a:noFill/>
                          </wps:spPr>
                          <wps:txbx>
                            <w:txbxContent>
                              <w:p w14:paraId="523FD598" w14:textId="65009456"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الكوارث والطوارئ بشكل أكثر كفاءة</w:t>
                                </w:r>
                              </w:p>
                            </w:txbxContent>
                          </wps:txbx>
                          <wps:bodyPr wrap="square" rtlCol="1">
                            <a:spAutoFit/>
                          </wps:bodyPr>
                        </wps:wsp>
                      </wpg:grpSp>
                      <pic:pic xmlns:pic="http://schemas.openxmlformats.org/drawingml/2006/picture">
                        <pic:nvPicPr>
                          <pic:cNvPr id="762703853"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FBEB133" id="_x0000_s24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WVvpxmgcAAPc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24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">
                  <v:group id="مجموعة 48" o:spid="_x0000_s24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">
                    <v:group id="مجموعة 49" o:spid="_x0000_s24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">
                      <v:shape id="شكل حر 50" o:spid="_x0000_s24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" fillcolor="#a5a5a5 [2092]" stroked="f" strokeweight="1pt">
                        <v:stroke joinstyle="miter"/>
                      </v:roundrect>
                    </v:group>
                    <v:oval id="شكل بيضاوي 52" o:spid="_x0000_s24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" filled="f" strokecolor="#168489" strokeweight="1pt">
                      <v:stroke joinstyle="miter"/>
                    </v:oval>
                  </v:group>
                  <v:shape id="مربع نص 41" o:spid="_x0000_s246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" filled="f" stroked="f">
                    <v:textbox style="mso-fit-shape-to-text:t">
                      <w:txbxContent>
                        <w:p w14:paraId="523FD598" w14:textId="65009456"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إدارة الكوارث والطوارئ بشكل أكثر كفاءة</w:t>
                          </w:r>
                        </w:p>
                      </w:txbxContent>
                    </v:textbox>
                  </v:shape>
                </v:group>
                <v:shape id="صورة 54" o:spid="_x0000_s24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">
                  <v:imagedata r:id="rId105" o:title=""/>
                </v:shape>
                <w10:anchorlock/>
              </v:group>
            </w:pict>
          </mc:Fallback>
        </mc:AlternateContent>
      </w:r>
    </w:p>
    <w:p w14:paraId="2AB34E0B" w14:textId="6026793F" w:rsidR="003C7FD7" w:rsidRPr="002C64FD" w:rsidRDefault="003C7FD7" w:rsidP="00377231">
      <w:pPr>
        <w:rPr>
          <w:rFonts w:ascii="Sakkal Majalla" w:hAnsi="Sakkal Majalla"/>
          <w:b/>
          <w:bCs/>
          <w:sz w:val="32"/>
          <w:szCs w:val="32"/>
          <w:rtl/>
        </w:rPr>
      </w:pPr>
    </w:p>
    <w:p w14:paraId="1279C3A8" w14:textId="0B30C134"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7CD2DDE5" w14:textId="3424464D" w:rsidR="003C7FD7"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الذكاء الاصطناعي يمكنه تحسين إدارة الأزمات والكوارث الطبيعية من خلال تحليل البيانات في الوقت الفعلي واتخاذ قرارات سريعة تعتمد على التوقعات المستندة إلى البيانات.</w:t>
      </w:r>
    </w:p>
    <w:p w14:paraId="7ABF4761" w14:textId="72AABE8C"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النتائج المحتملة:</w:t>
      </w:r>
    </w:p>
    <w:p w14:paraId="17224382" w14:textId="4DC57031"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تقليل الحاجة للتدخل البشري الفوري: في حالات الكوارث، يمكن للأنظمة الذكية اتخاذ قرارات سريعة حول كيفية توزيع الموارد، توجيه فرق الإنقاذ، وتحديد المناطق الأكثر تضرر</w:t>
      </w:r>
      <w:r w:rsidRPr="00DC5845">
        <w:rPr>
          <w:rFonts w:ascii="Sakkal Majalla" w:hAnsi="Sakkal Majalla" w:cs="Sakkal Majalla" w:hint="cs"/>
          <w:sz w:val="32"/>
          <w:szCs w:val="32"/>
          <w:rtl/>
        </w:rPr>
        <w:t>اً</w:t>
      </w:r>
      <w:r w:rsidRPr="00DC5845">
        <w:rPr>
          <w:rFonts w:ascii="Sakkal Majalla" w:hAnsi="Sakkal Majalla" w:cs="Sakkal Majalla"/>
          <w:sz w:val="32"/>
          <w:szCs w:val="32"/>
          <w:rtl/>
        </w:rPr>
        <w:t>.</w:t>
      </w:r>
    </w:p>
    <w:p w14:paraId="1884A207" w14:textId="109AC96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تحسين التنسيق: الأنظمة الذكية يمكن أن تعمل كمنصات تنسيق بين الجهات المختلفة (الشرطة، الدفاع المدني، المستشفيات) لتسريع الاستجابة للأزمات.</w:t>
      </w:r>
    </w:p>
    <w:p w14:paraId="2516E244" w14:textId="4644D5FB" w:rsidR="003C7FD7" w:rsidRPr="00DC5845" w:rsidRDefault="00397A5A" w:rsidP="001B33CA">
      <w:pPr>
        <w:pageBreakBefore/>
        <w:rPr>
          <w:rFonts w:ascii="Sakkal Majalla" w:hAnsi="Sakkal Majalla"/>
          <w:sz w:val="32"/>
          <w:szCs w:val="32"/>
          <w:rtl/>
        </w:rPr>
      </w:pPr>
      <w:r w:rsidRPr="002A078C">
        <w:rPr>
          <w:rFonts w:ascii="Sakkal Majalla" w:hAnsi="Sakkal Majalla"/>
          <w:noProof/>
          <w:sz w:val="34"/>
          <w:lang w:bidi="ar-EG"/>
        </w:rPr>
        <w:lastRenderedPageBreak/>
        <mc:AlternateContent>
          <mc:Choice Requires="wpg">
            <w:drawing>
              <wp:inline distT="0" distB="0" distL="0" distR="0" wp14:anchorId="465FC8B5" wp14:editId="3F185204">
                <wp:extent cx="5731510" cy="891540"/>
                <wp:effectExtent l="0" t="0" r="2540" b="22860"/>
                <wp:docPr id="202658919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0870013" name="مجموعة 47"/>
                        <wpg:cNvGrpSpPr/>
                        <wpg:grpSpPr>
                          <a:xfrm>
                            <a:off x="0" y="0"/>
                            <a:ext cx="5731510" cy="895351"/>
                            <a:chOff x="0" y="0"/>
                            <a:chExt cx="5878196" cy="918845"/>
                          </a:xfrm>
                        </wpg:grpSpPr>
                        <wpg:grpSp>
                          <wpg:cNvPr id="906091495" name="مجموعة 48"/>
                          <wpg:cNvGrpSpPr/>
                          <wpg:grpSpPr>
                            <a:xfrm>
                              <a:off x="0" y="0"/>
                              <a:ext cx="5878196" cy="918845"/>
                              <a:chOff x="0" y="0"/>
                              <a:chExt cx="6240348" cy="919070"/>
                            </a:xfrm>
                          </wpg:grpSpPr>
                          <wpg:grpSp>
                            <wpg:cNvPr id="2017641916" name="مجموعة 49"/>
                            <wpg:cNvGrpSpPr/>
                            <wpg:grpSpPr>
                              <a:xfrm>
                                <a:off x="0" y="169208"/>
                                <a:ext cx="5433072" cy="580613"/>
                                <a:chOff x="0" y="169208"/>
                                <a:chExt cx="5433072" cy="580613"/>
                              </a:xfrm>
                            </wpg:grpSpPr>
                            <wps:wsp>
                              <wps:cNvPr id="6233192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669391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068366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92436787" name="مربع نص 41"/>
                          <wps:cNvSpPr txBox="1"/>
                          <wps:spPr>
                            <a:xfrm>
                              <a:off x="204466" y="257055"/>
                              <a:ext cx="4615440" cy="389397"/>
                            </a:xfrm>
                            <a:prstGeom prst="rect">
                              <a:avLst/>
                            </a:prstGeom>
                            <a:noFill/>
                          </wps:spPr>
                          <wps:txbx>
                            <w:txbxContent>
                              <w:p w14:paraId="3319D394" w14:textId="7EC5155C"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التحديات الاجتماعية والأخلاقية</w:t>
                                </w:r>
                              </w:p>
                            </w:txbxContent>
                          </wps:txbx>
                          <wps:bodyPr wrap="square" rtlCol="1">
                            <a:spAutoFit/>
                          </wps:bodyPr>
                        </wps:wsp>
                      </wpg:grpSp>
                      <pic:pic xmlns:pic="http://schemas.openxmlformats.org/drawingml/2006/picture">
                        <pic:nvPicPr>
                          <pic:cNvPr id="961555128" name="صورة 54"/>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5FC8B5" id="_x0000_s24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">
                <v:group id="مجموعة 47" o:spid="_x0000_s24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">
                  <v:group id="مجموعة 48" o:spid="_x0000_s24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">
                    <v:group id="مجموعة 49" o:spid="_x0000_s24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">
                      <v:shape id="شكل حر 50" o:spid="_x0000_s24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" fillcolor="#a5a5a5 [2092]" stroked="f" strokeweight="1pt">
                        <v:stroke joinstyle="miter"/>
                      </v:roundrect>
                    </v:group>
                    <v:oval id="شكل بيضاوي 52" o:spid="_x0000_s24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" filled="f" strokecolor="#168489" strokeweight="1pt">
                      <v:stroke joinstyle="miter"/>
                    </v:oval>
                  </v:group>
                  <v:shape id="مربع نص 41" o:spid="_x0000_s247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" filled="f" stroked="f">
                    <v:textbox style="mso-fit-shape-to-text:t">
                      <w:txbxContent>
                        <w:p w14:paraId="3319D394" w14:textId="7EC5155C" w:rsidR="00397A5A" w:rsidRDefault="00397A5A" w:rsidP="00397A5A">
                          <w:pPr>
                            <w:rPr>
                              <w:rFonts w:eastAsia="Calibri" w:hAnsi="Adobe Arabic" w:cs="Adobe Arabic"/>
                              <w:b/>
                              <w:bCs/>
                              <w:color w:val="FFFFFF"/>
                              <w:kern w:val="24"/>
                              <w:sz w:val="36"/>
                              <w:szCs w:val="36"/>
                              <w:lang w:bidi="ar-EG"/>
                            </w:rPr>
                          </w:pPr>
                          <w:r w:rsidRPr="00397A5A">
                            <w:rPr>
                              <w:rFonts w:eastAsia="Calibri" w:hAnsi="Adobe Arabic" w:cs="Adobe Arabic"/>
                              <w:b/>
                              <w:bCs/>
                              <w:color w:val="FFFFFF"/>
                              <w:kern w:val="24"/>
                              <w:sz w:val="36"/>
                              <w:szCs w:val="36"/>
                              <w:rtl/>
                              <w:lang w:bidi="ar-EG"/>
                            </w:rPr>
                            <w:t>التحديات الاجتماعية والأخلاقية</w:t>
                          </w:r>
                        </w:p>
                      </w:txbxContent>
                    </v:textbox>
                  </v:shape>
                </v:group>
                <v:shape id="صورة 54" o:spid="_x0000_s24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">
                  <v:imagedata r:id="rId105" o:title=""/>
                </v:shape>
                <w10:anchorlock/>
              </v:group>
            </w:pict>
          </mc:Fallback>
        </mc:AlternateContent>
      </w:r>
    </w:p>
    <w:p w14:paraId="5B42E4C3" w14:textId="33E1F693"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التأثير المتوقع:</w:t>
      </w:r>
    </w:p>
    <w:p w14:paraId="0AC9EFBB" w14:textId="509046BC" w:rsidR="003C7FD7"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مع تزايد الاعتماد على الذكاء الاصطناعي في الحكومة، ستظهر تحديات أخلاقية تتعلق بالخصوصية، الشفافية، والمساءلة. كما ستحتاج الحكومات إلى ضمان أن الأتمتة لا تؤدي إلى فقدان عدد كبير من الوظائف دون توفير بدائل مناسبة.</w:t>
      </w:r>
    </w:p>
    <w:p w14:paraId="5D92B747" w14:textId="49F66BBE" w:rsidR="00377231" w:rsidRPr="00DC5845" w:rsidRDefault="00377231" w:rsidP="00DC5845">
      <w:pPr>
        <w:spacing w:line="360" w:lineRule="auto"/>
        <w:rPr>
          <w:rFonts w:ascii="Sakkal Majalla" w:hAnsi="Sakkal Majalla"/>
          <w:color w:val="168489"/>
          <w:sz w:val="32"/>
          <w:szCs w:val="32"/>
          <w:rtl/>
        </w:rPr>
      </w:pPr>
      <w:r w:rsidRPr="00DC5845">
        <w:rPr>
          <w:rFonts w:ascii="Sakkal Majalla" w:hAnsi="Sakkal Majalla"/>
          <w:color w:val="168489"/>
          <w:sz w:val="32"/>
          <w:szCs w:val="32"/>
          <w:rtl/>
        </w:rPr>
        <w:t>النتائج المحتملة:</w:t>
      </w:r>
    </w:p>
    <w:p w14:paraId="608E1135" w14:textId="687B7373" w:rsidR="00377231" w:rsidRPr="00DC5845" w:rsidRDefault="00377231">
      <w:pPr>
        <w:pStyle w:val="a5"/>
        <w:numPr>
          <w:ilvl w:val="0"/>
          <w:numId w:val="17"/>
        </w:numPr>
        <w:spacing w:line="360" w:lineRule="auto"/>
        <w:ind w:left="811" w:hanging="454"/>
        <w:jc w:val="both"/>
        <w:rPr>
          <w:rFonts w:ascii="Sakkal Majalla" w:hAnsi="Sakkal Majalla" w:cs="Sakkal Majalla"/>
          <w:sz w:val="32"/>
          <w:szCs w:val="32"/>
          <w:rtl/>
        </w:rPr>
      </w:pPr>
      <w:r w:rsidRPr="00DC5845">
        <w:rPr>
          <w:rFonts w:ascii="Sakkal Majalla" w:hAnsi="Sakkal Majalla" w:cs="Sakkal Majalla"/>
          <w:sz w:val="32"/>
          <w:szCs w:val="32"/>
          <w:rtl/>
        </w:rPr>
        <w:t>التكي</w:t>
      </w:r>
      <w:r w:rsidRPr="00DC5845">
        <w:rPr>
          <w:rFonts w:ascii="Sakkal Majalla" w:hAnsi="Sakkal Majalla" w:cs="Sakkal Majalla" w:hint="cs"/>
          <w:sz w:val="32"/>
          <w:szCs w:val="32"/>
          <w:rtl/>
        </w:rPr>
        <w:t>ّ</w:t>
      </w:r>
      <w:r w:rsidRPr="00DC5845">
        <w:rPr>
          <w:rFonts w:ascii="Sakkal Majalla" w:hAnsi="Sakkal Majalla" w:cs="Sakkal Majalla"/>
          <w:sz w:val="32"/>
          <w:szCs w:val="32"/>
          <w:rtl/>
        </w:rPr>
        <w:t>ف مع التغيرات: الحكومات ستحتاج إلى وضع سياسات وبرامج تدريبية لإعادة تأهيل الموظفين الذين قد تتأثر وظائفهم بسبب الأتمتة.</w:t>
      </w:r>
    </w:p>
    <w:p w14:paraId="4537061B" w14:textId="15325852" w:rsidR="00377231" w:rsidRDefault="00377231">
      <w:pPr>
        <w:pStyle w:val="a5"/>
        <w:numPr>
          <w:ilvl w:val="0"/>
          <w:numId w:val="17"/>
        </w:numPr>
        <w:spacing w:line="360" w:lineRule="auto"/>
        <w:ind w:left="811" w:hanging="454"/>
        <w:jc w:val="both"/>
        <w:rPr>
          <w:rFonts w:ascii="Sakkal Majalla" w:hAnsi="Sakkal Majalla" w:cs="Sakkal Majalla"/>
          <w:sz w:val="32"/>
          <w:szCs w:val="32"/>
        </w:rPr>
      </w:pPr>
      <w:r w:rsidRPr="00DC5845">
        <w:rPr>
          <w:rFonts w:ascii="Sakkal Majalla" w:hAnsi="Sakkal Majalla" w:cs="Sakkal Majalla"/>
          <w:sz w:val="32"/>
          <w:szCs w:val="32"/>
          <w:rtl/>
        </w:rPr>
        <w:t>تعزيز الشفافية في استخدام الذكاء الاصطناعي: ستحتاج الحكومات إلى أن تكون شفافة حول كيفية استخدام الذكاء الاصطناعي في صنع القرار، وكيفية معالجة البيانات الشخصية للمواطنين.</w:t>
      </w:r>
    </w:p>
    <w:p w14:paraId="75D3BAC2" w14:textId="6E25B85B" w:rsidR="00AA10F1" w:rsidRPr="00AA10F1" w:rsidRDefault="00AA10F1" w:rsidP="00AA10F1">
      <w:pPr>
        <w:spacing w:line="360" w:lineRule="auto"/>
        <w:ind w:left="357"/>
        <w:jc w:val="center"/>
        <w:rPr>
          <w:rFonts w:ascii="Sakkal Majalla" w:hAnsi="Sakkal Majalla"/>
          <w:sz w:val="32"/>
          <w:szCs w:val="32"/>
          <w:rtl/>
        </w:rPr>
      </w:pPr>
      <w:r w:rsidRPr="00AA10F1">
        <w:rPr>
          <w:rFonts w:ascii="Sakkal Majalla" w:hAnsi="Sakkal Majalla"/>
          <w:noProof/>
          <w:sz w:val="32"/>
          <w:szCs w:val="32"/>
        </w:rPr>
        <w:drawing>
          <wp:inline distT="0" distB="0" distL="0" distR="0" wp14:anchorId="381E7F02" wp14:editId="21F40720">
            <wp:extent cx="2303145" cy="2303145"/>
            <wp:effectExtent l="0" t="0" r="1905" b="0"/>
            <wp:docPr id="186315999" name="Picture 3">
              <a:extLst xmlns:a="http://schemas.openxmlformats.org/drawingml/2006/main">
                <a:ext uri="{FF2B5EF4-FFF2-40B4-BE49-F238E27FC236}">
                  <a16:creationId xmlns:a16="http://schemas.microsoft.com/office/drawing/2014/main" id="{60C5EA69-756B-4E05-F932-C877E03526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0C5EA69-756B-4E05-F932-C877E0352608}"/>
                        </a:ext>
                      </a:extLst>
                    </pic:cNvPr>
                    <pic:cNvPicPr>
                      <a:picLocks noChangeAspect="1"/>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2303155" cy="2303155"/>
                    </a:xfrm>
                    <a:prstGeom prst="rect">
                      <a:avLst/>
                    </a:prstGeom>
                  </pic:spPr>
                </pic:pic>
              </a:graphicData>
            </a:graphic>
          </wp:inline>
        </w:drawing>
      </w:r>
    </w:p>
    <w:tbl>
      <w:tblPr>
        <w:tblStyle w:val="a6"/>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377231" w14:paraId="4196DA88" w14:textId="77777777" w:rsidTr="00777905">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292A6C4" w14:textId="77777777" w:rsidR="00377231" w:rsidRPr="00280E55" w:rsidRDefault="00377231" w:rsidP="00777905">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lang w:bidi="ar-SY"/>
              </w:rPr>
              <w:lastRenderedPageBreak/>
              <w:drawing>
                <wp:inline distT="0" distB="0" distL="0" distR="0" wp14:anchorId="6CF307DF" wp14:editId="20793789">
                  <wp:extent cx="485140" cy="485140"/>
                  <wp:effectExtent l="0" t="0" r="0" b="0"/>
                  <wp:docPr id="1396156934" name="Picture 139615693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F1490A1" w14:textId="77777777" w:rsidR="00377231" w:rsidRPr="00280E55" w:rsidRDefault="00377231" w:rsidP="00777905">
            <w:pPr>
              <w:pStyle w:val="a7"/>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14:paraId="52FD7230" w14:textId="77777777" w:rsidR="00377231" w:rsidRDefault="00377231" w:rsidP="00777905">
            <w:pPr>
              <w:jc w:val="center"/>
              <w:rPr>
                <w:rFonts w:ascii="Adobe Arabic" w:eastAsia="Times New Roman" w:hAnsi="Adobe Arabic" w:cs="Adobe Arabic"/>
                <w:b/>
                <w:bCs/>
                <w:color w:val="168489"/>
                <w:kern w:val="24"/>
                <w:sz w:val="44"/>
                <w:szCs w:val="44"/>
                <w:lang w:bidi="ar-SY"/>
              </w:rPr>
            </w:pPr>
          </w:p>
          <w:p w14:paraId="60128576" w14:textId="76B33D6C" w:rsidR="00377231" w:rsidRPr="00377231" w:rsidRDefault="00377231" w:rsidP="00377231">
            <w:pPr>
              <w:jc w:val="center"/>
              <w:rPr>
                <w:rFonts w:ascii="Adobe Arabic" w:eastAsia="Times New Roman" w:hAnsi="Adobe Arabic" w:cs="Adobe Arabic"/>
                <w:b/>
                <w:bCs/>
                <w:noProof/>
                <w:color w:val="168489"/>
                <w:kern w:val="24"/>
                <w:sz w:val="36"/>
                <w:szCs w:val="36"/>
                <w:rtl/>
                <w:lang w:bidi="ar-SY"/>
              </w:rPr>
            </w:pPr>
            <w:r w:rsidRPr="00377231">
              <w:rPr>
                <w:rFonts w:ascii="Adobe Arabic" w:eastAsia="Times New Roman" w:hAnsi="Adobe Arabic" w:cs="Adobe Arabic" w:hint="cs"/>
                <w:b/>
                <w:bCs/>
                <w:noProof/>
                <w:color w:val="168489"/>
                <w:kern w:val="24"/>
                <w:sz w:val="36"/>
                <w:szCs w:val="36"/>
                <w:rtl/>
                <w:lang w:bidi="ar-SY"/>
              </w:rPr>
              <w:t>ما هي الاستراتيجيات التي يمكن استخدامها لضمان تجربة استثنائية للمتعاملين باستخدام التكنولوجيا المدعومة بالذكاء الاصطناعي؟</w:t>
            </w:r>
          </w:p>
        </w:tc>
      </w:tr>
    </w:tbl>
    <w:p w14:paraId="534A6501" w14:textId="77777777" w:rsidR="00377231" w:rsidRDefault="00377231" w:rsidP="00377231">
      <w:pPr>
        <w:ind w:left="1440"/>
        <w:jc w:val="left"/>
        <w:rPr>
          <w:color w:val="C00000"/>
        </w:rPr>
      </w:pPr>
    </w:p>
    <w:p w14:paraId="6811A9C8" w14:textId="77777777" w:rsidR="00377231" w:rsidRPr="00873F62" w:rsidRDefault="00377231" w:rsidP="00377231">
      <w:pPr>
        <w:jc w:val="left"/>
        <w:rPr>
          <w:color w:val="C00000"/>
          <w:rtl/>
        </w:rPr>
      </w:pPr>
      <w:r>
        <w:rPr>
          <w:noProof/>
          <w:color w:val="auto"/>
        </w:rPr>
        <mc:AlternateContent>
          <mc:Choice Requires="wpg">
            <w:drawing>
              <wp:inline distT="0" distB="0" distL="0" distR="0" wp14:anchorId="0A5D20F2" wp14:editId="31C58C3A">
                <wp:extent cx="4418965" cy="583957"/>
                <wp:effectExtent l="0" t="0" r="635" b="6985"/>
                <wp:docPr id="69209556"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30447584" name="Group 273472699"/>
                        <wpg:cNvGrpSpPr>
                          <a:grpSpLocks/>
                        </wpg:cNvGrpSpPr>
                        <wpg:grpSpPr bwMode="auto">
                          <a:xfrm>
                            <a:off x="38039" y="0"/>
                            <a:ext cx="6149" cy="5450"/>
                            <a:chOff x="38039" y="0"/>
                            <a:chExt cx="6148" cy="5450"/>
                          </a:xfrm>
                        </wpg:grpSpPr>
                        <pic:pic xmlns:pic="http://schemas.openxmlformats.org/drawingml/2006/picture">
                          <pic:nvPicPr>
                            <pic:cNvPr id="519961999" name="Picture 273472700" descr="Activity "/>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936510310"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264882610"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FF5AA"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w:pict>
              <v:group w14:anchorId="0A5D20F2" id="_x0000_s2473"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">
                <v:group id="Group 273472699" o:spid="_x0000_s2474"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">
                  <v:shape id="Picture 273472700" o:spid="_x0000_s2475"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">
                    <v:imagedata r:id="rId224" o:title="Activity "/>
                  </v:shape>
                  <v:roundrect id="Rectangle: Rounded Corners 273472701" o:spid="_x0000_s2476"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" fillcolor="#7a8696" strokecolor="#7a8696" strokeweight="1pt">
                    <v:stroke joinstyle="miter"/>
                  </v:roundrect>
                </v:group>
                <v:shape id="TextBox 17" o:spid="_x0000_s2477" type="#_x0000_t202" style="position:absolute;top:1108;width:35984;height:4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" filled="f" stroked="f">
                  <v:textbox style="mso-fit-shape-to-text:t">
                    <w:txbxContent>
                      <w:p w14:paraId="308FF5AA"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14:paraId="08AB565F" w14:textId="7368A3AC" w:rsidR="00377231" w:rsidRPr="008D39CE" w:rsidRDefault="00377231" w:rsidP="00377231">
      <w:pPr>
        <w:pStyle w:val="ad"/>
        <w:jc w:val="left"/>
      </w:pPr>
      <w:r w:rsidRPr="00377231">
        <w:rPr>
          <w:rFonts w:ascii="Sakkal Majalla" w:eastAsia="Times New Roman" w:hAnsi="Sakkal Majalla" w:cs="Sakkal Majalla" w:hint="eastAsia"/>
          <w:b w:val="0"/>
          <w:color w:val="000000" w:themeColor="text1"/>
          <w:kern w:val="2"/>
          <w:sz w:val="34"/>
          <w:szCs w:val="34"/>
          <w:rtl/>
        </w:rPr>
        <w:t>مستقبل</w:t>
      </w:r>
      <w:r w:rsidRPr="00377231">
        <w:rPr>
          <w:rFonts w:ascii="Sakkal Majalla" w:eastAsia="Times New Roman" w:hAnsi="Sakkal Majalla" w:cs="Sakkal Majalla"/>
          <w:b w:val="0"/>
          <w:color w:val="000000" w:themeColor="text1"/>
          <w:kern w:val="2"/>
          <w:sz w:val="34"/>
          <w:szCs w:val="34"/>
          <w:rtl/>
        </w:rPr>
        <w:t xml:space="preserve"> </w:t>
      </w:r>
      <w:r w:rsidRPr="00377231">
        <w:rPr>
          <w:rFonts w:ascii="Sakkal Majalla" w:eastAsia="Times New Roman" w:hAnsi="Sakkal Majalla" w:cs="Sakkal Majalla" w:hint="eastAsia"/>
          <w:b w:val="0"/>
          <w:color w:val="000000" w:themeColor="text1"/>
          <w:kern w:val="2"/>
          <w:sz w:val="34"/>
          <w:szCs w:val="34"/>
          <w:rtl/>
        </w:rPr>
        <w:t>تجربة</w:t>
      </w:r>
      <w:r w:rsidRPr="00377231">
        <w:rPr>
          <w:rFonts w:ascii="Sakkal Majalla" w:eastAsia="Times New Roman" w:hAnsi="Sakkal Majalla" w:cs="Sakkal Majalla"/>
          <w:b w:val="0"/>
          <w:color w:val="000000" w:themeColor="text1"/>
          <w:kern w:val="2"/>
          <w:sz w:val="34"/>
          <w:szCs w:val="34"/>
          <w:rtl/>
        </w:rPr>
        <w:t xml:space="preserve"> </w:t>
      </w:r>
      <w:r w:rsidRPr="00377231">
        <w:rPr>
          <w:rFonts w:ascii="Sakkal Majalla" w:eastAsia="Times New Roman" w:hAnsi="Sakkal Majalla" w:cs="Sakkal Majalla" w:hint="eastAsia"/>
          <w:b w:val="0"/>
          <w:color w:val="000000" w:themeColor="text1"/>
          <w:kern w:val="2"/>
          <w:sz w:val="34"/>
          <w:szCs w:val="34"/>
          <w:rtl/>
        </w:rPr>
        <w:t>العملا</w:t>
      </w:r>
      <w:r w:rsidRPr="00377231">
        <w:rPr>
          <w:rFonts w:ascii="Sakkal Majalla" w:eastAsia="Times New Roman" w:hAnsi="Sakkal Majalla" w:cs="Sakkal Majalla" w:hint="cs"/>
          <w:b w:val="0"/>
          <w:color w:val="000000" w:themeColor="text1"/>
          <w:kern w:val="2"/>
          <w:sz w:val="34"/>
          <w:szCs w:val="34"/>
          <w:rtl/>
        </w:rPr>
        <w:t>ء</w:t>
      </w:r>
      <w:r w:rsidRPr="00377231">
        <w:rPr>
          <w:rFonts w:ascii="Sakkal Majalla" w:eastAsia="Times New Roman" w:hAnsi="Sakkal Majalla" w:cs="Sakkal Majalla"/>
          <w:b w:val="0"/>
          <w:color w:val="000000" w:themeColor="text1"/>
          <w:kern w:val="2"/>
          <w:sz w:val="34"/>
          <w:szCs w:val="34"/>
          <w:rtl/>
        </w:rPr>
        <w:t xml:space="preserve"> </w:t>
      </w:r>
      <w:r w:rsidRPr="00377231">
        <w:rPr>
          <w:rFonts w:ascii="Sakkal Majalla" w:eastAsia="Times New Roman" w:hAnsi="Sakkal Majalla" w:cs="Sakkal Majalla" w:hint="eastAsia"/>
          <w:b w:val="0"/>
          <w:color w:val="000000" w:themeColor="text1"/>
          <w:kern w:val="2"/>
          <w:sz w:val="34"/>
          <w:szCs w:val="34"/>
          <w:rtl/>
        </w:rPr>
        <w:t>بدعم</w:t>
      </w:r>
      <w:r w:rsidRPr="00377231">
        <w:rPr>
          <w:rFonts w:ascii="Sakkal Majalla" w:eastAsia="Times New Roman" w:hAnsi="Sakkal Majalla" w:cs="Sakkal Majalla"/>
          <w:b w:val="0"/>
          <w:color w:val="000000" w:themeColor="text1"/>
          <w:kern w:val="2"/>
          <w:sz w:val="34"/>
          <w:szCs w:val="34"/>
          <w:rtl/>
        </w:rPr>
        <w:t xml:space="preserve"> </w:t>
      </w:r>
      <w:r w:rsidRPr="00377231">
        <w:rPr>
          <w:rFonts w:ascii="Sakkal Majalla" w:eastAsia="Times New Roman" w:hAnsi="Sakkal Majalla" w:cs="Sakkal Majalla" w:hint="eastAsia"/>
          <w:b w:val="0"/>
          <w:color w:val="000000" w:themeColor="text1"/>
          <w:kern w:val="2"/>
          <w:sz w:val="34"/>
          <w:szCs w:val="34"/>
          <w:rtl/>
        </w:rPr>
        <w:t>من</w:t>
      </w:r>
      <w:r w:rsidRPr="00377231">
        <w:rPr>
          <w:rFonts w:ascii="Sakkal Majalla" w:eastAsia="Times New Roman" w:hAnsi="Sakkal Majalla" w:cs="Sakkal Majalla"/>
          <w:b w:val="0"/>
          <w:color w:val="000000" w:themeColor="text1"/>
          <w:kern w:val="2"/>
          <w:sz w:val="34"/>
          <w:szCs w:val="34"/>
          <w:rtl/>
        </w:rPr>
        <w:t xml:space="preserve"> </w:t>
      </w:r>
      <w:r w:rsidRPr="00377231">
        <w:rPr>
          <w:rFonts w:ascii="Sakkal Majalla" w:eastAsia="Times New Roman" w:hAnsi="Sakkal Majalla" w:cs="Sakkal Majalla" w:hint="eastAsia"/>
          <w:b w:val="0"/>
          <w:color w:val="000000" w:themeColor="text1"/>
          <w:kern w:val="2"/>
          <w:sz w:val="34"/>
          <w:szCs w:val="34"/>
          <w:rtl/>
        </w:rPr>
        <w:t>الذكاء</w:t>
      </w:r>
      <w:r w:rsidRPr="00377231">
        <w:rPr>
          <w:rFonts w:ascii="Sakkal Majalla" w:eastAsia="Times New Roman" w:hAnsi="Sakkal Majalla" w:cs="Sakkal Majalla"/>
          <w:b w:val="0"/>
          <w:color w:val="000000" w:themeColor="text1"/>
          <w:kern w:val="2"/>
          <w:sz w:val="34"/>
          <w:szCs w:val="34"/>
          <w:rtl/>
        </w:rPr>
        <w:t xml:space="preserve"> </w:t>
      </w:r>
      <w:r w:rsidRPr="00377231">
        <w:rPr>
          <w:rFonts w:ascii="Sakkal Majalla" w:eastAsia="Times New Roman" w:hAnsi="Sakkal Majalla" w:cs="Sakkal Majalla" w:hint="eastAsia"/>
          <w:b w:val="0"/>
          <w:color w:val="000000" w:themeColor="text1"/>
          <w:kern w:val="2"/>
          <w:sz w:val="34"/>
          <w:szCs w:val="34"/>
          <w:rtl/>
        </w:rPr>
        <w:t>الاصطناعي</w:t>
      </w:r>
      <w:r>
        <w:rPr>
          <w:noProof/>
        </w:rPr>
        <w:t xml:space="preserve"> </w:t>
      </w:r>
      <w:r>
        <w:rPr>
          <w:noProof/>
        </w:rPr>
        <mc:AlternateContent>
          <mc:Choice Requires="wpg">
            <w:drawing>
              <wp:inline distT="0" distB="0" distL="0" distR="0" wp14:anchorId="02A15C46" wp14:editId="035D9CAF">
                <wp:extent cx="4406900" cy="586640"/>
                <wp:effectExtent l="0" t="0" r="0" b="4445"/>
                <wp:docPr id="1461581785"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1504198107" name="Group 975925184"/>
                        <wpg:cNvGrpSpPr>
                          <a:grpSpLocks/>
                        </wpg:cNvGrpSpPr>
                        <wpg:grpSpPr bwMode="auto">
                          <a:xfrm>
                            <a:off x="37976" y="0"/>
                            <a:ext cx="6090" cy="5450"/>
                            <a:chOff x="37976" y="0"/>
                            <a:chExt cx="6090" cy="5450"/>
                          </a:xfrm>
                        </wpg:grpSpPr>
                        <pic:pic xmlns:pic="http://schemas.openxmlformats.org/drawingml/2006/picture">
                          <pic:nvPicPr>
                            <pic:cNvPr id="1781144451" name="Picture 975925185" descr="Clock "/>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493283508"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397070274"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C4552"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w:pict>
              <v:group w14:anchorId="02A15C46" id="_x0000_s2478"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">
                <v:group id="Group 975925184" o:spid="_x0000_s2479"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">
                  <v:shape id="Picture 975925185" o:spid="_x0000_s2480"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">
                    <v:imagedata r:id="rId227" o:title="Clock "/>
                  </v:shape>
                  <v:roundrect id="Rectangle: Rounded Corners 975925186" o:spid="_x0000_s2481"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" fillcolor="#7a8696" strokecolor="#7a8696" strokeweight="1pt">
                    <v:stroke joinstyle="miter"/>
                  </v:roundrect>
                </v:group>
                <v:shape id="TextBox 19" o:spid="_x0000_s2482" type="#_x0000_t202" style="position:absolute;top:1136;width:35983;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" filled="f" stroked="f">
                  <v:textbox style="mso-fit-shape-to-text:t">
                    <w:txbxContent>
                      <w:p w14:paraId="5C1C4552"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v:textbox>
                </v:shape>
                <w10:anchorlock/>
              </v:group>
            </w:pict>
          </mc:Fallback>
        </mc:AlternateContent>
      </w:r>
    </w:p>
    <w:p w14:paraId="301D1F87" w14:textId="77777777" w:rsidR="00377231" w:rsidRDefault="00377231" w:rsidP="00377231">
      <w:pPr>
        <w:pStyle w:val="af"/>
        <w:jc w:val="left"/>
        <w:rPr>
          <w:lang w:bidi="ar-EG"/>
        </w:rPr>
      </w:pPr>
      <w:r w:rsidRPr="00DE52E4">
        <w:rPr>
          <w:rtl/>
          <w:lang w:bidi="ar-EG"/>
        </w:rPr>
        <w:t>20 دقيقة</w:t>
      </w:r>
    </w:p>
    <w:p w14:paraId="684F4D8A" w14:textId="77777777" w:rsidR="00377231" w:rsidRDefault="00377231" w:rsidP="00377231">
      <w:pPr>
        <w:pStyle w:val="af"/>
        <w:jc w:val="left"/>
        <w:rPr>
          <w:lang w:bidi="ar-EG"/>
        </w:rPr>
      </w:pPr>
      <w:r>
        <w:rPr>
          <w:noProof/>
        </w:rPr>
        <mc:AlternateContent>
          <mc:Choice Requires="wpg">
            <w:drawing>
              <wp:inline distT="0" distB="0" distL="0" distR="0" wp14:anchorId="3950A258" wp14:editId="00859A33">
                <wp:extent cx="4380230" cy="618465"/>
                <wp:effectExtent l="0" t="0" r="1270" b="0"/>
                <wp:docPr id="289703647"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65"/>
                          <a:chOff x="0" y="0"/>
                          <a:chExt cx="43800" cy="6185"/>
                        </a:xfrm>
                      </wpg:grpSpPr>
                      <pic:pic xmlns:pic="http://schemas.openxmlformats.org/drawingml/2006/picture">
                        <pic:nvPicPr>
                          <pic:cNvPr id="1354796618" name="Picture 1579856930" descr="Translate "/>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1857598288"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97829907"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C6758" w14:textId="77777777" w:rsidR="00377231" w:rsidRPr="00675E6B" w:rsidRDefault="00377231" w:rsidP="00377231">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w:pict>
              <v:group w14:anchorId="3950A258" id="_x0000_s2483"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">
                <v:shape id="Picture 1579856930" o:spid="_x0000_s2484" type="#_x0000_t75" alt="Translate " style="position:absolute;left:39479;top:991;width:4321;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">
                  <v:imagedata r:id="rId229" o:title="Translate "/>
                </v:shape>
                <v:roundrect id="Rectangle: Rounded Corners 1579856931" o:spid="_x0000_s2485" style="position:absolute;left:37707;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" fillcolor="#7a8696" strokecolor="#7a8696" strokeweight="1pt">
                  <v:stroke joinstyle="miter"/>
                </v:roundrect>
                <v:shape id="TextBox 21" o:spid="_x0000_s2486" type="#_x0000_t202" style="position:absolute;top:1454;width:35990;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" filled="f" stroked="f">
                  <v:textbox style="mso-fit-shape-to-text:t">
                    <w:txbxContent>
                      <w:p w14:paraId="5EAC6758" w14:textId="77777777" w:rsidR="00377231" w:rsidRPr="00675E6B" w:rsidRDefault="00377231" w:rsidP="00377231">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نوع النشاط:</w:t>
                        </w:r>
                      </w:p>
                    </w:txbxContent>
                  </v:textbox>
                </v:shape>
                <w10:anchorlock/>
              </v:group>
            </w:pict>
          </mc:Fallback>
        </mc:AlternateContent>
      </w:r>
    </w:p>
    <w:p w14:paraId="1E9B3272" w14:textId="77777777" w:rsidR="00377231" w:rsidRDefault="00377231" w:rsidP="00377231">
      <w:pPr>
        <w:pStyle w:val="ad"/>
        <w:jc w:val="left"/>
        <w:rPr>
          <w:rFonts w:ascii="Sakkal Majalla" w:eastAsiaTheme="minorEastAsia" w:hAnsi="Sakkal Majalla" w:cs="Sakkal Majalla"/>
          <w:sz w:val="32"/>
          <w:szCs w:val="32"/>
          <w:rtl/>
        </w:rPr>
      </w:pPr>
      <w:r w:rsidRPr="00377231">
        <w:rPr>
          <w:rFonts w:ascii="Sakkal Majalla" w:eastAsia="Times New Roman" w:hAnsi="Sakkal Majalla" w:cs="Sakkal Majalla" w:hint="cs"/>
          <w:b w:val="0"/>
          <w:color w:val="000000" w:themeColor="text1"/>
          <w:kern w:val="2"/>
          <w:sz w:val="34"/>
          <w:szCs w:val="34"/>
          <w:rtl/>
        </w:rPr>
        <w:t xml:space="preserve">عمل </w:t>
      </w:r>
      <w:r w:rsidRPr="00377231">
        <w:rPr>
          <w:rFonts w:ascii="Sakkal Majalla" w:eastAsia="Times New Roman" w:hAnsi="Sakkal Majalla" w:cs="Sakkal Majalla" w:hint="eastAsia"/>
          <w:b w:val="0"/>
          <w:color w:val="000000" w:themeColor="text1"/>
          <w:kern w:val="2"/>
          <w:sz w:val="34"/>
          <w:szCs w:val="34"/>
          <w:rtl/>
        </w:rPr>
        <w:t>تعاوني</w:t>
      </w:r>
      <w:r w:rsidRPr="00E74B7C">
        <w:rPr>
          <w:rFonts w:ascii="Sakkal Majalla" w:eastAsiaTheme="minorEastAsia" w:hAnsi="Sakkal Majalla" w:cs="Sakkal Majalla"/>
          <w:sz w:val="32"/>
          <w:szCs w:val="32"/>
          <w:rtl/>
        </w:rPr>
        <w:t xml:space="preserve"> </w:t>
      </w:r>
    </w:p>
    <w:p w14:paraId="59AB5268" w14:textId="1ADCAB10" w:rsidR="00377231" w:rsidRPr="008D39CE" w:rsidRDefault="00377231" w:rsidP="00377231">
      <w:pPr>
        <w:pStyle w:val="ad"/>
        <w:jc w:val="left"/>
      </w:pPr>
      <w:r>
        <w:rPr>
          <w:noProof/>
        </w:rPr>
        <mc:AlternateContent>
          <mc:Choice Requires="wpg">
            <w:drawing>
              <wp:inline distT="0" distB="0" distL="0" distR="0" wp14:anchorId="365BB7CF" wp14:editId="77A7553D">
                <wp:extent cx="4434840" cy="544925"/>
                <wp:effectExtent l="0" t="0" r="3810" b="26670"/>
                <wp:docPr id="1882800751"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505683723" name="Picture 975925189" descr="Goal "/>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443499268"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208001680"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47425"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w:pict>
              <v:group w14:anchorId="365BB7CF" id="_x0000_s248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">
                <v:shape id="Picture 975925189" o:spid="_x0000_s2488"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">
                  <v:imagedata r:id="rId231" o:title="Goal "/>
                </v:shape>
                <v:roundrect id="Rectangle: Rounded Corners 975925190" o:spid="_x0000_s2489"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" fillcolor="#7a8696" strokecolor="#7a8696" strokeweight="1pt">
                  <v:stroke joinstyle="miter"/>
                </v:roundrect>
                <v:shape id="TextBox 23" o:spid="_x0000_s2490" type="#_x0000_t202" style="position:absolute;top:642;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" filled="f" stroked="f">
                  <v:textbox style="mso-fit-shape-to-text:t">
                    <w:txbxContent>
                      <w:p w14:paraId="47F47425"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v:textbox>
                </v:shape>
                <w10:anchorlock/>
              </v:group>
            </w:pict>
          </mc:Fallback>
        </mc:AlternateContent>
      </w:r>
    </w:p>
    <w:p w14:paraId="5C6DDE68" w14:textId="110BDEB0" w:rsidR="00377231" w:rsidRPr="00377231" w:rsidRDefault="00377231">
      <w:pPr>
        <w:pStyle w:val="a5"/>
        <w:numPr>
          <w:ilvl w:val="0"/>
          <w:numId w:val="11"/>
        </w:numPr>
        <w:spacing w:line="360" w:lineRule="auto"/>
        <w:rPr>
          <w:rFonts w:ascii="Sakkal Majalla" w:eastAsia="Times New Roman" w:hAnsi="Sakkal Majalla" w:cs="Sakkal Majalla"/>
          <w:kern w:val="2"/>
          <w:sz w:val="34"/>
          <w:szCs w:val="34"/>
        </w:rPr>
      </w:pPr>
      <w:r w:rsidRPr="00377231">
        <w:rPr>
          <w:rFonts w:ascii="Sakkal Majalla" w:eastAsia="Times New Roman" w:hAnsi="Sakkal Majalla" w:cs="Sakkal Majalla" w:hint="eastAsia"/>
          <w:kern w:val="2"/>
          <w:sz w:val="34"/>
          <w:szCs w:val="34"/>
          <w:rtl/>
        </w:rPr>
        <w:t>التعرف</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على</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اهم</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الاستراتيجيات</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التي</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يمكن</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استخدامها</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لضمان</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تجربة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استثنائية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للعملاء</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باستخدام</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التكنولوجيا</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المدعمة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بالذكاء</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الاصطناعي</w:t>
      </w:r>
    </w:p>
    <w:p w14:paraId="7DFA1551" w14:textId="72031359" w:rsidR="00377231" w:rsidRPr="00377231" w:rsidRDefault="00377231">
      <w:pPr>
        <w:pStyle w:val="a5"/>
        <w:numPr>
          <w:ilvl w:val="0"/>
          <w:numId w:val="11"/>
        </w:numPr>
        <w:spacing w:line="360" w:lineRule="auto"/>
        <w:rPr>
          <w:rFonts w:ascii="Sakkal Majalla" w:eastAsia="Times New Roman" w:hAnsi="Sakkal Majalla" w:cs="Sakkal Majalla"/>
          <w:kern w:val="2"/>
          <w:sz w:val="34"/>
          <w:szCs w:val="34"/>
        </w:rPr>
      </w:pPr>
      <w:r w:rsidRPr="00377231">
        <w:rPr>
          <w:rFonts w:ascii="Sakkal Majalla" w:eastAsia="Times New Roman" w:hAnsi="Sakkal Majalla" w:cs="Sakkal Majalla" w:hint="eastAsia"/>
          <w:kern w:val="2"/>
          <w:sz w:val="34"/>
          <w:szCs w:val="34"/>
          <w:rtl/>
        </w:rPr>
        <w:t>التحدث</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عن</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كيفية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استخدام</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الذكاء</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الاصطناعي</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في</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تعزيز</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التجربة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العميلة</w:t>
      </w:r>
    </w:p>
    <w:p w14:paraId="7E10C6F3" w14:textId="6F6373D7" w:rsidR="00377231" w:rsidRPr="00377231" w:rsidRDefault="00377231">
      <w:pPr>
        <w:pStyle w:val="a5"/>
        <w:numPr>
          <w:ilvl w:val="0"/>
          <w:numId w:val="11"/>
        </w:numPr>
        <w:spacing w:line="360" w:lineRule="auto"/>
        <w:rPr>
          <w:rFonts w:ascii="Sakkal Majalla" w:eastAsia="Times New Roman" w:hAnsi="Sakkal Majalla" w:cs="Sakkal Majalla"/>
          <w:kern w:val="2"/>
          <w:sz w:val="34"/>
          <w:szCs w:val="34"/>
        </w:rPr>
      </w:pPr>
      <w:r w:rsidRPr="00377231">
        <w:rPr>
          <w:rFonts w:ascii="Sakkal Majalla" w:eastAsia="Times New Roman" w:hAnsi="Sakkal Majalla" w:cs="Sakkal Majalla" w:hint="eastAsia"/>
          <w:kern w:val="2"/>
          <w:sz w:val="34"/>
          <w:szCs w:val="34"/>
          <w:rtl/>
        </w:rPr>
        <w:t>تبادل</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الافكار</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والخبرات</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حول</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هذا</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الموضوع</w:t>
      </w:r>
      <w:r w:rsidRPr="00377231">
        <w:rPr>
          <w:rFonts w:ascii="Sakkal Majalla" w:eastAsia="Times New Roman" w:hAnsi="Sakkal Majalla" w:cs="Sakkal Majalla"/>
          <w:kern w:val="2"/>
          <w:sz w:val="34"/>
          <w:szCs w:val="34"/>
          <w:rtl/>
        </w:rPr>
        <w:t xml:space="preserve"> </w:t>
      </w:r>
    </w:p>
    <w:p w14:paraId="3A34A800" w14:textId="77777777" w:rsidR="00377231" w:rsidRDefault="00377231" w:rsidP="001B33CA">
      <w:pPr>
        <w:pStyle w:val="a5"/>
        <w:pageBreakBefore/>
        <w:spacing w:line="360" w:lineRule="auto"/>
        <w:ind w:left="0"/>
        <w:rPr>
          <w:rFonts w:ascii="Sakkal Majalla" w:eastAsia="Times New Roman" w:hAnsi="Sakkal Majalla" w:cs="Sakkal Majalla"/>
          <w:kern w:val="2"/>
          <w:sz w:val="34"/>
          <w:szCs w:val="34"/>
        </w:rPr>
      </w:pPr>
      <w:r>
        <w:rPr>
          <w:noProof/>
        </w:rPr>
        <w:lastRenderedPageBreak/>
        <mc:AlternateContent>
          <mc:Choice Requires="wpg">
            <w:drawing>
              <wp:inline distT="0" distB="0" distL="0" distR="0" wp14:anchorId="697E0B94" wp14:editId="238F27E0">
                <wp:extent cx="4408070" cy="544996"/>
                <wp:effectExtent l="0" t="0" r="0" b="26670"/>
                <wp:docPr id="1937295850"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1690626560" name="Picture 1146756001" descr="Puzzle piece "/>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428711303" name="Rectangle: Rounded Corners 1146756002"/>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643244536" name="TextBox 20"/>
                        <wps:cNvSpPr txBox="1">
                          <a:spLocks noChangeArrowheads="1"/>
                        </wps:cNvSpPr>
                        <wps:spPr bwMode="auto">
                          <a:xfrm>
                            <a:off x="-190" y="565"/>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A78630" w14:textId="77777777" w:rsidR="00377231" w:rsidRPr="00280E55" w:rsidRDefault="00377231" w:rsidP="00377231">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wps:txbx>
                        <wps:bodyPr rot="0" vert="horz" wrap="square" lIns="91440" tIns="45720" rIns="91440" bIns="45720" anchor="t" anchorCtr="0" upright="1">
                          <a:spAutoFit/>
                        </wps:bodyPr>
                      </wps:wsp>
                    </wpg:wgp>
                  </a:graphicData>
                </a:graphic>
              </wp:inline>
            </w:drawing>
          </mc:Choice>
          <mc:Fallback>
            <w:pict>
              <v:group w14:anchorId="697E0B94" id="_x0000_s2491"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">
                <v:shape id="Picture 1146756001" o:spid="_x0000_s2492"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">
                  <v:imagedata r:id="rId234" o:title="Puzzle piece "/>
                </v:shape>
                <v:roundrect id="Rectangle: Rounded Corners 1146756002" o:spid="_x0000_s2493"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" fillcolor="#7a8696" strokecolor="#7a8696" strokeweight="1pt">
                  <v:stroke joinstyle="miter"/>
                </v:roundrect>
                <v:shape id="TextBox 20" o:spid="_x0000_s2494" type="#_x0000_t202" style="position:absolute;left:-190;top:565;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" filled="f" stroked="f">
                  <v:textbox style="mso-fit-shape-to-text:t">
                    <w:txbxContent>
                      <w:p w14:paraId="32A78630" w14:textId="77777777" w:rsidR="00377231" w:rsidRPr="00280E55" w:rsidRDefault="00377231" w:rsidP="00377231">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hint="cs"/>
                            <w:b/>
                            <w:bCs/>
                            <w:color w:val="168489"/>
                            <w:kern w:val="24"/>
                            <w:sz w:val="48"/>
                            <w:szCs w:val="48"/>
                            <w:rtl/>
                            <w:lang w:bidi="ar-SY"/>
                          </w:rPr>
                          <w:t>الوسائل المستخدمة</w:t>
                        </w:r>
                        <w:r w:rsidRPr="00280E55">
                          <w:rPr>
                            <w:rFonts w:ascii="Adobe Arabic" w:eastAsia="Times New Roman" w:hAnsi="Adobe Arabic" w:cs="Adobe Arabic"/>
                            <w:b/>
                            <w:bCs/>
                            <w:color w:val="168489"/>
                            <w:kern w:val="24"/>
                            <w:sz w:val="48"/>
                            <w:szCs w:val="48"/>
                            <w:rtl/>
                            <w:lang w:bidi="ar-SY"/>
                          </w:rPr>
                          <w:t>:</w:t>
                        </w:r>
                      </w:p>
                    </w:txbxContent>
                  </v:textbox>
                </v:shape>
                <w10:anchorlock/>
              </v:group>
            </w:pict>
          </mc:Fallback>
        </mc:AlternateContent>
      </w:r>
    </w:p>
    <w:p w14:paraId="66C4346B" w14:textId="76F7A47F" w:rsidR="00377231" w:rsidRPr="00853909" w:rsidRDefault="00377231" w:rsidP="00377231">
      <w:pPr>
        <w:pStyle w:val="ad"/>
        <w:jc w:val="left"/>
        <w:rPr>
          <w:rtl/>
        </w:rPr>
      </w:pPr>
      <w:r w:rsidRPr="00377231">
        <w:rPr>
          <w:rFonts w:ascii="Sakkal Majalla" w:eastAsiaTheme="minorEastAsia" w:hAnsi="Sakkal Majalla" w:cs="Sakkal Majalla" w:hint="eastAsia"/>
          <w:b w:val="0"/>
          <w:color w:val="000000" w:themeColor="text1"/>
          <w:sz w:val="32"/>
          <w:szCs w:val="32"/>
          <w:rtl/>
        </w:rPr>
        <w:t>جدول</w:t>
      </w:r>
      <w:r w:rsidRPr="00377231">
        <w:rPr>
          <w:rFonts w:ascii="Sakkal Majalla" w:eastAsiaTheme="minorEastAsia" w:hAnsi="Sakkal Majalla" w:cs="Sakkal Majalla"/>
          <w:b w:val="0"/>
          <w:color w:val="000000" w:themeColor="text1"/>
          <w:sz w:val="32"/>
          <w:szCs w:val="32"/>
          <w:rtl/>
        </w:rPr>
        <w:t xml:space="preserve"> </w:t>
      </w:r>
      <w:r w:rsidRPr="00377231">
        <w:rPr>
          <w:rFonts w:ascii="Sakkal Majalla" w:eastAsiaTheme="minorEastAsia" w:hAnsi="Sakkal Majalla" w:cs="Sakkal Majalla" w:hint="eastAsia"/>
          <w:b w:val="0"/>
          <w:color w:val="000000" w:themeColor="text1"/>
          <w:sz w:val="32"/>
          <w:szCs w:val="32"/>
          <w:rtl/>
        </w:rPr>
        <w:t>تحفيزي،</w:t>
      </w:r>
      <w:r w:rsidRPr="00377231">
        <w:rPr>
          <w:rFonts w:ascii="Sakkal Majalla" w:eastAsiaTheme="minorEastAsia" w:hAnsi="Sakkal Majalla" w:cs="Sakkal Majalla"/>
          <w:b w:val="0"/>
          <w:color w:val="000000" w:themeColor="text1"/>
          <w:sz w:val="32"/>
          <w:szCs w:val="32"/>
          <w:rtl/>
        </w:rPr>
        <w:t xml:space="preserve"> </w:t>
      </w:r>
      <w:r w:rsidRPr="00377231">
        <w:rPr>
          <w:rFonts w:ascii="Sakkal Majalla" w:eastAsiaTheme="minorEastAsia" w:hAnsi="Sakkal Majalla" w:cs="Sakkal Majalla" w:hint="eastAsia"/>
          <w:b w:val="0"/>
          <w:color w:val="000000" w:themeColor="text1"/>
          <w:sz w:val="32"/>
          <w:szCs w:val="32"/>
          <w:rtl/>
        </w:rPr>
        <w:t>ملصقات،</w:t>
      </w:r>
      <w:r w:rsidRPr="00377231">
        <w:rPr>
          <w:rFonts w:ascii="Sakkal Majalla" w:eastAsiaTheme="minorEastAsia" w:hAnsi="Sakkal Majalla" w:cs="Sakkal Majalla"/>
          <w:b w:val="0"/>
          <w:color w:val="000000" w:themeColor="text1"/>
          <w:sz w:val="32"/>
          <w:szCs w:val="32"/>
          <w:rtl/>
        </w:rPr>
        <w:t xml:space="preserve"> </w:t>
      </w:r>
      <w:r w:rsidRPr="00377231">
        <w:rPr>
          <w:rFonts w:ascii="Sakkal Majalla" w:eastAsiaTheme="minorEastAsia" w:hAnsi="Sakkal Majalla" w:cs="Sakkal Majalla" w:hint="eastAsia"/>
          <w:b w:val="0"/>
          <w:color w:val="000000" w:themeColor="text1"/>
          <w:sz w:val="32"/>
          <w:szCs w:val="32"/>
          <w:rtl/>
        </w:rPr>
        <w:t>اقلام،</w:t>
      </w:r>
      <w:r w:rsidRPr="00377231">
        <w:rPr>
          <w:rFonts w:ascii="Sakkal Majalla" w:eastAsiaTheme="minorEastAsia" w:hAnsi="Sakkal Majalla" w:cs="Sakkal Majalla"/>
          <w:b w:val="0"/>
          <w:color w:val="000000" w:themeColor="text1"/>
          <w:sz w:val="32"/>
          <w:szCs w:val="32"/>
          <w:rtl/>
        </w:rPr>
        <w:t xml:space="preserve"> </w:t>
      </w:r>
      <w:r w:rsidRPr="00377231">
        <w:rPr>
          <w:rFonts w:ascii="Sakkal Majalla" w:eastAsiaTheme="minorEastAsia" w:hAnsi="Sakkal Majalla" w:cs="Sakkal Majalla" w:hint="eastAsia"/>
          <w:b w:val="0"/>
          <w:color w:val="000000" w:themeColor="text1"/>
          <w:sz w:val="32"/>
          <w:szCs w:val="32"/>
          <w:rtl/>
        </w:rPr>
        <w:t>ورق</w:t>
      </w:r>
      <w:r>
        <w:rPr>
          <w:noProof/>
        </w:rPr>
        <w:t xml:space="preserve"> </w:t>
      </w:r>
      <w:r>
        <w:rPr>
          <w:noProof/>
        </w:rPr>
        <mc:AlternateContent>
          <mc:Choice Requires="wpg">
            <w:drawing>
              <wp:inline distT="0" distB="0" distL="0" distR="0" wp14:anchorId="45F9808F" wp14:editId="0FC5D308">
                <wp:extent cx="4408070" cy="544996"/>
                <wp:effectExtent l="0" t="0" r="0" b="26670"/>
                <wp:docPr id="1768232856"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8070" cy="544996"/>
                          <a:chOff x="-190" y="0"/>
                          <a:chExt cx="44082" cy="5450"/>
                        </a:xfrm>
                      </wpg:grpSpPr>
                      <pic:pic xmlns:pic="http://schemas.openxmlformats.org/drawingml/2006/picture">
                        <pic:nvPicPr>
                          <pic:cNvPr id="1562417601" name="Picture 975925194" descr="Puzzle piece "/>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39572" y="20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491818792" name="Rectangle: Rounded Corners 975925195"/>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81429886" name="TextBox 20"/>
                        <wps:cNvSpPr txBox="1">
                          <a:spLocks noChangeArrowheads="1"/>
                        </wps:cNvSpPr>
                        <wps:spPr bwMode="auto">
                          <a:xfrm>
                            <a:off x="-190" y="566"/>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B3C6" w14:textId="77777777" w:rsidR="00377231" w:rsidRPr="00280E55" w:rsidRDefault="00377231" w:rsidP="00377231">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wps:txbx>
                        <wps:bodyPr rot="0" vert="horz" wrap="square" lIns="91440" tIns="45720" rIns="91440" bIns="45720" anchor="t" anchorCtr="0" upright="1">
                          <a:spAutoFit/>
                        </wps:bodyPr>
                      </wps:wsp>
                    </wpg:wgp>
                  </a:graphicData>
                </a:graphic>
              </wp:inline>
            </w:drawing>
          </mc:Choice>
          <mc:Fallback>
            <w:pict>
              <v:group w14:anchorId="45F9808F" id="_x0000_s2495" style="width:347.1pt;height:42.9pt;mso-position-horizontal-relative:char;mso-position-vertical-relative:line" coordorigin="-190" coordsize="44082,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">
                <v:shape id="Picture 975925194" o:spid="_x0000_s2496" type="#_x0000_t75" alt="Puzzle piece " style="position:absolute;left:39572;top:20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">
                  <v:imagedata r:id="rId234" o:title="Puzzle piece "/>
                </v:shape>
                <v:roundrect id="Rectangle: Rounded Corners 975925195" o:spid="_x0000_s2497"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" fillcolor="#7a8696" strokecolor="#7a8696" strokeweight="1pt">
                  <v:stroke joinstyle="miter"/>
                </v:roundrect>
                <v:shape id="TextBox 20" o:spid="_x0000_s2498" type="#_x0000_t202" style="position:absolute;left:-190;top:566;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" filled="f" stroked="f">
                  <v:textbox style="mso-fit-shape-to-text:t">
                    <w:txbxContent>
                      <w:p w14:paraId="57A8B3C6" w14:textId="77777777" w:rsidR="00377231" w:rsidRPr="00280E55" w:rsidRDefault="00377231" w:rsidP="00377231">
                        <w:pPr>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الاستراتيجيات المتبعة في تنفيذ النشاط:</w:t>
                        </w:r>
                      </w:p>
                    </w:txbxContent>
                  </v:textbox>
                </v:shape>
                <w10:anchorlock/>
              </v:group>
            </w:pict>
          </mc:Fallback>
        </mc:AlternateContent>
      </w:r>
    </w:p>
    <w:p w14:paraId="5D07FF4E" w14:textId="56B2B69F" w:rsidR="00377231" w:rsidRPr="00377231" w:rsidRDefault="00377231">
      <w:pPr>
        <w:pStyle w:val="a5"/>
        <w:numPr>
          <w:ilvl w:val="0"/>
          <w:numId w:val="12"/>
        </w:numPr>
        <w:rPr>
          <w:rFonts w:ascii="Sakkal Majalla" w:eastAsia="Times New Roman" w:hAnsi="Sakkal Majalla" w:cs="Sakkal Majalla"/>
          <w:kern w:val="2"/>
          <w:sz w:val="34"/>
          <w:szCs w:val="34"/>
        </w:rPr>
      </w:pPr>
      <w:r w:rsidRPr="00377231">
        <w:rPr>
          <w:rFonts w:ascii="Sakkal Majalla" w:eastAsia="Times New Roman" w:hAnsi="Sakkal Majalla" w:cs="Sakkal Majalla" w:hint="eastAsia"/>
          <w:kern w:val="2"/>
          <w:sz w:val="34"/>
          <w:szCs w:val="34"/>
          <w:rtl/>
        </w:rPr>
        <w:t>تقسيم</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المشاركين</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الى</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مجموعات</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صغيرة</w:t>
      </w:r>
      <w:r w:rsidRPr="00377231">
        <w:rPr>
          <w:rFonts w:ascii="Sakkal Majalla" w:eastAsia="Times New Roman" w:hAnsi="Sakkal Majalla" w:cs="Sakkal Majalla"/>
          <w:kern w:val="2"/>
          <w:sz w:val="34"/>
          <w:szCs w:val="34"/>
          <w:rtl/>
        </w:rPr>
        <w:t xml:space="preserve"> </w:t>
      </w:r>
    </w:p>
    <w:p w14:paraId="16DA3D36" w14:textId="78232A40" w:rsidR="00377231" w:rsidRPr="00377231" w:rsidRDefault="00377231">
      <w:pPr>
        <w:pStyle w:val="a5"/>
        <w:numPr>
          <w:ilvl w:val="0"/>
          <w:numId w:val="12"/>
        </w:numPr>
        <w:rPr>
          <w:rFonts w:ascii="Sakkal Majalla" w:eastAsia="Times New Roman" w:hAnsi="Sakkal Majalla" w:cs="Sakkal Majalla"/>
          <w:kern w:val="2"/>
          <w:sz w:val="34"/>
          <w:szCs w:val="34"/>
        </w:rPr>
      </w:pPr>
      <w:r w:rsidRPr="00377231">
        <w:rPr>
          <w:rFonts w:ascii="Sakkal Majalla" w:eastAsia="Times New Roman" w:hAnsi="Sakkal Majalla" w:cs="Sakkal Majalla" w:hint="eastAsia"/>
          <w:kern w:val="2"/>
          <w:sz w:val="34"/>
          <w:szCs w:val="34"/>
          <w:rtl/>
        </w:rPr>
        <w:t>مناقشة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الاستراتيجيات</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المختلفة</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في</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كل</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مجموعة</w:t>
      </w:r>
    </w:p>
    <w:p w14:paraId="4D6B0D58" w14:textId="568126D4" w:rsidR="00377231" w:rsidRPr="00377231" w:rsidRDefault="00377231">
      <w:pPr>
        <w:pStyle w:val="a5"/>
        <w:numPr>
          <w:ilvl w:val="0"/>
          <w:numId w:val="12"/>
        </w:numPr>
        <w:rPr>
          <w:rFonts w:ascii="Sakkal Majalla" w:eastAsia="Times New Roman" w:hAnsi="Sakkal Majalla" w:cs="Sakkal Majalla"/>
          <w:kern w:val="2"/>
          <w:sz w:val="34"/>
          <w:szCs w:val="34"/>
        </w:rPr>
      </w:pPr>
      <w:r w:rsidRPr="00377231">
        <w:rPr>
          <w:rFonts w:ascii="Sakkal Majalla" w:eastAsia="Times New Roman" w:hAnsi="Sakkal Majalla" w:cs="Sakkal Majalla" w:hint="eastAsia"/>
          <w:kern w:val="2"/>
          <w:sz w:val="34"/>
          <w:szCs w:val="34"/>
          <w:rtl/>
        </w:rPr>
        <w:t>عرض</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الافكار</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وتبادل</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الخبرات</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بين</w:t>
      </w:r>
      <w:r w:rsidRPr="00377231">
        <w:rPr>
          <w:rFonts w:ascii="Sakkal Majalla" w:eastAsia="Times New Roman" w:hAnsi="Sakkal Majalla" w:cs="Sakkal Majalla"/>
          <w:kern w:val="2"/>
          <w:sz w:val="34"/>
          <w:szCs w:val="34"/>
          <w:rtl/>
        </w:rPr>
        <w:t xml:space="preserve"> </w:t>
      </w:r>
      <w:r w:rsidRPr="00377231">
        <w:rPr>
          <w:rFonts w:ascii="Sakkal Majalla" w:eastAsia="Times New Roman" w:hAnsi="Sakkal Majalla" w:cs="Sakkal Majalla" w:hint="eastAsia"/>
          <w:kern w:val="2"/>
          <w:sz w:val="34"/>
          <w:szCs w:val="34"/>
          <w:rtl/>
        </w:rPr>
        <w:t>المجموعات</w:t>
      </w:r>
    </w:p>
    <w:p w14:paraId="101BE1B0" w14:textId="55349369" w:rsidR="00377231" w:rsidRDefault="00377231" w:rsidP="00377231">
      <w:pPr>
        <w:pStyle w:val="ad"/>
        <w:jc w:val="left"/>
        <w:rPr>
          <w:rtl/>
        </w:rPr>
      </w:pPr>
      <w:r>
        <w:rPr>
          <w:noProof/>
        </w:rPr>
        <mc:AlternateContent>
          <mc:Choice Requires="wpg">
            <w:drawing>
              <wp:inline distT="0" distB="0" distL="0" distR="0" wp14:anchorId="333D8EA8" wp14:editId="5B969813">
                <wp:extent cx="4363085" cy="544909"/>
                <wp:effectExtent l="0" t="0" r="0" b="26670"/>
                <wp:docPr id="5719899"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4909"/>
                          <a:chOff x="0" y="0"/>
                          <a:chExt cx="43630" cy="5450"/>
                        </a:xfrm>
                      </wpg:grpSpPr>
                      <wpg:grpSp>
                        <wpg:cNvPr id="335542032" name="Group 975925198"/>
                        <wpg:cNvGrpSpPr>
                          <a:grpSpLocks/>
                        </wpg:cNvGrpSpPr>
                        <wpg:grpSpPr bwMode="auto">
                          <a:xfrm>
                            <a:off x="37869" y="0"/>
                            <a:ext cx="5761" cy="5450"/>
                            <a:chOff x="37869" y="0"/>
                            <a:chExt cx="5760" cy="5450"/>
                          </a:xfrm>
                        </wpg:grpSpPr>
                        <pic:pic xmlns:pic="http://schemas.openxmlformats.org/drawingml/2006/picture">
                          <pic:nvPicPr>
                            <pic:cNvPr id="685825846" name="Picture 975925199" descr="Implementation "/>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39310" y="703"/>
                              <a:ext cx="4320" cy="4320"/>
                            </a:xfrm>
                            <a:prstGeom prst="rect">
                              <a:avLst/>
                            </a:prstGeom>
                            <a:noFill/>
                            <a:extLst>
                              <a:ext uri="{909E8E84-426E-40DD-AFC4-6F175D3DCCD1}">
                                <a14:hiddenFill xmlns:a14="http://schemas.microsoft.com/office/drawing/2010/main">
                                  <a:solidFill>
                                    <a:srgbClr val="FFFFFF"/>
                                  </a:solidFill>
                                </a14:hiddenFill>
                              </a:ext>
                            </a:extLst>
                          </pic:spPr>
                        </pic:pic>
                        <wps:wsp>
                          <wps:cNvPr id="540909178" name="Rectangle: Rounded Corners 975925200"/>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487482489" name="TextBox 24"/>
                        <wps:cNvSpPr txBox="1">
                          <a:spLocks noChangeArrowheads="1"/>
                        </wps:cNvSpPr>
                        <wps:spPr bwMode="auto">
                          <a:xfrm>
                            <a:off x="0" y="458"/>
                            <a:ext cx="35978" cy="4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DC363"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wps:txbx>
                        <wps:bodyPr rot="0" vert="horz" wrap="square" lIns="91440" tIns="45720" rIns="91440" bIns="45720" anchor="t" anchorCtr="0" upright="1">
                          <a:spAutoFit/>
                        </wps:bodyPr>
                      </wps:wsp>
                    </wpg:wgp>
                  </a:graphicData>
                </a:graphic>
              </wp:inline>
            </w:drawing>
          </mc:Choice>
          <mc:Fallback>
            <w:pict>
              <v:group w14:anchorId="333D8EA8" id="_x0000_s2499" style="width:343.55pt;height:42.9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">
                <v:group id="Group 975925198" o:spid="_x0000_s2500" style="position:absolute;left:37869;width:5761;height:5450" coordorigin="37869" coordsize="576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">
                  <v:shape id="Picture 975925199" o:spid="_x0000_s2501" type="#_x0000_t75" alt="Implementation " style="position:absolute;left:39310;top:703;width:43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">
                    <v:imagedata r:id="rId236" o:title="Implementation "/>
                  </v:shape>
                  <v:roundrect id="Rectangle: Rounded Corners 975925200" o:spid="_x0000_s2502"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" fillcolor="#7a8696" strokecolor="#7a8696" strokeweight="1pt">
                    <v:stroke joinstyle="miter"/>
                  </v:roundrect>
                </v:group>
                <v:shape id="TextBox 24" o:spid="_x0000_s2503" type="#_x0000_t202" style="position:absolute;top:458;width:35978;height:4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" filled="f" stroked="f">
                  <v:textbox style="mso-fit-shape-to-text:t">
                    <w:txbxContent>
                      <w:p w14:paraId="3A1DC363"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آلية التنفيذ المقترحة:</w:t>
                        </w:r>
                      </w:p>
                    </w:txbxContent>
                  </v:textbox>
                </v:shape>
                <w10:anchorlock/>
              </v:group>
            </w:pict>
          </mc:Fallback>
        </mc:AlternateContent>
      </w:r>
    </w:p>
    <w:p w14:paraId="3FF41FE2" w14:textId="24B1F35E" w:rsidR="00377231" w:rsidRPr="00377231" w:rsidRDefault="00377231">
      <w:pPr>
        <w:pStyle w:val="a5"/>
        <w:numPr>
          <w:ilvl w:val="0"/>
          <w:numId w:val="13"/>
        </w:numPr>
        <w:spacing w:line="360" w:lineRule="auto"/>
        <w:rPr>
          <w:rFonts w:ascii="Sakkal Majalla" w:eastAsia="Times New Roman" w:hAnsi="Sakkal Majalla" w:cs="Sakkal Majalla"/>
          <w:kern w:val="2"/>
          <w:sz w:val="32"/>
          <w:szCs w:val="32"/>
        </w:rPr>
      </w:pPr>
      <w:r w:rsidRPr="00377231">
        <w:rPr>
          <w:rFonts w:ascii="Sakkal Majalla" w:eastAsia="Times New Roman" w:hAnsi="Sakkal Majalla" w:cs="Sakkal Majalla" w:hint="eastAsia"/>
          <w:kern w:val="2"/>
          <w:sz w:val="32"/>
          <w:szCs w:val="32"/>
          <w:rtl/>
        </w:rPr>
        <w:t>توضيح</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الاهداف</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والتعريف</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بالنشاط</w:t>
      </w:r>
      <w:r w:rsidRPr="00377231">
        <w:rPr>
          <w:rFonts w:ascii="Sakkal Majalla" w:eastAsia="Times New Roman" w:hAnsi="Sakkal Majalla" w:cs="Sakkal Majalla"/>
          <w:kern w:val="2"/>
          <w:sz w:val="32"/>
          <w:szCs w:val="32"/>
          <w:rtl/>
        </w:rPr>
        <w:t xml:space="preserve"> </w:t>
      </w:r>
    </w:p>
    <w:p w14:paraId="1377EAFC" w14:textId="10756706" w:rsidR="00377231" w:rsidRPr="00377231" w:rsidRDefault="00377231">
      <w:pPr>
        <w:pStyle w:val="a5"/>
        <w:numPr>
          <w:ilvl w:val="0"/>
          <w:numId w:val="13"/>
        </w:numPr>
        <w:spacing w:line="360" w:lineRule="auto"/>
        <w:rPr>
          <w:rFonts w:ascii="Sakkal Majalla" w:eastAsia="Times New Roman" w:hAnsi="Sakkal Majalla" w:cs="Sakkal Majalla"/>
          <w:kern w:val="2"/>
          <w:sz w:val="32"/>
          <w:szCs w:val="32"/>
        </w:rPr>
      </w:pPr>
      <w:r w:rsidRPr="00377231">
        <w:rPr>
          <w:rFonts w:ascii="Sakkal Majalla" w:eastAsia="Times New Roman" w:hAnsi="Sakkal Majalla" w:cs="Sakkal Majalla" w:hint="eastAsia"/>
          <w:kern w:val="2"/>
          <w:sz w:val="32"/>
          <w:szCs w:val="32"/>
          <w:rtl/>
        </w:rPr>
        <w:t>تقسيم</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المشاركين</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الى</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مجموعات</w:t>
      </w:r>
      <w:r w:rsidRPr="00377231">
        <w:rPr>
          <w:rFonts w:ascii="Sakkal Majalla" w:eastAsia="Times New Roman" w:hAnsi="Sakkal Majalla" w:cs="Sakkal Majalla"/>
          <w:kern w:val="2"/>
          <w:sz w:val="32"/>
          <w:szCs w:val="32"/>
          <w:rtl/>
        </w:rPr>
        <w:t xml:space="preserve"> </w:t>
      </w:r>
    </w:p>
    <w:p w14:paraId="7A7E7CC4" w14:textId="18814C47" w:rsidR="00377231" w:rsidRPr="00377231" w:rsidRDefault="00377231">
      <w:pPr>
        <w:pStyle w:val="a5"/>
        <w:numPr>
          <w:ilvl w:val="0"/>
          <w:numId w:val="13"/>
        </w:numPr>
        <w:spacing w:line="360" w:lineRule="auto"/>
        <w:rPr>
          <w:rFonts w:ascii="Sakkal Majalla" w:eastAsia="Times New Roman" w:hAnsi="Sakkal Majalla" w:cs="Sakkal Majalla"/>
          <w:kern w:val="2"/>
          <w:sz w:val="32"/>
          <w:szCs w:val="32"/>
        </w:rPr>
      </w:pPr>
      <w:r w:rsidRPr="00377231">
        <w:rPr>
          <w:rFonts w:ascii="Sakkal Majalla" w:eastAsia="Times New Roman" w:hAnsi="Sakkal Majalla" w:cs="Sakkal Majalla" w:hint="eastAsia"/>
          <w:kern w:val="2"/>
          <w:sz w:val="32"/>
          <w:szCs w:val="32"/>
          <w:rtl/>
        </w:rPr>
        <w:t>مناقشة</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الموضوع</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داخل</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كل</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مجموعة</w:t>
      </w:r>
    </w:p>
    <w:p w14:paraId="61856662" w14:textId="24A7003A" w:rsidR="00377231" w:rsidRPr="00377231" w:rsidRDefault="00377231">
      <w:pPr>
        <w:pStyle w:val="a5"/>
        <w:numPr>
          <w:ilvl w:val="0"/>
          <w:numId w:val="13"/>
        </w:numPr>
        <w:spacing w:line="360" w:lineRule="auto"/>
        <w:rPr>
          <w:rFonts w:ascii="Sakkal Majalla" w:eastAsia="Times New Roman" w:hAnsi="Sakkal Majalla" w:cs="Sakkal Majalla"/>
          <w:kern w:val="2"/>
          <w:sz w:val="32"/>
          <w:szCs w:val="32"/>
        </w:rPr>
      </w:pPr>
      <w:r w:rsidRPr="00377231">
        <w:rPr>
          <w:rFonts w:ascii="Sakkal Majalla" w:eastAsia="Times New Roman" w:hAnsi="Sakkal Majalla" w:cs="Sakkal Majalla" w:hint="eastAsia"/>
          <w:kern w:val="2"/>
          <w:sz w:val="32"/>
          <w:szCs w:val="32"/>
          <w:rtl/>
        </w:rPr>
        <w:t>عرض</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الافكار</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والنتائج</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من</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قبل</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كل</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مجموعة</w:t>
      </w:r>
    </w:p>
    <w:p w14:paraId="55B5AF1E" w14:textId="0D61ABA6" w:rsidR="00377231" w:rsidRPr="00377231" w:rsidRDefault="00377231">
      <w:pPr>
        <w:pStyle w:val="a5"/>
        <w:numPr>
          <w:ilvl w:val="0"/>
          <w:numId w:val="13"/>
        </w:numPr>
        <w:spacing w:line="360" w:lineRule="auto"/>
        <w:rPr>
          <w:rFonts w:ascii="Sakkal Majalla" w:eastAsia="Times New Roman" w:hAnsi="Sakkal Majalla" w:cs="Sakkal Majalla"/>
          <w:kern w:val="2"/>
          <w:sz w:val="32"/>
          <w:szCs w:val="32"/>
        </w:rPr>
      </w:pPr>
      <w:r w:rsidRPr="00377231">
        <w:rPr>
          <w:rFonts w:ascii="Sakkal Majalla" w:eastAsia="Times New Roman" w:hAnsi="Sakkal Majalla" w:cs="Sakkal Majalla" w:hint="eastAsia"/>
          <w:kern w:val="2"/>
          <w:sz w:val="32"/>
          <w:szCs w:val="32"/>
          <w:rtl/>
        </w:rPr>
        <w:t>مناقشة</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النتائج</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والاستفادة</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منها</w:t>
      </w:r>
    </w:p>
    <w:p w14:paraId="18ADD73C" w14:textId="506EA671" w:rsidR="00377231" w:rsidRDefault="00377231" w:rsidP="00377231">
      <w:pPr>
        <w:spacing w:line="360" w:lineRule="auto"/>
        <w:jc w:val="left"/>
        <w:rPr>
          <w:rtl/>
        </w:rPr>
      </w:pPr>
      <w:r>
        <w:rPr>
          <w:noProof/>
        </w:rPr>
        <mc:AlternateContent>
          <mc:Choice Requires="wpg">
            <w:drawing>
              <wp:inline distT="0" distB="0" distL="0" distR="0" wp14:anchorId="3B54F0F6" wp14:editId="44ACE1F6">
                <wp:extent cx="4363085" cy="545162"/>
                <wp:effectExtent l="0" t="0" r="0" b="26670"/>
                <wp:docPr id="116504406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3085" cy="545162"/>
                          <a:chOff x="0" y="0"/>
                          <a:chExt cx="43630" cy="5450"/>
                        </a:xfrm>
                      </wpg:grpSpPr>
                      <pic:pic xmlns:pic="http://schemas.openxmlformats.org/drawingml/2006/picture">
                        <pic:nvPicPr>
                          <pic:cNvPr id="501184600" name="Picture 975925203" descr="Consultant services "/>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39310" y="35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1680455912" name="Rectangle: Rounded Corners 975925204"/>
                        <wps:cNvSpPr>
                          <a:spLocks noChangeArrowheads="1"/>
                        </wps:cNvSpPr>
                        <wps:spPr bwMode="auto">
                          <a:xfrm>
                            <a:off x="37869" y="0"/>
                            <a:ext cx="458"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808493857" name="TextBox 25"/>
                        <wps:cNvSpPr txBox="1">
                          <a:spLocks noChangeArrowheads="1"/>
                        </wps:cNvSpPr>
                        <wps:spPr bwMode="auto">
                          <a:xfrm>
                            <a:off x="0" y="360"/>
                            <a:ext cx="35985" cy="4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CE79"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wps:txbx>
                        <wps:bodyPr rot="0" vert="horz" wrap="square" lIns="91440" tIns="45720" rIns="91440" bIns="45720" anchor="t" anchorCtr="0" upright="1">
                          <a:spAutoFit/>
                        </wps:bodyPr>
                      </wps:wsp>
                    </wpg:wgp>
                  </a:graphicData>
                </a:graphic>
              </wp:inline>
            </w:drawing>
          </mc:Choice>
          <mc:Fallback>
            <w:pict>
              <v:group w14:anchorId="3B54F0F6" id="_x0000_s2504" style="width:343.55pt;height:42.95pt;mso-position-horizontal-relative:char;mso-position-vertical-relative:line" coordsize="4363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">
                <v:shape id="Picture 975925203" o:spid="_x0000_s2505" type="#_x0000_t75" alt="Consultant services " style="position:absolute;left:39310;top:35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">
                  <v:imagedata r:id="rId238" o:title="Consultant services "/>
                </v:shape>
                <v:roundrect id="Rectangle: Rounded Corners 975925204" o:spid="_x0000_s2506" style="position:absolute;left:37869;width:458;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" fillcolor="#7a8696" strokecolor="#7a8696" strokeweight="1pt">
                  <v:stroke joinstyle="miter"/>
                </v:roundrect>
                <v:shape id="TextBox 25" o:spid="_x0000_s2507" type="#_x0000_t202" style="position:absolute;top:360;width:35985;height:4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" filled="f" stroked="f">
                  <v:textbox style="mso-fit-shape-to-text:t">
                    <w:txbxContent>
                      <w:p w14:paraId="28EDCE79" w14:textId="77777777" w:rsidR="00377231" w:rsidRPr="00280E55" w:rsidRDefault="00377231" w:rsidP="00377231">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نصائح وتوجيهات للمدرب:</w:t>
                        </w:r>
                      </w:p>
                    </w:txbxContent>
                  </v:textbox>
                </v:shape>
                <w10:anchorlock/>
              </v:group>
            </w:pict>
          </mc:Fallback>
        </mc:AlternateContent>
      </w:r>
    </w:p>
    <w:p w14:paraId="672B5229" w14:textId="77777777" w:rsidR="00377231" w:rsidRPr="00377231" w:rsidRDefault="00377231">
      <w:pPr>
        <w:pStyle w:val="a5"/>
        <w:numPr>
          <w:ilvl w:val="0"/>
          <w:numId w:val="14"/>
        </w:numPr>
        <w:spacing w:line="360" w:lineRule="auto"/>
        <w:rPr>
          <w:rFonts w:ascii="Sakkal Majalla" w:eastAsia="Times New Roman" w:hAnsi="Sakkal Majalla" w:cs="Sakkal Majalla"/>
          <w:kern w:val="2"/>
          <w:sz w:val="32"/>
          <w:szCs w:val="32"/>
        </w:rPr>
      </w:pPr>
      <w:r w:rsidRPr="00377231">
        <w:rPr>
          <w:rFonts w:ascii="Sakkal Majalla" w:eastAsia="Times New Roman" w:hAnsi="Sakkal Majalla" w:cs="Sakkal Majalla" w:hint="eastAsia"/>
          <w:kern w:val="2"/>
          <w:sz w:val="32"/>
          <w:szCs w:val="32"/>
          <w:rtl/>
        </w:rPr>
        <w:t>التأكد</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من</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مشاركة</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الجميع</w:t>
      </w:r>
    </w:p>
    <w:p w14:paraId="03FBCDD5" w14:textId="77777777" w:rsidR="00377231" w:rsidRPr="00377231" w:rsidRDefault="00377231">
      <w:pPr>
        <w:pStyle w:val="a5"/>
        <w:numPr>
          <w:ilvl w:val="0"/>
          <w:numId w:val="14"/>
        </w:numPr>
        <w:spacing w:line="360" w:lineRule="auto"/>
        <w:rPr>
          <w:rFonts w:ascii="Sakkal Majalla" w:eastAsia="Times New Roman" w:hAnsi="Sakkal Majalla" w:cs="Sakkal Majalla"/>
          <w:kern w:val="2"/>
          <w:sz w:val="32"/>
          <w:szCs w:val="32"/>
        </w:rPr>
      </w:pPr>
      <w:r w:rsidRPr="00377231">
        <w:rPr>
          <w:rFonts w:ascii="Sakkal Majalla" w:eastAsia="Times New Roman" w:hAnsi="Sakkal Majalla" w:cs="Sakkal Majalla" w:hint="eastAsia"/>
          <w:kern w:val="2"/>
          <w:sz w:val="32"/>
          <w:szCs w:val="32"/>
          <w:rtl/>
        </w:rPr>
        <w:t>توجيه</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المناقشات</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داخل</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المجموعات</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بشكل</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بناء</w:t>
      </w:r>
    </w:p>
    <w:p w14:paraId="6E141D2C" w14:textId="77777777" w:rsidR="00377231" w:rsidRPr="00377231" w:rsidRDefault="00377231">
      <w:pPr>
        <w:pStyle w:val="a5"/>
        <w:numPr>
          <w:ilvl w:val="0"/>
          <w:numId w:val="14"/>
        </w:numPr>
        <w:spacing w:line="360" w:lineRule="auto"/>
        <w:rPr>
          <w:rFonts w:ascii="Sakkal Majalla" w:eastAsia="Times New Roman" w:hAnsi="Sakkal Majalla" w:cs="Sakkal Majalla"/>
          <w:kern w:val="2"/>
          <w:sz w:val="32"/>
          <w:szCs w:val="32"/>
        </w:rPr>
      </w:pPr>
      <w:r w:rsidRPr="00377231">
        <w:rPr>
          <w:rFonts w:ascii="Sakkal Majalla" w:eastAsia="Times New Roman" w:hAnsi="Sakkal Majalla" w:cs="Sakkal Majalla" w:hint="eastAsia"/>
          <w:kern w:val="2"/>
          <w:sz w:val="32"/>
          <w:szCs w:val="32"/>
          <w:rtl/>
        </w:rPr>
        <w:t>تشجيع</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تبادل</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وجهات</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النظر</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بين</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المجموعات</w:t>
      </w:r>
    </w:p>
    <w:p w14:paraId="14B0150D" w14:textId="77777777" w:rsidR="00377231" w:rsidRPr="00377231" w:rsidRDefault="00377231">
      <w:pPr>
        <w:pStyle w:val="a5"/>
        <w:numPr>
          <w:ilvl w:val="0"/>
          <w:numId w:val="14"/>
        </w:numPr>
        <w:spacing w:line="360" w:lineRule="auto"/>
        <w:rPr>
          <w:rFonts w:ascii="Sakkal Majalla" w:eastAsia="Times New Roman" w:hAnsi="Sakkal Majalla" w:cs="Sakkal Majalla"/>
          <w:kern w:val="2"/>
          <w:sz w:val="32"/>
          <w:szCs w:val="32"/>
        </w:rPr>
      </w:pPr>
      <w:r w:rsidRPr="00377231">
        <w:rPr>
          <w:rFonts w:ascii="Sakkal Majalla" w:eastAsia="Times New Roman" w:hAnsi="Sakkal Majalla" w:cs="Sakkal Majalla" w:hint="eastAsia"/>
          <w:kern w:val="2"/>
          <w:sz w:val="32"/>
          <w:szCs w:val="32"/>
          <w:rtl/>
        </w:rPr>
        <w:t>خلق</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جو</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مريح</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للمناقشة</w:t>
      </w:r>
      <w:r w:rsidRPr="00377231">
        <w:rPr>
          <w:rFonts w:ascii="Sakkal Majalla" w:eastAsia="Times New Roman" w:hAnsi="Sakkal Majalla" w:cs="Sakkal Majalla"/>
          <w:kern w:val="2"/>
          <w:sz w:val="32"/>
          <w:szCs w:val="32"/>
          <w:rtl/>
        </w:rPr>
        <w:t xml:space="preserve"> </w:t>
      </w:r>
      <w:r w:rsidRPr="00377231">
        <w:rPr>
          <w:rFonts w:ascii="Sakkal Majalla" w:eastAsia="Times New Roman" w:hAnsi="Sakkal Majalla" w:cs="Sakkal Majalla" w:hint="eastAsia"/>
          <w:kern w:val="2"/>
          <w:sz w:val="32"/>
          <w:szCs w:val="32"/>
          <w:rtl/>
        </w:rPr>
        <w:t>والحوار</w:t>
      </w:r>
    </w:p>
    <w:p w14:paraId="76C851BE" w14:textId="77777777" w:rsidR="00377231" w:rsidRPr="00377231" w:rsidRDefault="00377231" w:rsidP="00377231">
      <w:pPr>
        <w:spacing w:line="360" w:lineRule="auto"/>
        <w:jc w:val="left"/>
        <w:rPr>
          <w:rFonts w:ascii="Sakkal Majalla" w:eastAsia="Times New Roman" w:hAnsi="Sakkal Majalla"/>
          <w:b/>
          <w:bCs/>
          <w:color w:val="C00000"/>
          <w:sz w:val="32"/>
          <w:szCs w:val="32"/>
        </w:rPr>
      </w:pPr>
      <w:r w:rsidRPr="00377231">
        <w:rPr>
          <w:rFonts w:ascii="Sakkal Majalla" w:eastAsia="Times New Roman" w:hAnsi="Sakkal Majalla" w:hint="eastAsia"/>
          <w:b/>
          <w:bCs/>
          <w:color w:val="C00000"/>
          <w:sz w:val="32"/>
          <w:szCs w:val="32"/>
          <w:rtl/>
        </w:rPr>
        <w:lastRenderedPageBreak/>
        <w:t>هناك</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عدة</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استراتيجيات</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يمكن</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استخدامها</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لضمان</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تجربة</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استثنائية</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للمتعاملين</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باستخدام</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التكنولوجيا</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المدعومة</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بالذكاء</w:t>
      </w:r>
      <w:r w:rsidRPr="00377231">
        <w:rPr>
          <w:rFonts w:ascii="Sakkal Majalla" w:eastAsia="Times New Roman" w:hAnsi="Sakkal Majalla"/>
          <w:b/>
          <w:bCs/>
          <w:color w:val="C00000"/>
          <w:sz w:val="32"/>
          <w:szCs w:val="32"/>
          <w:rtl/>
        </w:rPr>
        <w:t xml:space="preserve"> </w:t>
      </w:r>
      <w:r w:rsidRPr="00377231">
        <w:rPr>
          <w:rFonts w:ascii="Sakkal Majalla" w:eastAsia="Times New Roman" w:hAnsi="Sakkal Majalla" w:hint="eastAsia"/>
          <w:b/>
          <w:bCs/>
          <w:color w:val="C00000"/>
          <w:sz w:val="32"/>
          <w:szCs w:val="32"/>
          <w:rtl/>
        </w:rPr>
        <w:t>الاصطناعي</w:t>
      </w:r>
      <w:r w:rsidRPr="00377231">
        <w:rPr>
          <w:rFonts w:ascii="Sakkal Majalla" w:eastAsia="Times New Roman" w:hAnsi="Sakkal Majalla"/>
          <w:b/>
          <w:bCs/>
          <w:color w:val="C00000"/>
          <w:sz w:val="32"/>
          <w:szCs w:val="32"/>
          <w:rtl/>
        </w:rPr>
        <w:t>:</w:t>
      </w:r>
    </w:p>
    <w:p w14:paraId="370F1FCA" w14:textId="663E11E7" w:rsidR="00377231" w:rsidRPr="00377231" w:rsidRDefault="00377231">
      <w:pPr>
        <w:pStyle w:val="a5"/>
        <w:numPr>
          <w:ilvl w:val="0"/>
          <w:numId w:val="15"/>
        </w:numPr>
        <w:spacing w:line="360" w:lineRule="auto"/>
        <w:rPr>
          <w:rFonts w:ascii="Sakkal Majalla" w:eastAsiaTheme="minorEastAsia" w:hAnsi="Sakkal Majalla" w:cs="Sakkal Majalla"/>
          <w:sz w:val="32"/>
          <w:szCs w:val="32"/>
        </w:rPr>
      </w:pPr>
      <w:r w:rsidRPr="00377231">
        <w:rPr>
          <w:rFonts w:ascii="Sakkal Majalla" w:eastAsiaTheme="minorEastAsia" w:hAnsi="Sakkal Majalla" w:cs="Sakkal Majalla"/>
          <w:sz w:val="32"/>
          <w:szCs w:val="32"/>
          <w:rtl/>
        </w:rPr>
        <w:t xml:space="preserve">التعرف على تفضيلات واحتياجات العملاء وتخصيص التجربة حسب العميل. </w:t>
      </w:r>
    </w:p>
    <w:p w14:paraId="04C93DEF" w14:textId="6B2B0EC3" w:rsidR="00377231" w:rsidRPr="00377231" w:rsidRDefault="00377231">
      <w:pPr>
        <w:pStyle w:val="a5"/>
        <w:numPr>
          <w:ilvl w:val="0"/>
          <w:numId w:val="15"/>
        </w:numPr>
        <w:spacing w:line="360" w:lineRule="auto"/>
        <w:rPr>
          <w:rFonts w:ascii="Sakkal Majalla" w:eastAsiaTheme="minorEastAsia" w:hAnsi="Sakkal Majalla" w:cs="Sakkal Majalla"/>
          <w:sz w:val="32"/>
          <w:szCs w:val="32"/>
        </w:rPr>
      </w:pPr>
      <w:r w:rsidRPr="00377231">
        <w:rPr>
          <w:rFonts w:ascii="Sakkal Majalla" w:eastAsiaTheme="minorEastAsia" w:hAnsi="Sakkal Majalla" w:cs="Sakkal Majalla"/>
          <w:sz w:val="32"/>
          <w:szCs w:val="32"/>
          <w:rtl/>
        </w:rPr>
        <w:t xml:space="preserve">التعرف على تفضيلات واحتياجات العملاء وتخصيص التجربة حسب العميل. </w:t>
      </w:r>
    </w:p>
    <w:p w14:paraId="3759B52B" w14:textId="55F25810" w:rsidR="00377231" w:rsidRPr="00377231" w:rsidRDefault="00377231">
      <w:pPr>
        <w:pStyle w:val="a5"/>
        <w:numPr>
          <w:ilvl w:val="0"/>
          <w:numId w:val="15"/>
        </w:numPr>
        <w:spacing w:line="360" w:lineRule="auto"/>
        <w:rPr>
          <w:rFonts w:ascii="Sakkal Majalla" w:eastAsiaTheme="minorEastAsia" w:hAnsi="Sakkal Majalla" w:cs="Sakkal Majalla"/>
          <w:sz w:val="32"/>
          <w:szCs w:val="32"/>
        </w:rPr>
      </w:pPr>
      <w:r w:rsidRPr="00377231">
        <w:rPr>
          <w:rFonts w:ascii="Sakkal Majalla" w:eastAsiaTheme="minorEastAsia" w:hAnsi="Sakkal Majalla" w:cs="Sakkal Majalla"/>
          <w:sz w:val="32"/>
          <w:szCs w:val="32"/>
          <w:rtl/>
        </w:rPr>
        <w:t>تقديم حلول ونصائح ذكية في الوقت الفعلي بناء على سلوك وبيانات العميل السابقة.</w:t>
      </w:r>
    </w:p>
    <w:p w14:paraId="07880712" w14:textId="7B0269D3" w:rsidR="00377231" w:rsidRPr="00377231" w:rsidRDefault="00377231">
      <w:pPr>
        <w:pStyle w:val="a5"/>
        <w:numPr>
          <w:ilvl w:val="0"/>
          <w:numId w:val="15"/>
        </w:numPr>
        <w:spacing w:line="360" w:lineRule="auto"/>
        <w:rPr>
          <w:rFonts w:ascii="Sakkal Majalla" w:eastAsiaTheme="minorEastAsia" w:hAnsi="Sakkal Majalla" w:cs="Sakkal Majalla"/>
          <w:sz w:val="32"/>
          <w:szCs w:val="32"/>
        </w:rPr>
      </w:pPr>
      <w:r w:rsidRPr="00377231">
        <w:rPr>
          <w:rFonts w:ascii="Sakkal Majalla" w:eastAsiaTheme="minorEastAsia" w:hAnsi="Sakkal Majalla" w:cs="Sakkal Majalla"/>
          <w:sz w:val="32"/>
          <w:szCs w:val="32"/>
          <w:rtl/>
        </w:rPr>
        <w:t xml:space="preserve">تقديم تجربة تفاعلية مبسطة وسهلة الاستخدام عبر القنوات الرقمية مثل الموقع والتطبيق. </w:t>
      </w:r>
    </w:p>
    <w:p w14:paraId="0883E5DB" w14:textId="35955AFC" w:rsidR="00377231" w:rsidRPr="00377231" w:rsidRDefault="00377231">
      <w:pPr>
        <w:pStyle w:val="a5"/>
        <w:numPr>
          <w:ilvl w:val="0"/>
          <w:numId w:val="15"/>
        </w:numPr>
        <w:spacing w:line="360" w:lineRule="auto"/>
        <w:rPr>
          <w:rFonts w:ascii="Sakkal Majalla" w:eastAsiaTheme="minorEastAsia" w:hAnsi="Sakkal Majalla" w:cs="Sakkal Majalla"/>
          <w:sz w:val="32"/>
          <w:szCs w:val="32"/>
        </w:rPr>
      </w:pPr>
      <w:r w:rsidRPr="00377231">
        <w:rPr>
          <w:rFonts w:ascii="Sakkal Majalla" w:eastAsiaTheme="minorEastAsia" w:hAnsi="Sakkal Majalla" w:cs="Sakkal Majalla"/>
          <w:sz w:val="32"/>
          <w:szCs w:val="32"/>
          <w:rtl/>
        </w:rPr>
        <w:t>استخدام الواقع الافتراضي والواقع المعزز لتقديم تجربة فريدة لا تنسى.</w:t>
      </w:r>
    </w:p>
    <w:p w14:paraId="4715AB65" w14:textId="37C48783" w:rsidR="00377231" w:rsidRPr="00377231" w:rsidRDefault="00377231">
      <w:pPr>
        <w:pStyle w:val="a5"/>
        <w:numPr>
          <w:ilvl w:val="0"/>
          <w:numId w:val="15"/>
        </w:numPr>
        <w:spacing w:line="360" w:lineRule="auto"/>
        <w:rPr>
          <w:rFonts w:ascii="Sakkal Majalla" w:eastAsiaTheme="minorEastAsia" w:hAnsi="Sakkal Majalla" w:cs="Sakkal Majalla"/>
          <w:sz w:val="32"/>
          <w:szCs w:val="32"/>
        </w:rPr>
      </w:pPr>
      <w:r w:rsidRPr="00377231">
        <w:rPr>
          <w:rFonts w:ascii="Sakkal Majalla" w:eastAsiaTheme="minorEastAsia" w:hAnsi="Sakkal Majalla" w:cs="Sakkal Majalla"/>
          <w:sz w:val="32"/>
          <w:szCs w:val="32"/>
          <w:rtl/>
        </w:rPr>
        <w:t>توفير خدمة عملاء 24/7 تعتمد على الذكاء الاصطناعي للرد السريع على استفسارات العملاء.</w:t>
      </w:r>
    </w:p>
    <w:p w14:paraId="255D1B4F" w14:textId="77F4AE1B" w:rsidR="00377231" w:rsidRPr="00377231" w:rsidRDefault="00377231">
      <w:pPr>
        <w:pStyle w:val="a5"/>
        <w:numPr>
          <w:ilvl w:val="0"/>
          <w:numId w:val="15"/>
        </w:numPr>
        <w:spacing w:line="360" w:lineRule="auto"/>
        <w:rPr>
          <w:rFonts w:ascii="Sakkal Majalla" w:eastAsiaTheme="minorEastAsia" w:hAnsi="Sakkal Majalla" w:cs="Sakkal Majalla"/>
          <w:sz w:val="32"/>
          <w:szCs w:val="32"/>
        </w:rPr>
      </w:pPr>
      <w:r w:rsidRPr="00377231">
        <w:rPr>
          <w:rFonts w:ascii="Sakkal Majalla" w:eastAsiaTheme="minorEastAsia" w:hAnsi="Sakkal Majalla" w:cs="Sakkal Majalla"/>
          <w:sz w:val="32"/>
          <w:szCs w:val="32"/>
          <w:rtl/>
        </w:rPr>
        <w:t xml:space="preserve">تحليل بيانات العملاء باستمرار لفهم احتياجاتهم وتطوير الخدمة طبقا لها. </w:t>
      </w:r>
    </w:p>
    <w:p w14:paraId="7FED6276" w14:textId="3AC71FE2" w:rsidR="00377231" w:rsidRPr="00377231" w:rsidRDefault="00377231">
      <w:pPr>
        <w:pStyle w:val="a5"/>
        <w:numPr>
          <w:ilvl w:val="0"/>
          <w:numId w:val="15"/>
        </w:numPr>
        <w:spacing w:line="360" w:lineRule="auto"/>
        <w:rPr>
          <w:rFonts w:ascii="Sakkal Majalla" w:eastAsiaTheme="minorEastAsia" w:hAnsi="Sakkal Majalla" w:cs="Sakkal Majalla"/>
          <w:sz w:val="32"/>
          <w:szCs w:val="32"/>
          <w:lang w:bidi="ar-AE"/>
        </w:rPr>
      </w:pPr>
      <w:r w:rsidRPr="00377231">
        <w:rPr>
          <w:rFonts w:ascii="Sakkal Majalla" w:eastAsiaTheme="minorEastAsia" w:hAnsi="Sakkal Majalla" w:cs="Sakkal Majalla"/>
          <w:sz w:val="32"/>
          <w:szCs w:val="32"/>
          <w:rtl/>
        </w:rPr>
        <w:t>استخدام أدوات الذكاء الاصطناعي في تحليل المحتوى واللغة لفهم اتجاهات العملاء واحتياجاته</w:t>
      </w:r>
    </w:p>
    <w:p w14:paraId="74239909" w14:textId="0BEBB7B3" w:rsidR="00C0289F" w:rsidRDefault="00377231" w:rsidP="00377231">
      <w:pPr>
        <w:jc w:val="center"/>
        <w:rPr>
          <w:rtl/>
        </w:rPr>
      </w:pPr>
      <w:r>
        <w:rPr>
          <w:noProof/>
        </w:rPr>
        <w:drawing>
          <wp:inline distT="0" distB="0" distL="0" distR="0" wp14:anchorId="376576FB" wp14:editId="4A924224">
            <wp:extent cx="1180214" cy="1180214"/>
            <wp:effectExtent l="0" t="0" r="1270" b="1270"/>
            <wp:docPr id="23012061" name="Picture 2301206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32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84022" cy="1184022"/>
                    </a:xfrm>
                    <a:prstGeom prst="rect">
                      <a:avLst/>
                    </a:prstGeom>
                    <a:noFill/>
                    <a:ln>
                      <a:noFill/>
                    </a:ln>
                  </pic:spPr>
                </pic:pic>
              </a:graphicData>
            </a:graphic>
          </wp:inline>
        </w:drawing>
      </w:r>
    </w:p>
    <w:p w14:paraId="429C7051" w14:textId="77777777" w:rsidR="00377231" w:rsidRDefault="00377231" w:rsidP="00377231">
      <w:pPr>
        <w:jc w:val="center"/>
        <w:rPr>
          <w:rtl/>
        </w:rPr>
      </w:pPr>
    </w:p>
    <w:p w14:paraId="6649A9B0" w14:textId="0E26108E" w:rsidR="00377231" w:rsidRDefault="00377231" w:rsidP="001B33CA">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58C787BD" wp14:editId="6028893F">
                <wp:extent cx="5633720" cy="593090"/>
                <wp:effectExtent l="0" t="4445" r="0" b="2540"/>
                <wp:docPr id="81095367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678759197"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28545785"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21334910"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C959C" w14:textId="77777777" w:rsidR="00377231" w:rsidRDefault="00377231" w:rsidP="0037723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w:pict>
              <v:group w14:anchorId="58C787BD" id="_x0000_s250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">
                <v:rect id="Rectangle 2074265687" o:spid="_x0000_s250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" fillcolor="#f2f2f2 [3052]" stroked="f" strokeweight="1pt"/>
                <v:rect id="Rectangle 2074265688" o:spid="_x0000_s251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" fillcolor="#168489" stroked="f" strokeweight="1pt"/>
                <v:shape id="TextBox 7" o:spid="_x0000_s251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" filled="f" stroked="f">
                  <v:textbox>
                    <w:txbxContent>
                      <w:p w14:paraId="526C959C" w14:textId="77777777" w:rsidR="00377231" w:rsidRDefault="00377231" w:rsidP="00377231">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14:paraId="32FFB4F5" w14:textId="77777777" w:rsidR="00377231" w:rsidRPr="00A84A2A" w:rsidRDefault="00377231" w:rsidP="00377231">
      <w:pPr>
        <w:pStyle w:val="af"/>
        <w:rPr>
          <w:color w:val="168489"/>
        </w:rPr>
      </w:pPr>
      <w:r w:rsidRPr="00A84A2A">
        <w:rPr>
          <w:color w:val="168489"/>
          <w:rtl/>
        </w:rPr>
        <w:t>تم في هذه الجلسة مناقشة المواضيع والأفكار الآتية:</w:t>
      </w:r>
    </w:p>
    <w:p w14:paraId="27D7F31C" w14:textId="77777777" w:rsidR="00377231" w:rsidRPr="00377231" w:rsidRDefault="00377231">
      <w:pPr>
        <w:pStyle w:val="a5"/>
        <w:numPr>
          <w:ilvl w:val="0"/>
          <w:numId w:val="10"/>
        </w:numPr>
        <w:spacing w:before="240" w:after="240" w:line="360" w:lineRule="auto"/>
        <w:jc w:val="both"/>
        <w:rPr>
          <w:rFonts w:ascii="Sakkal Majalla" w:eastAsia="Times New Roman" w:hAnsi="Sakkal Majalla" w:cs="Sakkal Majalla"/>
          <w:kern w:val="2"/>
          <w:sz w:val="32"/>
          <w:szCs w:val="32"/>
        </w:rPr>
      </w:pPr>
      <w:r w:rsidRPr="00377231">
        <w:rPr>
          <w:rFonts w:ascii="Sakkal Majalla" w:eastAsia="Times New Roman" w:hAnsi="Sakkal Majalla" w:cs="Sakkal Majalla"/>
          <w:kern w:val="2"/>
          <w:sz w:val="32"/>
          <w:szCs w:val="32"/>
          <w:rtl/>
        </w:rPr>
        <w:t>الذكاء الاصطناعي في تحسين الخدمات الحكومية</w:t>
      </w:r>
      <w:r w:rsidRPr="00377231">
        <w:rPr>
          <w:rFonts w:ascii="Sakkal Majalla" w:eastAsia="Times New Roman" w:hAnsi="Sakkal Majalla" w:cs="Sakkal Majalla" w:hint="cs"/>
          <w:kern w:val="2"/>
          <w:sz w:val="32"/>
          <w:szCs w:val="32"/>
          <w:rtl/>
        </w:rPr>
        <w:t>.</w:t>
      </w:r>
    </w:p>
    <w:p w14:paraId="22964BD2" w14:textId="77777777" w:rsidR="00377231" w:rsidRPr="00377231" w:rsidRDefault="00377231">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377231">
        <w:rPr>
          <w:rFonts w:ascii="Sakkal Majalla" w:eastAsia="Times New Roman" w:hAnsi="Sakkal Majalla" w:cs="Sakkal Majalla"/>
          <w:kern w:val="2"/>
          <w:sz w:val="32"/>
          <w:szCs w:val="32"/>
          <w:rtl/>
        </w:rPr>
        <w:t>تحسين اتخاذ القرارات في القطاع الحكومي</w:t>
      </w:r>
      <w:r w:rsidRPr="00377231">
        <w:rPr>
          <w:rFonts w:ascii="Sakkal Majalla" w:eastAsia="Times New Roman" w:hAnsi="Sakkal Majalla" w:cs="Sakkal Majalla" w:hint="cs"/>
          <w:kern w:val="2"/>
          <w:sz w:val="32"/>
          <w:szCs w:val="32"/>
          <w:rtl/>
        </w:rPr>
        <w:t>.</w:t>
      </w:r>
    </w:p>
    <w:p w14:paraId="7AE7782C" w14:textId="77777777" w:rsidR="00377231" w:rsidRPr="00377231" w:rsidRDefault="00377231">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377231">
        <w:rPr>
          <w:rFonts w:ascii="Sakkal Majalla" w:eastAsia="Times New Roman" w:hAnsi="Sakkal Majalla" w:cs="Sakkal Majalla"/>
          <w:kern w:val="2"/>
          <w:sz w:val="32"/>
          <w:szCs w:val="32"/>
          <w:rtl/>
        </w:rPr>
        <w:t>الأتمتة في العمل الحكومي</w:t>
      </w:r>
      <w:r w:rsidRPr="00377231">
        <w:rPr>
          <w:rFonts w:ascii="Sakkal Majalla" w:eastAsia="Times New Roman" w:hAnsi="Sakkal Majalla" w:cs="Sakkal Majalla" w:hint="cs"/>
          <w:kern w:val="2"/>
          <w:sz w:val="32"/>
          <w:szCs w:val="32"/>
          <w:rtl/>
        </w:rPr>
        <w:t>.</w:t>
      </w:r>
    </w:p>
    <w:p w14:paraId="1CFA3BBA" w14:textId="77777777" w:rsidR="00377231" w:rsidRPr="00377231" w:rsidRDefault="00377231">
      <w:pPr>
        <w:pStyle w:val="a5"/>
        <w:numPr>
          <w:ilvl w:val="0"/>
          <w:numId w:val="10"/>
        </w:numPr>
        <w:spacing w:before="240" w:after="240" w:line="360" w:lineRule="auto"/>
        <w:jc w:val="both"/>
        <w:rPr>
          <w:rFonts w:ascii="Sakkal Majalla" w:eastAsia="Times New Roman" w:hAnsi="Sakkal Majalla" w:cs="Sakkal Majalla"/>
          <w:kern w:val="2"/>
          <w:sz w:val="32"/>
          <w:szCs w:val="32"/>
          <w:rtl/>
        </w:rPr>
      </w:pPr>
      <w:bookmarkStart w:id="12" w:name="_Hlk178018307"/>
      <w:r w:rsidRPr="00377231">
        <w:rPr>
          <w:rFonts w:ascii="Sakkal Majalla" w:eastAsia="Times New Roman" w:hAnsi="Sakkal Majalla" w:cs="Sakkal Majalla"/>
          <w:kern w:val="2"/>
          <w:sz w:val="32"/>
          <w:szCs w:val="32"/>
          <w:rtl/>
        </w:rPr>
        <w:t>دور الذكاء الاصطناعي في الأمن وإدارة الكوارث</w:t>
      </w:r>
      <w:r w:rsidRPr="00377231">
        <w:rPr>
          <w:rFonts w:ascii="Sakkal Majalla" w:eastAsia="Times New Roman" w:hAnsi="Sakkal Majalla" w:cs="Sakkal Majalla" w:hint="cs"/>
          <w:kern w:val="2"/>
          <w:sz w:val="32"/>
          <w:szCs w:val="32"/>
          <w:rtl/>
        </w:rPr>
        <w:t>.</w:t>
      </w:r>
    </w:p>
    <w:p w14:paraId="46D21F45" w14:textId="77777777" w:rsidR="00377231" w:rsidRPr="00377231" w:rsidRDefault="00377231">
      <w:pPr>
        <w:pStyle w:val="a5"/>
        <w:numPr>
          <w:ilvl w:val="0"/>
          <w:numId w:val="10"/>
        </w:numPr>
        <w:spacing w:before="240" w:after="240" w:line="360" w:lineRule="auto"/>
        <w:jc w:val="both"/>
        <w:rPr>
          <w:rFonts w:ascii="Sakkal Majalla" w:eastAsia="Times New Roman" w:hAnsi="Sakkal Majalla" w:cs="Sakkal Majalla"/>
          <w:kern w:val="2"/>
          <w:sz w:val="32"/>
          <w:szCs w:val="32"/>
          <w:rtl/>
        </w:rPr>
      </w:pPr>
      <w:r w:rsidRPr="00377231">
        <w:rPr>
          <w:rFonts w:ascii="Sakkal Majalla" w:eastAsia="Times New Roman" w:hAnsi="Sakkal Majalla" w:cs="Sakkal Majalla"/>
          <w:kern w:val="2"/>
          <w:sz w:val="32"/>
          <w:szCs w:val="32"/>
          <w:rtl/>
        </w:rPr>
        <w:t>التأثير المستقبلي للذكاء الاصطناعي على الوظائف الحكومية</w:t>
      </w:r>
      <w:r w:rsidRPr="00377231">
        <w:rPr>
          <w:rFonts w:ascii="Sakkal Majalla" w:eastAsia="Times New Roman" w:hAnsi="Sakkal Majalla" w:cs="Sakkal Majalla" w:hint="cs"/>
          <w:kern w:val="2"/>
          <w:sz w:val="32"/>
          <w:szCs w:val="32"/>
          <w:rtl/>
        </w:rPr>
        <w:t>.</w:t>
      </w:r>
    </w:p>
    <w:bookmarkEnd w:id="12"/>
    <w:p w14:paraId="16CDE3B0" w14:textId="77777777" w:rsidR="00377231" w:rsidRPr="00403819" w:rsidRDefault="00377231" w:rsidP="00377231">
      <w:pPr>
        <w:rPr>
          <w:lang w:bidi="ar-AE"/>
        </w:rPr>
      </w:pPr>
    </w:p>
    <w:p w14:paraId="73A491C1" w14:textId="77777777" w:rsidR="00377231" w:rsidRDefault="00377231" w:rsidP="00377231">
      <w:pPr>
        <w:tabs>
          <w:tab w:val="left" w:pos="8192"/>
        </w:tabs>
        <w:jc w:val="center"/>
        <w:rPr>
          <w:rFonts w:ascii="Adobe Arabic" w:hAnsi="Adobe Arabic" w:cs="Adobe Arabic"/>
          <w:b/>
          <w:bCs/>
          <w:color w:val="2B5474"/>
          <w:kern w:val="24"/>
          <w:sz w:val="56"/>
          <w:szCs w:val="56"/>
          <w:lang w:bidi="ar-SY"/>
        </w:rPr>
      </w:pPr>
      <w:r w:rsidRPr="00504A7D">
        <w:rPr>
          <w:noProof/>
        </w:rPr>
        <w:drawing>
          <wp:inline distT="0" distB="0" distL="0" distR="0" wp14:anchorId="0B788982" wp14:editId="2A400563">
            <wp:extent cx="1219200" cy="1219200"/>
            <wp:effectExtent l="0" t="0" r="0" b="0"/>
            <wp:docPr id="1753784702" name="Picture 1753784702" descr="Contract ">
              <a:extLst xmlns:a="http://schemas.openxmlformats.org/drawingml/2006/main">
                <a:ext uri="{FF2B5EF4-FFF2-40B4-BE49-F238E27FC236}">
                  <a16:creationId xmlns:a16="http://schemas.microsoft.com/office/drawing/2014/main"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a16="http://schemas.microsoft.com/office/drawing/2014/main" id="{00BCBFD7-8602-055E-4AD1-9266C033021D}"/>
                        </a:ext>
                      </a:extLst>
                    </pic:cNvPr>
                    <pic:cNvPicPr>
                      <a:picLocks noChangeAspect="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05D50904" w14:textId="77777777" w:rsidR="00377231" w:rsidRDefault="00377231" w:rsidP="00377231">
      <w:pPr>
        <w:jc w:val="center"/>
        <w:rPr>
          <w:rtl/>
        </w:rPr>
      </w:pPr>
    </w:p>
    <w:p w14:paraId="7F2C0D97" w14:textId="47D7E818" w:rsidR="00986395" w:rsidRDefault="009F5DE0" w:rsidP="004506BE">
      <w:pPr>
        <w:bidi w:val="0"/>
        <w:spacing w:after="160" w:line="259" w:lineRule="auto"/>
        <w:jc w:val="left"/>
        <w:rPr>
          <w:b/>
          <w:bCs/>
          <w:sz w:val="36"/>
          <w:szCs w:val="36"/>
          <w:rtl/>
          <w:lang w:bidi="ar-SY"/>
        </w:rPr>
      </w:pPr>
      <w:r w:rsidRPr="004506BE">
        <w:rPr>
          <w:sz w:val="36"/>
          <w:szCs w:val="36"/>
          <w:rtl/>
          <w:lang w:bidi="ar-SY"/>
        </w:rPr>
        <w:br w:type="page"/>
      </w:r>
      <w:r w:rsidR="009C73B7" w:rsidRPr="0090459D">
        <w:rPr>
          <w:noProof/>
          <w:lang w:bidi="ar-SY"/>
        </w:rPr>
        <w:lastRenderedPageBreak/>
        <mc:AlternateContent>
          <mc:Choice Requires="wpg">
            <w:drawing>
              <wp:inline distT="0" distB="0" distL="0" distR="0" wp14:anchorId="5DE4B06A" wp14:editId="23A6FA95">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w14:anchorId="5DE4B06A" id="_x0000_s251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">
                <v:rect id="Rectangle 388507700" o:spid="_x0000_s251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" fillcolor="#d9d9d9" stroked="f" strokeweight="1pt"/>
                <v:rect id="Rectangle 388507701" o:spid="_x0000_s251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251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14:paraId="4CF8B534" w14:textId="77777777" w:rsidR="00FD1C94" w:rsidRPr="001B33CA" w:rsidRDefault="00FD1C94" w:rsidP="004A6396">
      <w:pPr>
        <w:spacing w:line="360" w:lineRule="auto"/>
        <w:rPr>
          <w:rFonts w:ascii="Sakkal Majalla" w:hAnsi="Sakkal Majalla"/>
          <w:b/>
          <w:bCs/>
          <w:color w:val="C00000"/>
          <w:sz w:val="32"/>
          <w:szCs w:val="32"/>
        </w:rPr>
      </w:pPr>
      <w:r w:rsidRPr="001B33CA">
        <w:rPr>
          <w:rFonts w:ascii="Sakkal Majalla" w:hAnsi="Sakkal Majalla"/>
          <w:b/>
          <w:bCs/>
          <w:color w:val="C00000"/>
          <w:sz w:val="32"/>
          <w:szCs w:val="32"/>
          <w:rtl/>
        </w:rPr>
        <w:t>أعزائي المشاركين</w:t>
      </w:r>
      <w:r w:rsidRPr="001B33CA">
        <w:rPr>
          <w:rFonts w:ascii="Sakkal Majalla" w:hAnsi="Sakkal Majalla" w:hint="cs"/>
          <w:b/>
          <w:bCs/>
          <w:color w:val="C00000"/>
          <w:sz w:val="32"/>
          <w:szCs w:val="32"/>
          <w:rtl/>
        </w:rPr>
        <w:t>:</w:t>
      </w:r>
    </w:p>
    <w:p w14:paraId="19C22A4A" w14:textId="474739DE" w:rsidR="00FD1C94" w:rsidRPr="001B33CA"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لقد وصلنا إلى ختام برنامجنا التدريبي حول "</w:t>
      </w:r>
      <w:r w:rsidRPr="001B33CA">
        <w:rPr>
          <w:rFonts w:ascii="Sakkal Majalla" w:hAnsi="Sakkal Majalla" w:cs="Sakkal Majalla"/>
          <w:color w:val="C00000"/>
          <w:sz w:val="32"/>
          <w:szCs w:val="32"/>
          <w:rtl/>
        </w:rPr>
        <w:t>الذكاء الاصطناعي في بيئة العمل للقطاع الحكومي</w:t>
      </w:r>
      <w:r w:rsidRPr="001B33CA">
        <w:rPr>
          <w:rFonts w:ascii="Sakkal Majalla" w:hAnsi="Sakkal Majalla" w:cs="Sakkal Majalla"/>
          <w:sz w:val="32"/>
          <w:szCs w:val="32"/>
          <w:rtl/>
        </w:rPr>
        <w:t>"، ويسعدنا أن نكون قد قضينا معكم هذه الرحلة التعليمية المليئة بالنقاشات المثمرة، الأفكار الجديدة، والفرص الواعدة. نتمنى أن تكونوا قد وجدتم في هذا البرنامج ما يلبي توقعاتكم، وأن تكونوا قد اكتسبتم رؤى وأدوات عملية يمكنكم تطبيقها في حياتكم المهنية.</w:t>
      </w:r>
    </w:p>
    <w:p w14:paraId="65691D7C" w14:textId="0FFE5D67" w:rsidR="00FD1C94" w:rsidRPr="001B33CA"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نود أن نعبر عن بالغ امتناننا لمشاركتكم الفع</w:t>
      </w:r>
      <w:r w:rsidRPr="001B33CA">
        <w:rPr>
          <w:rFonts w:ascii="Sakkal Majalla" w:hAnsi="Sakkal Majalla" w:cs="Sakkal Majalla" w:hint="cs"/>
          <w:sz w:val="32"/>
          <w:szCs w:val="32"/>
          <w:rtl/>
        </w:rPr>
        <w:t>ّ</w:t>
      </w:r>
      <w:r w:rsidRPr="001B33CA">
        <w:rPr>
          <w:rFonts w:ascii="Sakkal Majalla" w:hAnsi="Sakkal Majalla" w:cs="Sakkal Majalla"/>
          <w:sz w:val="32"/>
          <w:szCs w:val="32"/>
          <w:rtl/>
        </w:rPr>
        <w:t>الة والتزامكم. لقد جعلتم من هذا البرنامج تجربة تدريبية غنية بالمعلومات والتفاعل. شكراً لكم على وقتكم، اهتمامكم، ومساهماتكم القي</w:t>
      </w:r>
      <w:r w:rsidRPr="001B33CA">
        <w:rPr>
          <w:rFonts w:ascii="Sakkal Majalla" w:hAnsi="Sakkal Majalla" w:cs="Sakkal Majalla" w:hint="cs"/>
          <w:sz w:val="32"/>
          <w:szCs w:val="32"/>
          <w:rtl/>
        </w:rPr>
        <w:t>ّ</w:t>
      </w:r>
      <w:r w:rsidRPr="001B33CA">
        <w:rPr>
          <w:rFonts w:ascii="Sakkal Majalla" w:hAnsi="Sakkal Majalla" w:cs="Sakkal Majalla"/>
          <w:sz w:val="32"/>
          <w:szCs w:val="32"/>
          <w:rtl/>
        </w:rPr>
        <w:t>مة. نؤمن أن نجاح هذا البرنامج يعود إلى حماسكم وانخراطكم الإيجابي في كل الأنشطة والمناقشات.</w:t>
      </w:r>
    </w:p>
    <w:p w14:paraId="0C9D1377" w14:textId="77777777" w:rsidR="00FD1C94" w:rsidRPr="001B33CA" w:rsidRDefault="00FD1C94" w:rsidP="004A6396">
      <w:pPr>
        <w:spacing w:line="360" w:lineRule="auto"/>
        <w:rPr>
          <w:rFonts w:ascii="Sakkal Majalla" w:hAnsi="Sakkal Majalla"/>
          <w:color w:val="C00000"/>
          <w:sz w:val="32"/>
          <w:szCs w:val="32"/>
        </w:rPr>
      </w:pPr>
      <w:r w:rsidRPr="001B33CA">
        <w:rPr>
          <w:rFonts w:ascii="Sakkal Majalla" w:hAnsi="Sakkal Majalla" w:hint="cs"/>
          <w:color w:val="C00000"/>
          <w:sz w:val="32"/>
          <w:szCs w:val="32"/>
          <w:rtl/>
        </w:rPr>
        <w:t xml:space="preserve">ومن </w:t>
      </w:r>
      <w:r w:rsidRPr="001B33CA">
        <w:rPr>
          <w:rFonts w:ascii="Sakkal Majalla" w:hAnsi="Sakkal Majalla"/>
          <w:color w:val="C00000"/>
          <w:sz w:val="32"/>
          <w:szCs w:val="32"/>
          <w:rtl/>
        </w:rPr>
        <w:t>أبرز التوصيات</w:t>
      </w:r>
      <w:r w:rsidRPr="001B33CA">
        <w:rPr>
          <w:rFonts w:ascii="Sakkal Majalla" w:hAnsi="Sakkal Majalla" w:hint="cs"/>
          <w:color w:val="C00000"/>
          <w:sz w:val="32"/>
          <w:szCs w:val="32"/>
          <w:rtl/>
        </w:rPr>
        <w:t xml:space="preserve"> التي نود تقديمها لكم بناءً على ما تعلّمناه سويةً:</w:t>
      </w:r>
    </w:p>
    <w:p w14:paraId="0100618D" w14:textId="77777777" w:rsidR="00FD1C94" w:rsidRPr="004A6396" w:rsidRDefault="00FD1C94" w:rsidP="004A6396">
      <w:pPr>
        <w:pStyle w:val="a5"/>
        <w:spacing w:line="360" w:lineRule="auto"/>
        <w:ind w:left="454"/>
        <w:jc w:val="both"/>
        <w:rPr>
          <w:rFonts w:ascii="Sakkal Majalla" w:hAnsi="Sakkal Majalla" w:cs="Sakkal Majalla"/>
          <w:color w:val="168489"/>
          <w:sz w:val="32"/>
          <w:szCs w:val="32"/>
        </w:rPr>
      </w:pPr>
      <w:r w:rsidRPr="004A6396">
        <w:rPr>
          <w:rFonts w:ascii="Sakkal Majalla" w:hAnsi="Sakkal Majalla" w:cs="Sakkal Majalla"/>
          <w:color w:val="168489"/>
          <w:sz w:val="32"/>
          <w:szCs w:val="32"/>
          <w:rtl/>
        </w:rPr>
        <w:t>1. الاستمرارية في التعلم والتطوير:</w:t>
      </w:r>
    </w:p>
    <w:p w14:paraId="68B3B5A7" w14:textId="7082D042" w:rsidR="00FD1C94" w:rsidRPr="001B33CA"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الذكاء الاصطناعي مجال دائم التطور، لذا نوصيكم بمتابعة المستجدات التقنية في هذا المجال والاستمرار في تنمية مهاراتكم من خلال الدورات المتقدمة وورش العمل.</w:t>
      </w:r>
    </w:p>
    <w:p w14:paraId="514CA74F" w14:textId="77777777" w:rsidR="00FD1C94" w:rsidRPr="004A6396" w:rsidRDefault="00FD1C94" w:rsidP="004A6396">
      <w:pPr>
        <w:pStyle w:val="a5"/>
        <w:spacing w:line="360" w:lineRule="auto"/>
        <w:ind w:left="454"/>
        <w:jc w:val="both"/>
        <w:rPr>
          <w:rFonts w:ascii="Sakkal Majalla" w:hAnsi="Sakkal Majalla" w:cs="Sakkal Majalla"/>
          <w:color w:val="168489"/>
          <w:sz w:val="32"/>
          <w:szCs w:val="32"/>
        </w:rPr>
      </w:pPr>
      <w:r w:rsidRPr="004A6396">
        <w:rPr>
          <w:rFonts w:ascii="Sakkal Majalla" w:hAnsi="Sakkal Majalla" w:cs="Sakkal Majalla"/>
          <w:color w:val="168489"/>
          <w:sz w:val="32"/>
          <w:szCs w:val="32"/>
          <w:rtl/>
        </w:rPr>
        <w:t>2. التطبيق العملي:</w:t>
      </w:r>
    </w:p>
    <w:p w14:paraId="04BB61E9" w14:textId="657C57A1" w:rsidR="00FD1C94" w:rsidRPr="001B33CA"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حاولوا تطبيق ما تعلمتموه في بيئة العمل الخاصة بكم. ابدأوا بمشاريع صغيرة أو حلول تعتمد على الذكاء الاصطناعي، واستخدموا ما اكتسبتموه من مهارات لتحسين الكفاءة وتعزيز الابتكار في مؤسساتكم.</w:t>
      </w:r>
    </w:p>
    <w:p w14:paraId="23A7E3D0" w14:textId="77777777" w:rsidR="00FD1C94" w:rsidRPr="004A6396" w:rsidRDefault="00FD1C94" w:rsidP="00881985">
      <w:pPr>
        <w:pageBreakBefore/>
        <w:spacing w:line="360" w:lineRule="auto"/>
        <w:ind w:left="363"/>
        <w:rPr>
          <w:rFonts w:ascii="Sakkal Majalla" w:hAnsi="Sakkal Majalla"/>
          <w:color w:val="168489"/>
          <w:sz w:val="32"/>
          <w:szCs w:val="32"/>
        </w:rPr>
      </w:pPr>
      <w:r w:rsidRPr="004A6396">
        <w:rPr>
          <w:rFonts w:ascii="Sakkal Majalla" w:hAnsi="Sakkal Majalla"/>
          <w:color w:val="168489"/>
          <w:sz w:val="32"/>
          <w:szCs w:val="32"/>
          <w:rtl/>
        </w:rPr>
        <w:lastRenderedPageBreak/>
        <w:t>3. التعاون مع فرق العمل:</w:t>
      </w:r>
    </w:p>
    <w:p w14:paraId="506E7688" w14:textId="75466B35" w:rsidR="00FD1C94" w:rsidRPr="004A6396"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 xml:space="preserve"> تذكروا أن الذكاء الاصطناعي ليس مجرد تقنية، بل هو أداة لتعزيز التعاون وتحسين العمليات. شاركوا ما تعلمتموه مع زملائكم، واعملوا على بناء فرق عمل تستفيد من التكنولوجيا لتقديم خدمات أفضل للمواطنين.</w:t>
      </w:r>
    </w:p>
    <w:p w14:paraId="38C612CD" w14:textId="77777777" w:rsidR="00FD1C94" w:rsidRPr="004A6396" w:rsidRDefault="00FD1C94" w:rsidP="004A6396">
      <w:pPr>
        <w:pStyle w:val="a5"/>
        <w:spacing w:line="360" w:lineRule="auto"/>
        <w:ind w:left="454"/>
        <w:jc w:val="both"/>
        <w:rPr>
          <w:rFonts w:ascii="Sakkal Majalla" w:hAnsi="Sakkal Majalla" w:cs="Sakkal Majalla"/>
          <w:color w:val="168489"/>
          <w:sz w:val="32"/>
          <w:szCs w:val="32"/>
        </w:rPr>
      </w:pPr>
      <w:r w:rsidRPr="004A6396">
        <w:rPr>
          <w:rFonts w:ascii="Sakkal Majalla" w:hAnsi="Sakkal Majalla" w:cs="Sakkal Majalla"/>
          <w:color w:val="168489"/>
          <w:sz w:val="32"/>
          <w:szCs w:val="32"/>
          <w:rtl/>
        </w:rPr>
        <w:t>4. التركيز على التوازن بين التكنولوجيا والإنسان:</w:t>
      </w:r>
    </w:p>
    <w:p w14:paraId="2F5B4FBE" w14:textId="7811F1F2" w:rsidR="00FD1C94" w:rsidRPr="004A6396" w:rsidRDefault="00FD1C94">
      <w:pPr>
        <w:pStyle w:val="a5"/>
        <w:numPr>
          <w:ilvl w:val="0"/>
          <w:numId w:val="17"/>
        </w:numPr>
        <w:spacing w:line="360" w:lineRule="auto"/>
        <w:ind w:left="454" w:hanging="454"/>
        <w:jc w:val="both"/>
        <w:rPr>
          <w:rFonts w:ascii="Sakkal Majalla" w:hAnsi="Sakkal Majalla" w:cs="Sakkal Majalla"/>
          <w:sz w:val="32"/>
          <w:szCs w:val="32"/>
        </w:rPr>
      </w:pPr>
      <w:r w:rsidRPr="001B33CA">
        <w:rPr>
          <w:rFonts w:ascii="Sakkal Majalla" w:hAnsi="Sakkal Majalla" w:cs="Sakkal Majalla"/>
          <w:sz w:val="32"/>
          <w:szCs w:val="32"/>
          <w:rtl/>
        </w:rPr>
        <w:t>رغم أهمية الذكاء الاصطناعي، يظل العنصر البشري جزءا</w:t>
      </w:r>
      <w:r w:rsidRPr="001B33CA">
        <w:rPr>
          <w:rFonts w:ascii="Sakkal Majalla" w:hAnsi="Sakkal Majalla" w:cs="Sakkal Majalla" w:hint="cs"/>
          <w:sz w:val="32"/>
          <w:szCs w:val="32"/>
          <w:rtl/>
        </w:rPr>
        <w:t>ً</w:t>
      </w:r>
      <w:r w:rsidRPr="001B33CA">
        <w:rPr>
          <w:rFonts w:ascii="Sakkal Majalla" w:hAnsi="Sakkal Majalla" w:cs="Sakkal Majalla"/>
          <w:sz w:val="32"/>
          <w:szCs w:val="32"/>
          <w:rtl/>
        </w:rPr>
        <w:t xml:space="preserve"> أساسيا</w:t>
      </w:r>
      <w:r w:rsidRPr="001B33CA">
        <w:rPr>
          <w:rFonts w:ascii="Sakkal Majalla" w:hAnsi="Sakkal Majalla" w:cs="Sakkal Majalla" w:hint="cs"/>
          <w:sz w:val="32"/>
          <w:szCs w:val="32"/>
          <w:rtl/>
        </w:rPr>
        <w:t>ً</w:t>
      </w:r>
      <w:r w:rsidRPr="001B33CA">
        <w:rPr>
          <w:rFonts w:ascii="Sakkal Majalla" w:hAnsi="Sakkal Majalla" w:cs="Sakkal Majalla"/>
          <w:sz w:val="32"/>
          <w:szCs w:val="32"/>
          <w:rtl/>
        </w:rPr>
        <w:t xml:space="preserve"> في نجاح أي نظام. حافظوا على التوازن بين استخدام الأنظمة الذكية وتقدير دور الإبداع والابتكار البشري في اتخاذ القرارات.</w:t>
      </w:r>
    </w:p>
    <w:p w14:paraId="5D0F0064" w14:textId="1D8AC25E" w:rsidR="00FD1C94" w:rsidRPr="004A6396" w:rsidRDefault="00FD1C94" w:rsidP="004A6396">
      <w:pPr>
        <w:spacing w:line="360" w:lineRule="auto"/>
        <w:ind w:left="357"/>
        <w:rPr>
          <w:rFonts w:ascii="Sakkal Majalla" w:hAnsi="Sakkal Majalla"/>
          <w:color w:val="168489"/>
          <w:sz w:val="32"/>
          <w:szCs w:val="32"/>
        </w:rPr>
      </w:pPr>
      <w:r w:rsidRPr="004A6396">
        <w:rPr>
          <w:rFonts w:ascii="Sakkal Majalla" w:hAnsi="Sakkal Majalla"/>
          <w:color w:val="168489"/>
          <w:sz w:val="32"/>
          <w:szCs w:val="32"/>
          <w:rtl/>
        </w:rPr>
        <w:t>5. الاهتمام بالأخلاقيات والخصوصية:</w:t>
      </w:r>
    </w:p>
    <w:p w14:paraId="2C7750D1" w14:textId="3AEDE4BF" w:rsidR="004A6396" w:rsidRPr="004A6396" w:rsidRDefault="00FD1C94">
      <w:pPr>
        <w:pStyle w:val="a5"/>
        <w:numPr>
          <w:ilvl w:val="0"/>
          <w:numId w:val="17"/>
        </w:numPr>
        <w:spacing w:line="360" w:lineRule="auto"/>
        <w:jc w:val="both"/>
        <w:rPr>
          <w:rFonts w:ascii="Sakkal Majalla" w:hAnsi="Sakkal Majalla" w:cs="Sakkal Majalla"/>
          <w:sz w:val="32"/>
          <w:szCs w:val="32"/>
        </w:rPr>
      </w:pPr>
      <w:r w:rsidRPr="001B33CA">
        <w:rPr>
          <w:rFonts w:ascii="Sakkal Majalla" w:hAnsi="Sakkal Majalla" w:cs="Sakkal Majalla"/>
          <w:sz w:val="32"/>
          <w:szCs w:val="32"/>
          <w:rtl/>
        </w:rPr>
        <w:t>عند تطبيق تقنيات الذكاء الاصطناعي في بيئة العمل الحكومية، قوموا دائما</w:t>
      </w:r>
      <w:r w:rsidRPr="001B33CA">
        <w:rPr>
          <w:rFonts w:ascii="Sakkal Majalla" w:hAnsi="Sakkal Majalla" w:cs="Sakkal Majalla" w:hint="cs"/>
          <w:sz w:val="32"/>
          <w:szCs w:val="32"/>
          <w:rtl/>
        </w:rPr>
        <w:t>ً</w:t>
      </w:r>
      <w:r w:rsidRPr="001B33CA">
        <w:rPr>
          <w:rFonts w:ascii="Sakkal Majalla" w:hAnsi="Sakkal Majalla" w:cs="Sakkal Majalla"/>
          <w:sz w:val="32"/>
          <w:szCs w:val="32"/>
          <w:rtl/>
        </w:rPr>
        <w:t xml:space="preserve"> بمراعاة الجوانب الأخلاقية وحماية خصوصية البيانات. تأكدوا من أن أنظمتكم الذكية تعمل في إطار قانوني وأخلاقي واضح.</w:t>
      </w:r>
    </w:p>
    <w:p w14:paraId="2471221E" w14:textId="378AD87A" w:rsidR="00FD1C94" w:rsidRPr="001B33CA" w:rsidRDefault="00FD1C94" w:rsidP="004A6396">
      <w:pPr>
        <w:pStyle w:val="a5"/>
        <w:spacing w:line="360" w:lineRule="auto"/>
        <w:ind w:left="360"/>
        <w:jc w:val="both"/>
        <w:rPr>
          <w:rFonts w:ascii="Sakkal Majalla" w:hAnsi="Sakkal Majalla" w:cs="Sakkal Majalla"/>
          <w:sz w:val="32"/>
          <w:szCs w:val="32"/>
        </w:rPr>
      </w:pPr>
      <w:r w:rsidRPr="004A6396">
        <w:rPr>
          <w:rFonts w:ascii="Sakkal Majalla" w:hAnsi="Sakkal Majalla" w:cs="Sakkal Majalla"/>
          <w:color w:val="C00000"/>
          <w:sz w:val="32"/>
          <w:szCs w:val="32"/>
          <w:rtl/>
        </w:rPr>
        <w:t xml:space="preserve">مرة أخرى، </w:t>
      </w:r>
      <w:r w:rsidRPr="001B33CA">
        <w:rPr>
          <w:rFonts w:ascii="Sakkal Majalla" w:hAnsi="Sakkal Majalla" w:cs="Sakkal Majalla"/>
          <w:sz w:val="32"/>
          <w:szCs w:val="32"/>
          <w:rtl/>
        </w:rPr>
        <w:t>نشكركم على حضوركم وتفاعلكم. نحن على يقين بأنكم ستعودون إلى وظائفكم بمزيد من المعرفة والثقة في كيفية استخدام الذكاء الاصطناعي لتعزيز التميز والابتكار في القطاع الحكومي. نتطلع إلى رؤية ما ستحققونه في المستقبل من نجاحات، ونتمنى لكم كل التوفيق في رحلتكم المستمرة نحو التطور والتميز.</w:t>
      </w:r>
    </w:p>
    <w:p w14:paraId="194C037F" w14:textId="4B10F4C7" w:rsidR="009F5DE0" w:rsidRPr="001B33CA" w:rsidRDefault="00FD1C94">
      <w:pPr>
        <w:pStyle w:val="a5"/>
        <w:numPr>
          <w:ilvl w:val="0"/>
          <w:numId w:val="17"/>
        </w:numPr>
        <w:spacing w:line="360" w:lineRule="auto"/>
        <w:jc w:val="both"/>
        <w:rPr>
          <w:rFonts w:ascii="Sakkal Majalla" w:hAnsi="Sakkal Majalla" w:cs="Sakkal Majalla"/>
          <w:sz w:val="32"/>
          <w:szCs w:val="32"/>
          <w:rtl/>
        </w:rPr>
      </w:pPr>
      <w:r w:rsidRPr="001B33CA">
        <w:rPr>
          <w:rFonts w:ascii="Sakkal Majalla" w:hAnsi="Sakkal Majalla" w:cs="Sakkal Majalla"/>
          <w:sz w:val="32"/>
          <w:szCs w:val="32"/>
          <w:rtl/>
        </w:rPr>
        <w:t>إلى لقاء قريب، ودمتم مبدعين ومبتكرين.</w:t>
      </w:r>
    </w:p>
    <w:p w14:paraId="214032A4" w14:textId="7ADB66D8" w:rsidR="009F5DE0" w:rsidRDefault="009F5DE0" w:rsidP="009F5DE0">
      <w:pPr>
        <w:spacing w:after="160" w:line="259" w:lineRule="auto"/>
        <w:jc w:val="center"/>
        <w:rPr>
          <w:b/>
          <w:bCs/>
          <w:sz w:val="36"/>
          <w:szCs w:val="36"/>
          <w:lang w:bidi="ar-SY"/>
        </w:rPr>
      </w:pPr>
    </w:p>
    <w:p w14:paraId="5001A5E9" w14:textId="243B897E" w:rsidR="009F5DE0" w:rsidRDefault="009F5DE0" w:rsidP="009F5DE0">
      <w:pPr>
        <w:spacing w:after="160" w:line="259" w:lineRule="auto"/>
        <w:jc w:val="center"/>
        <w:rPr>
          <w:b/>
          <w:bCs/>
          <w:sz w:val="36"/>
          <w:szCs w:val="36"/>
          <w:lang w:bidi="ar-SY"/>
        </w:rPr>
      </w:pPr>
    </w:p>
    <w:p w14:paraId="369E9CDB" w14:textId="1B166531" w:rsidR="009F5DE0" w:rsidRDefault="00772EF9" w:rsidP="009F5DE0">
      <w:pPr>
        <w:spacing w:after="160" w:line="259" w:lineRule="auto"/>
        <w:jc w:val="center"/>
        <w:rPr>
          <w:b/>
          <w:bCs/>
          <w:sz w:val="36"/>
          <w:szCs w:val="36"/>
          <w:lang w:bidi="ar-SY"/>
        </w:rPr>
      </w:pPr>
      <w:r>
        <w:rPr>
          <w:noProof/>
        </w:rPr>
        <w:lastRenderedPageBreak/>
        <w:drawing>
          <wp:anchor distT="0" distB="0" distL="114300" distR="114300" simplePos="0" relativeHeight="252809216" behindDoc="0" locked="0" layoutInCell="1" allowOverlap="1" wp14:anchorId="26925E15" wp14:editId="4F5E5D07">
            <wp:simplePos x="0" y="0"/>
            <wp:positionH relativeFrom="column">
              <wp:posOffset>2461260</wp:posOffset>
            </wp:positionH>
            <wp:positionV relativeFrom="paragraph">
              <wp:posOffset>-705485</wp:posOffset>
            </wp:positionV>
            <wp:extent cx="1682750" cy="1682750"/>
            <wp:effectExtent l="0" t="0" r="0" b="0"/>
            <wp:wrapSquare wrapText="bothSides"/>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32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82750" cy="168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B09B8C" w14:textId="6CF6228D" w:rsidR="00337FA6" w:rsidRDefault="00337FA6" w:rsidP="009F5DE0">
      <w:pPr>
        <w:spacing w:after="160" w:line="259" w:lineRule="auto"/>
        <w:jc w:val="center"/>
        <w:rPr>
          <w:b/>
          <w:bCs/>
          <w:sz w:val="36"/>
          <w:szCs w:val="36"/>
          <w:lang w:bidi="ar-SY"/>
        </w:rPr>
      </w:pPr>
    </w:p>
    <w:p w14:paraId="635C5F58" w14:textId="55AFE9B9" w:rsidR="00986395" w:rsidRDefault="00986395" w:rsidP="00F01FA2">
      <w:pPr>
        <w:spacing w:after="160" w:line="259" w:lineRule="auto"/>
        <w:rPr>
          <w:b/>
          <w:bCs/>
          <w:sz w:val="36"/>
          <w:szCs w:val="36"/>
          <w:lang w:bidi="ar-SY"/>
        </w:rPr>
      </w:pPr>
    </w:p>
    <w:p w14:paraId="598B0C92" w14:textId="00B874E2" w:rsidR="00ED3796" w:rsidRDefault="00ED3796" w:rsidP="00F01FA2">
      <w:pPr>
        <w:bidi w:val="0"/>
        <w:spacing w:after="160" w:line="259" w:lineRule="auto"/>
        <w:jc w:val="left"/>
        <w:rPr>
          <w:noProof/>
        </w:rPr>
      </w:pPr>
      <w:r w:rsidRPr="00ED3796">
        <w:rPr>
          <w:noProof/>
        </w:rPr>
        <mc:AlternateContent>
          <mc:Choice Requires="wpg">
            <w:drawing>
              <wp:inline distT="0" distB="0" distL="0" distR="0" wp14:anchorId="3F68A77E" wp14:editId="19E9E6C5">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76C1B7E3" w14:textId="0EFC5D5C"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32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3F68A77E" id="Group 45" o:spid="_x0000_s2516"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ME9iuN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2517"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76C1B7E3" w14:textId="0EFC5D5C"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2518"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329" o:title="Evaluation Icon Vector Art, Icons, and Graphics for Free Download" recolortarget="#494949 [1446]"/>
                </v:shape>
                <w10:anchorlock/>
              </v:group>
            </w:pict>
          </mc:Fallback>
        </mc:AlternateContent>
      </w:r>
    </w:p>
    <w:p w14:paraId="3FE3EB25" w14:textId="77777777" w:rsidR="00A25AD3" w:rsidRDefault="00A25AD3" w:rsidP="00F01FA2">
      <w:pPr>
        <w:spacing w:after="160" w:line="600" w:lineRule="auto"/>
        <w:jc w:val="left"/>
        <w:rPr>
          <w:rFonts w:ascii="Adobe Arabic" w:hAnsi="Adobe Arabic" w:cs="Adobe Arabic"/>
          <w:sz w:val="36"/>
          <w:szCs w:val="40"/>
          <w:lang w:bidi="ar-SY"/>
        </w:rPr>
      </w:pPr>
    </w:p>
    <w:p w14:paraId="2AE9EE13" w14:textId="6F4786DE"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3E1BD7BF" w14:textId="2ED3F46D" w:rsidR="008317F7" w:rsidRDefault="008317F7" w:rsidP="00A25AD3">
      <w:pPr>
        <w:spacing w:after="160" w:line="259" w:lineRule="auto"/>
        <w:jc w:val="center"/>
        <w:rPr>
          <w:sz w:val="40"/>
          <w:szCs w:val="44"/>
          <w:rtl/>
          <w:lang w:bidi="ar-SY"/>
        </w:rPr>
      </w:pPr>
    </w:p>
    <w:p w14:paraId="4F541274" w14:textId="2527C91F" w:rsidR="009F5DE0" w:rsidRDefault="00A25AD3" w:rsidP="00591ECD">
      <w:pPr>
        <w:bidi w:val="0"/>
        <w:spacing w:after="160" w:line="259" w:lineRule="auto"/>
        <w:jc w:val="center"/>
        <w:rPr>
          <w:sz w:val="40"/>
          <w:szCs w:val="44"/>
          <w:rtl/>
          <w:lang w:bidi="ar-SY"/>
        </w:rPr>
      </w:pPr>
      <w:r>
        <w:rPr>
          <w:noProof/>
        </w:rPr>
        <w:lastRenderedPageBreak/>
        <w:drawing>
          <wp:inline distT="0" distB="0" distL="0" distR="0" wp14:anchorId="2A5261F5" wp14:editId="34F93D0E">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330">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6658F86C" w14:textId="5AB02FD6"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342815F6" wp14:editId="00DF4375">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342815F6" id="_x0000_s251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">
                <v:rect id="Rectangle 388507707" o:spid="_x0000_s252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" fillcolor="#d9d9d9" stroked="f" strokeweight="1pt"/>
                <v:rect id="Rectangle 388507708" o:spid="_x0000_s252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52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7010E6BE" w14:textId="0A6597E6" w:rsidR="008741E1" w:rsidRDefault="008741E1" w:rsidP="00F40E57">
      <w:pPr>
        <w:jc w:val="center"/>
        <w:rPr>
          <w:rFonts w:asciiTheme="majorBidi" w:hAnsiTheme="majorBidi" w:cstheme="majorBidi"/>
          <w:noProof/>
          <w:szCs w:val="28"/>
        </w:rPr>
      </w:pPr>
    </w:p>
    <w:p w14:paraId="7630221D" w14:textId="36DCF1F5" w:rsidR="00410BAA" w:rsidRPr="00410BAA" w:rsidRDefault="00410BAA">
      <w:pPr>
        <w:pStyle w:val="a5"/>
        <w:numPr>
          <w:ilvl w:val="0"/>
          <w:numId w:val="7"/>
        </w:numPr>
        <w:spacing w:line="360" w:lineRule="auto"/>
        <w:rPr>
          <w:rFonts w:ascii="Sakkal Majalla" w:hAnsi="Sakkal Majalla" w:cs="Sakkal Majalla"/>
          <w:sz w:val="32"/>
          <w:szCs w:val="32"/>
        </w:rPr>
      </w:pPr>
      <w:r w:rsidRPr="00410BAA">
        <w:rPr>
          <w:rFonts w:ascii="Sakkal Majalla" w:hAnsi="Sakkal Majalla" w:cs="Sakkal Majalla"/>
          <w:sz w:val="32"/>
          <w:szCs w:val="32"/>
          <w:rtl/>
        </w:rPr>
        <w:t>الكبيسي، عامر خضير حميد. (2021). تطبيقات الذكاء الاصطناعي في القطاع الحكومي: دراسة استشرافية. المجلة العربية للإدارة، 41(1)، 185-208. مصر: المنظمة العربية للتنمية الإدارية.</w:t>
      </w:r>
    </w:p>
    <w:p w14:paraId="37C69EAF" w14:textId="516DC77A" w:rsidR="00410BAA" w:rsidRPr="00410BAA" w:rsidRDefault="00410BAA">
      <w:pPr>
        <w:pStyle w:val="a5"/>
        <w:numPr>
          <w:ilvl w:val="0"/>
          <w:numId w:val="7"/>
        </w:numPr>
        <w:spacing w:line="360" w:lineRule="auto"/>
        <w:rPr>
          <w:rFonts w:ascii="Sakkal Majalla" w:hAnsi="Sakkal Majalla" w:cs="Sakkal Majalla"/>
          <w:sz w:val="32"/>
          <w:szCs w:val="32"/>
        </w:rPr>
      </w:pPr>
      <w:r w:rsidRPr="00410BAA">
        <w:rPr>
          <w:rFonts w:ascii="Sakkal Majalla" w:hAnsi="Sakkal Majalla" w:cs="Sakkal Majalla"/>
          <w:sz w:val="32"/>
          <w:szCs w:val="32"/>
          <w:rtl/>
        </w:rPr>
        <w:t>المنصوري، سيف محمد، والشحي، علي راشد. (2022). الذكاء الاصطناعي وأثره على مستقبل الوظائف في القطاع الحكومي بدولة الإمارات العربية المتحدة. مجلة رؤى استراتيجية، 10(1)، 72-95. الإمارات العربية المتحدة: مركز الإمارات للدراسات والبحوث الاستراتيجية.</w:t>
      </w:r>
    </w:p>
    <w:p w14:paraId="14AA49D4" w14:textId="4E2ABC6F" w:rsidR="00410BAA" w:rsidRPr="00410BAA" w:rsidRDefault="00410BAA">
      <w:pPr>
        <w:pStyle w:val="a5"/>
        <w:numPr>
          <w:ilvl w:val="0"/>
          <w:numId w:val="7"/>
        </w:numPr>
        <w:spacing w:line="360" w:lineRule="auto"/>
        <w:rPr>
          <w:rFonts w:ascii="Sakkal Majalla" w:hAnsi="Sakkal Majalla" w:cs="Sakkal Majalla"/>
          <w:sz w:val="32"/>
          <w:szCs w:val="32"/>
          <w:rtl/>
        </w:rPr>
      </w:pPr>
      <w:r w:rsidRPr="00410BAA">
        <w:rPr>
          <w:rFonts w:ascii="Sakkal Majalla" w:hAnsi="Sakkal Majalla" w:cs="Sakkal Majalla"/>
          <w:sz w:val="32"/>
          <w:szCs w:val="32"/>
          <w:rtl/>
        </w:rPr>
        <w:t>بن عيشي، بشير، وبوحفص، رواني. (2023). الذكاء الاصطناعي كآلية لتحسين جودة الخدمات العمومية: دراسة حالة الجزائر. مجلة الاقتصاد والتنمية البشرية، 14(1)، 323-342. الجزائر: جامعة لونيسي علي - البليدة 2.</w:t>
      </w:r>
    </w:p>
    <w:p w14:paraId="5FAB01F6" w14:textId="4D7D722F" w:rsidR="00337FA6" w:rsidRPr="00410BAA" w:rsidRDefault="00410BAA">
      <w:pPr>
        <w:pStyle w:val="a5"/>
        <w:numPr>
          <w:ilvl w:val="0"/>
          <w:numId w:val="7"/>
        </w:numPr>
        <w:spacing w:line="360" w:lineRule="auto"/>
        <w:rPr>
          <w:rFonts w:ascii="Sakkal Majalla" w:hAnsi="Sakkal Majalla" w:cs="Sakkal Majalla"/>
          <w:sz w:val="32"/>
          <w:szCs w:val="32"/>
        </w:rPr>
      </w:pPr>
      <w:r w:rsidRPr="00410BAA">
        <w:rPr>
          <w:rFonts w:ascii="Sakkal Majalla" w:hAnsi="Sakkal Majalla" w:cs="Sakkal Majalla"/>
          <w:sz w:val="32"/>
          <w:szCs w:val="32"/>
          <w:rtl/>
        </w:rPr>
        <w:t>حسن، أحمد. (2021). الذكاء الاصطناعي وأخلاقيات التكنولوجيا. القاهرة: الهيئة المصرية العامة للكتاب.</w:t>
      </w:r>
    </w:p>
    <w:p w14:paraId="1C1EFE4D" w14:textId="60926564" w:rsidR="00337FA6" w:rsidRDefault="00410BAA" w:rsidP="00410BAA">
      <w:pPr>
        <w:rPr>
          <w:rFonts w:asciiTheme="majorBidi" w:hAnsiTheme="majorBidi" w:cstheme="majorBidi"/>
          <w:noProof/>
          <w:szCs w:val="28"/>
        </w:rPr>
      </w:pPr>
      <w:r>
        <w:rPr>
          <w:rFonts w:asciiTheme="majorBidi" w:hAnsiTheme="majorBidi" w:cstheme="majorBidi"/>
          <w:noProof/>
          <w:szCs w:val="28"/>
          <w:lang w:bidi="ar-SY"/>
        </w:rPr>
        <w:drawing>
          <wp:anchor distT="0" distB="0" distL="114300" distR="114300" simplePos="0" relativeHeight="252805120" behindDoc="0" locked="0" layoutInCell="1" allowOverlap="1" wp14:anchorId="4C5E934D" wp14:editId="72F3C4B2">
            <wp:simplePos x="0" y="0"/>
            <wp:positionH relativeFrom="column">
              <wp:posOffset>1767840</wp:posOffset>
            </wp:positionH>
            <wp:positionV relativeFrom="paragraph">
              <wp:posOffset>116840</wp:posOffset>
            </wp:positionV>
            <wp:extent cx="2447925" cy="2447925"/>
            <wp:effectExtent l="0" t="0" r="0" b="0"/>
            <wp:wrapSquare wrapText="bothSides"/>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1">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anchor>
        </w:drawing>
      </w:r>
    </w:p>
    <w:p w14:paraId="03E9C38C" w14:textId="11782791" w:rsidR="00337FA6" w:rsidRDefault="00337FA6" w:rsidP="00F40E57">
      <w:pPr>
        <w:jc w:val="center"/>
        <w:rPr>
          <w:rFonts w:asciiTheme="majorBidi" w:hAnsiTheme="majorBidi" w:cstheme="majorBidi"/>
          <w:noProof/>
          <w:szCs w:val="28"/>
        </w:rPr>
      </w:pPr>
    </w:p>
    <w:p w14:paraId="1C09B624" w14:textId="3B9D320F" w:rsidR="00337FA6" w:rsidRDefault="00337FA6" w:rsidP="00F40E57">
      <w:pPr>
        <w:jc w:val="center"/>
        <w:rPr>
          <w:rFonts w:asciiTheme="majorBidi" w:hAnsiTheme="majorBidi" w:cstheme="majorBidi"/>
          <w:noProof/>
          <w:szCs w:val="28"/>
        </w:rPr>
      </w:pPr>
    </w:p>
    <w:p w14:paraId="18963F05" w14:textId="56FC66ED" w:rsidR="00337FA6" w:rsidRDefault="00337FA6" w:rsidP="00F40E57">
      <w:pPr>
        <w:jc w:val="center"/>
        <w:rPr>
          <w:rFonts w:asciiTheme="majorBidi" w:hAnsiTheme="majorBidi" w:cstheme="majorBidi"/>
          <w:noProof/>
          <w:szCs w:val="28"/>
        </w:rPr>
      </w:pPr>
    </w:p>
    <w:p w14:paraId="2C057036" w14:textId="67AE807C" w:rsidR="00337FA6" w:rsidRDefault="00337FA6" w:rsidP="00F40E57">
      <w:pPr>
        <w:jc w:val="center"/>
        <w:rPr>
          <w:rFonts w:asciiTheme="majorBidi" w:hAnsiTheme="majorBidi" w:cstheme="majorBidi"/>
          <w:noProof/>
          <w:szCs w:val="28"/>
        </w:rPr>
      </w:pPr>
    </w:p>
    <w:p w14:paraId="2C841015" w14:textId="6169B2D8" w:rsidR="00337FA6" w:rsidRDefault="00337FA6" w:rsidP="00F40E57">
      <w:pPr>
        <w:jc w:val="center"/>
        <w:rPr>
          <w:rFonts w:asciiTheme="majorBidi" w:hAnsiTheme="majorBidi" w:cstheme="majorBidi"/>
          <w:noProof/>
          <w:szCs w:val="28"/>
        </w:rPr>
      </w:pPr>
    </w:p>
    <w:p w14:paraId="2EFEF1AB" w14:textId="058A07DD" w:rsidR="00337FA6" w:rsidRDefault="00337FA6" w:rsidP="00F40E57">
      <w:pPr>
        <w:jc w:val="center"/>
        <w:rPr>
          <w:rFonts w:asciiTheme="majorBidi" w:hAnsiTheme="majorBidi" w:cstheme="majorBidi"/>
          <w:noProof/>
          <w:szCs w:val="28"/>
        </w:rPr>
      </w:pPr>
    </w:p>
    <w:p w14:paraId="1B5C5B7D" w14:textId="77777777" w:rsidR="00337FA6" w:rsidRDefault="00337FA6" w:rsidP="00F40E57">
      <w:pPr>
        <w:jc w:val="center"/>
        <w:rPr>
          <w:rFonts w:asciiTheme="majorBidi" w:hAnsiTheme="majorBidi" w:cstheme="majorBidi"/>
          <w:noProof/>
          <w:szCs w:val="28"/>
        </w:rPr>
      </w:pPr>
    </w:p>
    <w:p w14:paraId="3E90E33F" w14:textId="2E865297" w:rsidR="00C648CE" w:rsidRDefault="00C648CE" w:rsidP="00F40E57">
      <w:pPr>
        <w:jc w:val="center"/>
        <w:rPr>
          <w:rFonts w:asciiTheme="majorBidi" w:hAnsiTheme="majorBidi" w:cstheme="majorBidi"/>
          <w:noProof/>
          <w:szCs w:val="28"/>
        </w:rPr>
      </w:pPr>
    </w:p>
    <w:p w14:paraId="605A4598" w14:textId="4B5E362E" w:rsidR="00C648CE" w:rsidRPr="00F40E57" w:rsidRDefault="00C648CE" w:rsidP="00F40E57">
      <w:pPr>
        <w:jc w:val="center"/>
        <w:rPr>
          <w:rFonts w:asciiTheme="majorBidi" w:hAnsiTheme="majorBidi" w:cstheme="majorBidi"/>
          <w:szCs w:val="28"/>
          <w:lang w:bidi="ar-SY"/>
        </w:rPr>
      </w:pP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651CD1" w14:textId="77777777" w:rsidR="00814DA6" w:rsidRDefault="00814DA6" w:rsidP="00F53D08">
      <w:pPr>
        <w:spacing w:line="240" w:lineRule="auto"/>
      </w:pPr>
      <w:r>
        <w:separator/>
      </w:r>
    </w:p>
  </w:endnote>
  <w:endnote w:type="continuationSeparator" w:id="0">
    <w:p w14:paraId="7D3BEE20" w14:textId="77777777" w:rsidR="00814DA6" w:rsidRDefault="00814DA6"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ADLaM Display">
    <w:charset w:val="00"/>
    <w:family w:val="auto"/>
    <w:pitch w:val="variable"/>
    <w:sig w:usb0="8000206F" w:usb1="4200004A" w:usb2="00000000" w:usb3="00000000" w:csb0="00000001" w:csb1="00000000"/>
  </w:font>
  <w:font w:name="Cairo">
    <w:altName w:val="Cambria"/>
    <w:panose1 w:val="00000000000000000000"/>
    <w:charset w:val="00"/>
    <w:family w:val="roman"/>
    <w:notTrueType/>
    <w:pitch w:val="default"/>
  </w:font>
  <w:font w:name="Montserrat ExtraBold">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B8600" w14:textId="754BD359" w:rsidR="005E14CE" w:rsidRPr="00E42DAD" w:rsidRDefault="00762DF0" w:rsidP="00E42DAD">
    <w:pPr>
      <w:pStyle w:val="a4"/>
      <w:bidi w:val="0"/>
      <w:spacing w:after="240"/>
      <w:rPr>
        <w:rFonts w:ascii="Adobe Arabic" w:hAnsi="Adobe Arabic" w:cs="Adobe Arabic"/>
        <w:color w:val="168489"/>
        <w:sz w:val="44"/>
        <w:szCs w:val="44"/>
      </w:rPr>
    </w:pPr>
    <w:r>
      <w:rPr>
        <w:rFonts w:cs="Times New Roman"/>
        <w:noProof/>
        <w:sz w:val="24"/>
        <w:szCs w:val="24"/>
      </w:rPr>
      <mc:AlternateContent>
        <mc:Choice Requires="wps">
          <w:drawing>
            <wp:anchor distT="0" distB="0" distL="114300" distR="114300" simplePos="0" relativeHeight="251851775" behindDoc="0" locked="0" layoutInCell="1" allowOverlap="1" wp14:anchorId="648C101D" wp14:editId="56DE90A1">
              <wp:simplePos x="0" y="0"/>
              <wp:positionH relativeFrom="column">
                <wp:posOffset>1762125</wp:posOffset>
              </wp:positionH>
              <wp:positionV relativeFrom="paragraph">
                <wp:posOffset>431165</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A1E126" w14:textId="77777777" w:rsidR="00762DF0" w:rsidRPr="009F0BE2" w:rsidRDefault="00762DF0" w:rsidP="00762DF0">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48C101D" id="_x0000_t202" coordsize="21600,21600" o:spt="202" path="m,l,21600r21600,l21600,xe">
              <v:stroke joinstyle="miter"/>
              <v:path gradientshapeok="t" o:connecttype="rect"/>
            </v:shapetype>
            <v:shape id="مربع نص 3" o:spid="_x0000_s2526" type="#_x0000_t202" style="position:absolute;left:0;text-align:left;margin-left:138.75pt;margin-top:33.95pt;width:123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" filled="f" stroked="f" strokeweight=".5pt">
              <v:textbox>
                <w:txbxContent>
                  <w:p w14:paraId="2DA1E126" w14:textId="77777777" w:rsidR="00762DF0" w:rsidRPr="009F0BE2" w:rsidRDefault="00762DF0" w:rsidP="00762DF0">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852799" behindDoc="0" locked="0" layoutInCell="1" allowOverlap="1" wp14:anchorId="4943DAE4" wp14:editId="2E0BE38D">
              <wp:simplePos x="0" y="0"/>
              <wp:positionH relativeFrom="margin">
                <wp:posOffset>-847725</wp:posOffset>
              </wp:positionH>
              <wp:positionV relativeFrom="paragraph">
                <wp:posOffset>433070</wp:posOffset>
              </wp:positionV>
              <wp:extent cx="1419225"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4192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62B2596" w14:textId="77777777" w:rsidR="00762DF0" w:rsidRPr="00762DF0" w:rsidRDefault="00762DF0" w:rsidP="00762DF0">
                          <w:pPr>
                            <w:bidi w:val="0"/>
                            <w:spacing w:line="240" w:lineRule="auto"/>
                            <w:rPr>
                              <w:rFonts w:ascii="Sakkal Majalla" w:hAnsi="Sakkal Majalla"/>
                              <w:color w:val="538135" w:themeColor="accent6" w:themeShade="BF"/>
                              <w:sz w:val="24"/>
                              <w:szCs w:val="32"/>
                            </w:rPr>
                          </w:pPr>
                          <w:r w:rsidRPr="00762DF0">
                            <w:rPr>
                              <w:rFonts w:ascii="Sakkal Majalla" w:hAnsi="Sakkal Majalla"/>
                              <w:color w:val="538135" w:themeColor="accent6" w:themeShade="BF"/>
                              <w:sz w:val="24"/>
                              <w:szCs w:val="32"/>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43DAE4" id="مستطيل 2" o:spid="_x0000_s2527" style="position:absolute;left:0;text-align:left;margin-left:-66.75pt;margin-top:34.1pt;width:111.75pt;height:24pt;z-index:2518527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" filled="f" stroked="f" strokeweight="1pt">
              <v:textbox>
                <w:txbxContent>
                  <w:p w14:paraId="662B2596" w14:textId="77777777" w:rsidR="00762DF0" w:rsidRPr="00762DF0" w:rsidRDefault="00762DF0" w:rsidP="00762DF0">
                    <w:pPr>
                      <w:bidi w:val="0"/>
                      <w:spacing w:line="240" w:lineRule="auto"/>
                      <w:rPr>
                        <w:rFonts w:ascii="Sakkal Majalla" w:hAnsi="Sakkal Majalla"/>
                        <w:color w:val="538135" w:themeColor="accent6" w:themeShade="BF"/>
                        <w:sz w:val="24"/>
                        <w:szCs w:val="32"/>
                      </w:rPr>
                    </w:pPr>
                    <w:r w:rsidRPr="00762DF0">
                      <w:rPr>
                        <w:rFonts w:ascii="Sakkal Majalla" w:hAnsi="Sakkal Majalla"/>
                        <w:color w:val="538135" w:themeColor="accent6" w:themeShade="BF"/>
                        <w:sz w:val="24"/>
                        <w:szCs w:val="32"/>
                      </w:rPr>
                      <w:t>www.dawliatraining.com</w:t>
                    </w:r>
                  </w:p>
                </w:txbxContent>
              </v:textbox>
              <w10:wrap anchorx="margin"/>
            </v:rect>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469CBAF0" wp14:editId="58A7D8DA">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59AFFEA2"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F10A117" w14:textId="022EA93D" w:rsidR="005E14CE" w:rsidRDefault="00762DF0">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1D5CE1D7" wp14:editId="4D3A79A0">
              <wp:simplePos x="0" y="0"/>
              <wp:positionH relativeFrom="margin">
                <wp:posOffset>3933825</wp:posOffset>
              </wp:positionH>
              <wp:positionV relativeFrom="paragraph">
                <wp:posOffset>95250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963BD4" w14:textId="77777777" w:rsidR="00762DF0" w:rsidRPr="00DC31A5" w:rsidRDefault="00762DF0" w:rsidP="00762DF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42821B31" w14:textId="77777777" w:rsidR="00762DF0" w:rsidRPr="00DC31A5" w:rsidRDefault="00000000" w:rsidP="00762DF0">
                          <w:pPr>
                            <w:spacing w:line="240" w:lineRule="auto"/>
                            <w:jc w:val="center"/>
                            <w:rPr>
                              <w:rFonts w:ascii="Sakkal Majalla" w:hAnsi="Sakkal Majalla"/>
                              <w:b/>
                              <w:bCs/>
                            </w:rPr>
                          </w:pPr>
                          <w:hyperlink r:id="rId1" w:history="1">
                            <w:r w:rsidR="00762DF0" w:rsidRPr="00DC31A5">
                              <w:rPr>
                                <w:rStyle w:val="Hyperlink"/>
                                <w:rFonts w:ascii="Sakkal Majalla" w:hAnsi="Sakkal Majalla"/>
                                <w:b/>
                                <w:bCs/>
                              </w:rPr>
                              <w:t>www.dawliatraining.com</w:t>
                            </w:r>
                          </w:hyperlink>
                        </w:p>
                        <w:p w14:paraId="145A054A" w14:textId="77777777" w:rsidR="00762DF0" w:rsidRPr="00DC31A5" w:rsidRDefault="00762DF0" w:rsidP="00762DF0">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@tircjo</w:t>
                          </w:r>
                        </w:p>
                        <w:p w14:paraId="5C899D3B" w14:textId="77777777" w:rsidR="00762DF0" w:rsidRPr="00DC31A5" w:rsidRDefault="00762DF0" w:rsidP="00762DF0">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14:paraId="2661C6DD" w14:textId="77777777" w:rsidR="00762DF0" w:rsidRDefault="00762DF0" w:rsidP="00762DF0">
                          <w:pPr>
                            <w:spacing w:line="240" w:lineRule="auto"/>
                            <w:jc w:val="center"/>
                            <w:rPr>
                              <w:rFonts w:ascii="Sakkal Majalla" w:hAnsi="Sakkal Majalla"/>
                              <w:b/>
                              <w:bCs/>
                              <w:rtl/>
                            </w:rPr>
                          </w:pPr>
                          <w:r w:rsidRPr="00DC31A5">
                            <w:rPr>
                              <w:rFonts w:ascii="Sakkal Majalla" w:hAnsi="Sakkal Majalla"/>
                              <w:b/>
                              <w:bCs/>
                            </w:rPr>
                            <w:t>00962779222666</w:t>
                          </w:r>
                        </w:p>
                        <w:p w14:paraId="1016CB61" w14:textId="77777777" w:rsidR="00762DF0" w:rsidRPr="00DC31A5" w:rsidRDefault="00762DF0" w:rsidP="00762DF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5CE1D7" id="مستطيل 38" o:spid="_x0000_s2528" style="position:absolute;left:0;text-align:left;margin-left:309.75pt;margin-top:7.5pt;width:186.95pt;height:110.45pt;z-index:2518497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" filled="f" stroked="f" strokeweight="1pt">
              <v:textbox>
                <w:txbxContent>
                  <w:p w14:paraId="74963BD4" w14:textId="77777777" w:rsidR="00762DF0" w:rsidRPr="00DC31A5" w:rsidRDefault="00762DF0" w:rsidP="00762DF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42821B31" w14:textId="77777777" w:rsidR="00762DF0" w:rsidRPr="00DC31A5" w:rsidRDefault="00000000" w:rsidP="00762DF0">
                    <w:pPr>
                      <w:spacing w:line="240" w:lineRule="auto"/>
                      <w:jc w:val="center"/>
                      <w:rPr>
                        <w:rFonts w:ascii="Sakkal Majalla" w:hAnsi="Sakkal Majalla"/>
                        <w:b/>
                        <w:bCs/>
                      </w:rPr>
                    </w:pPr>
                    <w:hyperlink r:id="rId2" w:history="1">
                      <w:r w:rsidR="00762DF0" w:rsidRPr="00DC31A5">
                        <w:rPr>
                          <w:rStyle w:val="Hyperlink"/>
                          <w:rFonts w:ascii="Sakkal Majalla" w:hAnsi="Sakkal Majalla"/>
                          <w:b/>
                          <w:bCs/>
                        </w:rPr>
                        <w:t>www.dawliatraining.com</w:t>
                      </w:r>
                    </w:hyperlink>
                  </w:p>
                  <w:p w14:paraId="145A054A" w14:textId="77777777" w:rsidR="00762DF0" w:rsidRPr="00DC31A5" w:rsidRDefault="00762DF0" w:rsidP="00762DF0">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@tircjo</w:t>
                    </w:r>
                  </w:p>
                  <w:p w14:paraId="5C899D3B" w14:textId="77777777" w:rsidR="00762DF0" w:rsidRPr="00DC31A5" w:rsidRDefault="00762DF0" w:rsidP="00762DF0">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14:paraId="2661C6DD" w14:textId="77777777" w:rsidR="00762DF0" w:rsidRDefault="00762DF0" w:rsidP="00762DF0">
                    <w:pPr>
                      <w:spacing w:line="240" w:lineRule="auto"/>
                      <w:jc w:val="center"/>
                      <w:rPr>
                        <w:rFonts w:ascii="Sakkal Majalla" w:hAnsi="Sakkal Majalla"/>
                        <w:b/>
                        <w:bCs/>
                        <w:rtl/>
                      </w:rPr>
                    </w:pPr>
                    <w:r w:rsidRPr="00DC31A5">
                      <w:rPr>
                        <w:rFonts w:ascii="Sakkal Majalla" w:hAnsi="Sakkal Majalla"/>
                        <w:b/>
                        <w:bCs/>
                      </w:rPr>
                      <w:t>00962779222666</w:t>
                    </w:r>
                  </w:p>
                  <w:p w14:paraId="1016CB61" w14:textId="77777777" w:rsidR="00762DF0" w:rsidRPr="00DC31A5" w:rsidRDefault="00762DF0" w:rsidP="00762DF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w10:wrap anchorx="margin"/>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19027" w14:textId="3DDA8F9F"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1B220E" w14:textId="77777777" w:rsidR="00814DA6" w:rsidRDefault="00814DA6" w:rsidP="00F53D08">
      <w:pPr>
        <w:spacing w:line="240" w:lineRule="auto"/>
      </w:pPr>
      <w:r>
        <w:separator/>
      </w:r>
    </w:p>
  </w:footnote>
  <w:footnote w:type="continuationSeparator" w:id="0">
    <w:p w14:paraId="4F37F3BA" w14:textId="77777777" w:rsidR="00814DA6" w:rsidRDefault="00814DA6"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BAEB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66394" w14:textId="770AF408"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A40D7B4" wp14:editId="465F6C2F">
          <wp:simplePos x="0" y="0"/>
          <wp:positionH relativeFrom="leftMargin">
            <wp:posOffset>447088</wp:posOffset>
          </wp:positionH>
          <wp:positionV relativeFrom="paragraph">
            <wp:posOffset>-2540</wp:posOffset>
          </wp:positionV>
          <wp:extent cx="284672" cy="284672"/>
          <wp:effectExtent l="0" t="0" r="1270" b="1270"/>
          <wp:wrapNone/>
          <wp:docPr id="203911305"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4A6E03C8" wp14:editId="4939F9CD">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1A936E" w14:textId="5512A026" w:rsidR="00E42DAD" w:rsidRDefault="00FD1C94" w:rsidP="00FD1C94">
                            <w:pPr>
                              <w:bidi w:val="0"/>
                              <w:jc w:val="center"/>
                              <w:rPr>
                                <w:rFonts w:eastAsia="Calibri" w:hAnsi="Sakkal Majalla"/>
                                <w:color w:val="FFFFFF"/>
                                <w:kern w:val="24"/>
                                <w:sz w:val="36"/>
                                <w:szCs w:val="36"/>
                                <w:lang w:bidi="ar-SY"/>
                              </w:rPr>
                            </w:pPr>
                            <w:r w:rsidRPr="00FD1C94">
                              <w:rPr>
                                <w:rFonts w:eastAsia="Calibri" w:hAnsi="Sakkal Majalla"/>
                                <w:color w:val="FFFFFF"/>
                                <w:kern w:val="24"/>
                                <w:sz w:val="36"/>
                                <w:szCs w:val="36"/>
                                <w:rtl/>
                                <w:lang w:bidi="ar-SY"/>
                              </w:rPr>
                              <w:t>الذكاء الاصطناعي في بيئة العمل للقطاع الحكومي</w:t>
                            </w:r>
                            <w:r w:rsidR="00A15536">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A6E03C8" id="Group 38" o:spid="_x0000_s2523"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2524"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11A936E" w14:textId="5512A026" w:rsidR="00E42DAD" w:rsidRDefault="00FD1C94" w:rsidP="00FD1C94">
                      <w:pPr>
                        <w:bidi w:val="0"/>
                        <w:jc w:val="center"/>
                        <w:rPr>
                          <w:rFonts w:eastAsia="Calibri" w:hAnsi="Sakkal Majalla"/>
                          <w:color w:val="FFFFFF"/>
                          <w:kern w:val="24"/>
                          <w:sz w:val="36"/>
                          <w:szCs w:val="36"/>
                          <w:lang w:bidi="ar-SY"/>
                        </w:rPr>
                      </w:pPr>
                      <w:r w:rsidRPr="00FD1C94">
                        <w:rPr>
                          <w:rFonts w:eastAsia="Calibri" w:hAnsi="Sakkal Majalla"/>
                          <w:color w:val="FFFFFF"/>
                          <w:kern w:val="24"/>
                          <w:sz w:val="36"/>
                          <w:szCs w:val="36"/>
                          <w:rtl/>
                          <w:lang w:bidi="ar-SY"/>
                        </w:rPr>
                        <w:t>الذكاء الاصطناعي في بيئة العمل للقطاع الحكومي</w:t>
                      </w:r>
                      <w:r w:rsidR="00A15536">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المدرب</w:t>
                      </w:r>
                    </w:p>
                  </w:txbxContent>
                </v:textbox>
              </v:shape>
              <v:shape id="شكل حر 769907" o:spid="_x0000_s2525"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F6A8E" w14:textId="7998CC7C"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du="http://schemas.microsoft.com/office/word/2023/wordml/word16du">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1204E107"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409.5pt;height:409.5pt" o:bullet="t">
        <v:imagedata r:id="rId1" o:title="436303"/>
      </v:shape>
    </w:pict>
  </w:numPicBullet>
  <w:numPicBullet w:numPicBulletId="1">
    <w:pict>
      <v:shape id="_x0000_i1067" type="#_x0000_t75" style="width:48pt;height:48pt" o:bullet="t">
        <v:imagedata r:id="rId2" o:title="10070664801667486621-64"/>
      </v:shape>
    </w:pict>
  </w:numPicBullet>
  <w:numPicBullet w:numPicBulletId="2">
    <w:pict>
      <v:shape id="_x0000_i1068" type="#_x0000_t75" alt="Back in time" style="width:19.5pt;height:19.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" o:bullet="t">
        <v:imagedata r:id="rId3" o:title=""/>
        <o:lock v:ext="edit" aspectratio="f"/>
      </v:shape>
    </w:pict>
  </w:numPicBullet>
  <w:numPicBullet w:numPicBulletId="3">
    <w:pict>
      <v:shape id="_x0000_i1069" type="#_x0000_t75" style="width:61.5pt;height:61.5pt" o:bullet="t">
        <v:imagedata r:id="rId4" o:title="Picture1"/>
      </v:shape>
    </w:pict>
  </w:numPicBullet>
  <w:abstractNum w:abstractNumId="0" w15:restartNumberingAfterBreak="0">
    <w:nsid w:val="05721072"/>
    <w:multiLevelType w:val="hybridMultilevel"/>
    <w:tmpl w:val="B83A42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336A95"/>
    <w:multiLevelType w:val="hybridMultilevel"/>
    <w:tmpl w:val="51DE12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E766BE6"/>
    <w:multiLevelType w:val="hybridMultilevel"/>
    <w:tmpl w:val="02245DFA"/>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 w15:restartNumberingAfterBreak="0">
    <w:nsid w:val="18E95DB8"/>
    <w:multiLevelType w:val="hybridMultilevel"/>
    <w:tmpl w:val="F736985C"/>
    <w:lvl w:ilvl="0" w:tplc="73BE9B32">
      <w:start w:val="1"/>
      <w:numFmt w:val="bullet"/>
      <w:lvlText w:val=""/>
      <w:lvlPicBulletId w:val="1"/>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195F0652"/>
    <w:multiLevelType w:val="hybridMultilevel"/>
    <w:tmpl w:val="73CCC3B0"/>
    <w:lvl w:ilvl="0" w:tplc="FFFFFFFF">
      <w:start w:val="8"/>
      <w:numFmt w:val="bullet"/>
      <w:lvlText w:val=""/>
      <w:lvlPicBulletId w:val="0"/>
      <w:lvlJc w:val="left"/>
      <w:pPr>
        <w:ind w:left="720" w:hanging="360"/>
      </w:pPr>
      <w:rPr>
        <w:rFonts w:ascii="Symbol" w:eastAsia="Adobe Ming Std L" w:hAnsi="Symbol" w:hint="default"/>
        <w:color w:val="auto"/>
        <w:sz w:val="36"/>
        <w:szCs w:val="36"/>
      </w:rPr>
    </w:lvl>
    <w:lvl w:ilvl="1" w:tplc="42D8C848">
      <w:start w:val="8"/>
      <w:numFmt w:val="bullet"/>
      <w:lvlText w:val=""/>
      <w:lvlPicBulletId w:val="0"/>
      <w:lvlJc w:val="left"/>
      <w:pPr>
        <w:ind w:left="429" w:hanging="360"/>
      </w:pPr>
      <w:rPr>
        <w:rFonts w:ascii="Symbol" w:eastAsia="Adobe Ming Std L" w:hAnsi="Symbol" w:hint="default"/>
        <w:color w:val="auto"/>
        <w:sz w:val="36"/>
        <w:szCs w:val="3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5C461E5"/>
    <w:multiLevelType w:val="hybridMultilevel"/>
    <w:tmpl w:val="EA28B58E"/>
    <w:lvl w:ilvl="0" w:tplc="E384F1C0">
      <w:start w:val="1"/>
      <w:numFmt w:val="bullet"/>
      <w:lvlText w:val=""/>
      <w:lvlPicBulletId w:val="1"/>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6F81774"/>
    <w:multiLevelType w:val="hybridMultilevel"/>
    <w:tmpl w:val="02F026C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1201C77"/>
    <w:multiLevelType w:val="hybridMultilevel"/>
    <w:tmpl w:val="2BA840A0"/>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8" w15:restartNumberingAfterBreak="0">
    <w:nsid w:val="418E2783"/>
    <w:multiLevelType w:val="hybridMultilevel"/>
    <w:tmpl w:val="54524E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5C96DAB"/>
    <w:multiLevelType w:val="hybridMultilevel"/>
    <w:tmpl w:val="17AEE190"/>
    <w:lvl w:ilvl="0" w:tplc="E384F1C0">
      <w:start w:val="1"/>
      <w:numFmt w:val="bullet"/>
      <w:lvlText w:val=""/>
      <w:lvlPicBulletId w:val="1"/>
      <w:lvlJc w:val="left"/>
      <w:pPr>
        <w:ind w:left="720" w:hanging="360"/>
      </w:pPr>
      <w:rPr>
        <w:rFonts w:ascii="Symbo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45E35281"/>
    <w:multiLevelType w:val="hybridMultilevel"/>
    <w:tmpl w:val="CB5C024E"/>
    <w:lvl w:ilvl="0" w:tplc="C9FC4D98">
      <w:start w:val="1"/>
      <w:numFmt w:val="bullet"/>
      <w:lvlText w:val=""/>
      <w:lvlPicBulletId w:val="2"/>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402B9B"/>
    <w:multiLevelType w:val="hybridMultilevel"/>
    <w:tmpl w:val="227093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54532C51"/>
    <w:multiLevelType w:val="hybridMultilevel"/>
    <w:tmpl w:val="95C2D5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46079F8"/>
    <w:multiLevelType w:val="hybridMultilevel"/>
    <w:tmpl w:val="57F0E9A8"/>
    <w:lvl w:ilvl="0" w:tplc="E384F1C0">
      <w:start w:val="1"/>
      <w:numFmt w:val="bullet"/>
      <w:lvlText w:val=""/>
      <w:lvlPicBulletId w:val="1"/>
      <w:lvlJc w:val="left"/>
      <w:pPr>
        <w:ind w:left="720" w:hanging="360"/>
      </w:pPr>
      <w:rPr>
        <w:rFonts w:ascii="Symbo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67805671"/>
    <w:multiLevelType w:val="hybridMultilevel"/>
    <w:tmpl w:val="FC8ABCCC"/>
    <w:lvl w:ilvl="0" w:tplc="82F43902">
      <w:start w:val="1"/>
      <w:numFmt w:val="bullet"/>
      <w:lvlText w:val=""/>
      <w:lvlPicBulletId w:val="3"/>
      <w:lvlJc w:val="left"/>
      <w:pPr>
        <w:ind w:left="360" w:hanging="360"/>
      </w:pPr>
      <w:rPr>
        <w:rFonts w:ascii="Symbo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D483B07"/>
    <w:multiLevelType w:val="hybridMultilevel"/>
    <w:tmpl w:val="6292D0F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72BA21BE"/>
    <w:multiLevelType w:val="hybridMultilevel"/>
    <w:tmpl w:val="136EE846"/>
    <w:lvl w:ilvl="0" w:tplc="0409000F">
      <w:start w:val="1"/>
      <w:numFmt w:val="decimal"/>
      <w:lvlText w:val="%1."/>
      <w:lvlJc w:val="left"/>
      <w:pPr>
        <w:ind w:left="360" w:hanging="360"/>
      </w:pPr>
      <w:rPr>
        <w:rFonts w:hint="default"/>
        <w:color w:val="auto"/>
      </w:rPr>
    </w:lvl>
    <w:lvl w:ilvl="1" w:tplc="217E4776">
      <w:start w:val="5"/>
      <w:numFmt w:val="bullet"/>
      <w:lvlText w:val="-"/>
      <w:lvlJc w:val="left"/>
      <w:pPr>
        <w:ind w:left="1080" w:hanging="360"/>
      </w:pPr>
      <w:rPr>
        <w:rFonts w:ascii="Sakkal Majalla" w:eastAsiaTheme="minorHAnsi" w:hAnsi="Sakkal Majalla" w:cs="Sakkal Majalla" w:hint="default"/>
      </w:rPr>
    </w:lvl>
    <w:lvl w:ilvl="2" w:tplc="54444AB6">
      <w:start w:val="1"/>
      <w:numFmt w:val="arabicAlpha"/>
      <w:lvlText w:val="%3."/>
      <w:lvlJc w:val="left"/>
      <w:pPr>
        <w:ind w:left="1800" w:hanging="360"/>
      </w:pPr>
      <w:rPr>
        <w:rFont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78C61CEB"/>
    <w:multiLevelType w:val="hybridMultilevel"/>
    <w:tmpl w:val="868E60EE"/>
    <w:lvl w:ilvl="0" w:tplc="FFFFFFFF">
      <w:start w:val="1"/>
      <w:numFmt w:val="decimal"/>
      <w:lvlText w:val="%1."/>
      <w:lvlJc w:val="left"/>
      <w:pPr>
        <w:ind w:left="360" w:hanging="360"/>
      </w:pPr>
    </w:lvl>
    <w:lvl w:ilvl="1" w:tplc="0409000F">
      <w:start w:val="1"/>
      <w:numFmt w:val="decimal"/>
      <w:lvlText w:val="%2."/>
      <w:lvlJc w:val="left"/>
      <w:pPr>
        <w:ind w:left="36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580481564">
    <w:abstractNumId w:val="13"/>
  </w:num>
  <w:num w:numId="2" w16cid:durableId="2126925731">
    <w:abstractNumId w:val="17"/>
  </w:num>
  <w:num w:numId="3" w16cid:durableId="980575470">
    <w:abstractNumId w:val="3"/>
  </w:num>
  <w:num w:numId="4" w16cid:durableId="982464159">
    <w:abstractNumId w:val="5"/>
  </w:num>
  <w:num w:numId="5" w16cid:durableId="1030690078">
    <w:abstractNumId w:val="18"/>
  </w:num>
  <w:num w:numId="6" w16cid:durableId="751512453">
    <w:abstractNumId w:val="12"/>
  </w:num>
  <w:num w:numId="7" w16cid:durableId="1571310365">
    <w:abstractNumId w:val="16"/>
  </w:num>
  <w:num w:numId="8" w16cid:durableId="1545167701">
    <w:abstractNumId w:val="8"/>
  </w:num>
  <w:num w:numId="9" w16cid:durableId="375467472">
    <w:abstractNumId w:val="19"/>
  </w:num>
  <w:num w:numId="10" w16cid:durableId="436607032">
    <w:abstractNumId w:val="10"/>
  </w:num>
  <w:num w:numId="11" w16cid:durableId="1413698046">
    <w:abstractNumId w:val="6"/>
  </w:num>
  <w:num w:numId="12" w16cid:durableId="492718314">
    <w:abstractNumId w:val="1"/>
  </w:num>
  <w:num w:numId="13" w16cid:durableId="566915889">
    <w:abstractNumId w:val="2"/>
  </w:num>
  <w:num w:numId="14" w16cid:durableId="1764912157">
    <w:abstractNumId w:val="11"/>
  </w:num>
  <w:num w:numId="15" w16cid:durableId="974723921">
    <w:abstractNumId w:val="7"/>
  </w:num>
  <w:num w:numId="16" w16cid:durableId="1632322368">
    <w:abstractNumId w:val="4"/>
  </w:num>
  <w:num w:numId="17" w16cid:durableId="2135634656">
    <w:abstractNumId w:val="15"/>
  </w:num>
  <w:num w:numId="18" w16cid:durableId="290288259">
    <w:abstractNumId w:val="9"/>
  </w:num>
  <w:num w:numId="19" w16cid:durableId="1822115742">
    <w:abstractNumId w:val="14"/>
  </w:num>
  <w:num w:numId="20" w16cid:durableId="1250234627">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373C"/>
    <w:rsid w:val="00047563"/>
    <w:rsid w:val="00047DF3"/>
    <w:rsid w:val="00050A2B"/>
    <w:rsid w:val="0005118D"/>
    <w:rsid w:val="00052041"/>
    <w:rsid w:val="0005533C"/>
    <w:rsid w:val="00055D6D"/>
    <w:rsid w:val="00055E0E"/>
    <w:rsid w:val="00057FFB"/>
    <w:rsid w:val="00062E16"/>
    <w:rsid w:val="0006418D"/>
    <w:rsid w:val="00066E5D"/>
    <w:rsid w:val="000724CA"/>
    <w:rsid w:val="000744AD"/>
    <w:rsid w:val="00074525"/>
    <w:rsid w:val="00075B3B"/>
    <w:rsid w:val="00085F65"/>
    <w:rsid w:val="00090487"/>
    <w:rsid w:val="0009204D"/>
    <w:rsid w:val="0009377E"/>
    <w:rsid w:val="000963F7"/>
    <w:rsid w:val="0009726D"/>
    <w:rsid w:val="000A0A6E"/>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0089"/>
    <w:rsid w:val="0016778D"/>
    <w:rsid w:val="00172768"/>
    <w:rsid w:val="00172B15"/>
    <w:rsid w:val="001741C5"/>
    <w:rsid w:val="00176724"/>
    <w:rsid w:val="00180D5C"/>
    <w:rsid w:val="00180E6F"/>
    <w:rsid w:val="00185525"/>
    <w:rsid w:val="001900A1"/>
    <w:rsid w:val="00194181"/>
    <w:rsid w:val="001944F7"/>
    <w:rsid w:val="00195C1F"/>
    <w:rsid w:val="0019617B"/>
    <w:rsid w:val="001A1288"/>
    <w:rsid w:val="001A34A8"/>
    <w:rsid w:val="001A683D"/>
    <w:rsid w:val="001B2711"/>
    <w:rsid w:val="001B33CA"/>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3449"/>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1246"/>
    <w:rsid w:val="002C40E6"/>
    <w:rsid w:val="002D301E"/>
    <w:rsid w:val="002E16FC"/>
    <w:rsid w:val="002F2114"/>
    <w:rsid w:val="002F2741"/>
    <w:rsid w:val="002F2DF6"/>
    <w:rsid w:val="002F39A7"/>
    <w:rsid w:val="002F58A5"/>
    <w:rsid w:val="003000E6"/>
    <w:rsid w:val="00301397"/>
    <w:rsid w:val="00302699"/>
    <w:rsid w:val="00303554"/>
    <w:rsid w:val="00304E3F"/>
    <w:rsid w:val="00305CD1"/>
    <w:rsid w:val="003063C5"/>
    <w:rsid w:val="0032182E"/>
    <w:rsid w:val="00327D55"/>
    <w:rsid w:val="003300E5"/>
    <w:rsid w:val="00330881"/>
    <w:rsid w:val="00330F40"/>
    <w:rsid w:val="00331F8C"/>
    <w:rsid w:val="00334B43"/>
    <w:rsid w:val="00337FA6"/>
    <w:rsid w:val="00340ACB"/>
    <w:rsid w:val="00345016"/>
    <w:rsid w:val="0034792E"/>
    <w:rsid w:val="00351640"/>
    <w:rsid w:val="0035305C"/>
    <w:rsid w:val="0035479D"/>
    <w:rsid w:val="00355D0F"/>
    <w:rsid w:val="00362CF2"/>
    <w:rsid w:val="00363F3E"/>
    <w:rsid w:val="003653D0"/>
    <w:rsid w:val="0036611D"/>
    <w:rsid w:val="00366828"/>
    <w:rsid w:val="00371AF7"/>
    <w:rsid w:val="00377231"/>
    <w:rsid w:val="00380CC2"/>
    <w:rsid w:val="00383BA6"/>
    <w:rsid w:val="003853A6"/>
    <w:rsid w:val="00386C8A"/>
    <w:rsid w:val="00390EAD"/>
    <w:rsid w:val="00392959"/>
    <w:rsid w:val="003966CE"/>
    <w:rsid w:val="00397A5A"/>
    <w:rsid w:val="003A2A39"/>
    <w:rsid w:val="003A4584"/>
    <w:rsid w:val="003A4830"/>
    <w:rsid w:val="003A7FEA"/>
    <w:rsid w:val="003B53C5"/>
    <w:rsid w:val="003B59F9"/>
    <w:rsid w:val="003C2153"/>
    <w:rsid w:val="003C3033"/>
    <w:rsid w:val="003C5251"/>
    <w:rsid w:val="003C75B3"/>
    <w:rsid w:val="003C7FD7"/>
    <w:rsid w:val="003D34F7"/>
    <w:rsid w:val="003D350F"/>
    <w:rsid w:val="003D58AE"/>
    <w:rsid w:val="003D7BDE"/>
    <w:rsid w:val="003E041C"/>
    <w:rsid w:val="003E345F"/>
    <w:rsid w:val="003E4A02"/>
    <w:rsid w:val="003E4F85"/>
    <w:rsid w:val="003E5F20"/>
    <w:rsid w:val="003F2AE8"/>
    <w:rsid w:val="003F3631"/>
    <w:rsid w:val="003F41BB"/>
    <w:rsid w:val="003F7575"/>
    <w:rsid w:val="003F76FA"/>
    <w:rsid w:val="00401F4B"/>
    <w:rsid w:val="00402CAC"/>
    <w:rsid w:val="00403A11"/>
    <w:rsid w:val="00403E19"/>
    <w:rsid w:val="00404549"/>
    <w:rsid w:val="00405BD0"/>
    <w:rsid w:val="00406F1C"/>
    <w:rsid w:val="004105EB"/>
    <w:rsid w:val="00410BAA"/>
    <w:rsid w:val="0041133E"/>
    <w:rsid w:val="004166F7"/>
    <w:rsid w:val="00417B0E"/>
    <w:rsid w:val="00423539"/>
    <w:rsid w:val="00424E1E"/>
    <w:rsid w:val="00427779"/>
    <w:rsid w:val="0043173A"/>
    <w:rsid w:val="00434D3A"/>
    <w:rsid w:val="00440E77"/>
    <w:rsid w:val="004506BE"/>
    <w:rsid w:val="004551E6"/>
    <w:rsid w:val="00460F0E"/>
    <w:rsid w:val="00460F9E"/>
    <w:rsid w:val="00465841"/>
    <w:rsid w:val="00477D67"/>
    <w:rsid w:val="00484A10"/>
    <w:rsid w:val="00485850"/>
    <w:rsid w:val="00491419"/>
    <w:rsid w:val="0049314D"/>
    <w:rsid w:val="00493C47"/>
    <w:rsid w:val="00494DFF"/>
    <w:rsid w:val="00495B60"/>
    <w:rsid w:val="00496A62"/>
    <w:rsid w:val="004A354B"/>
    <w:rsid w:val="004A3A25"/>
    <w:rsid w:val="004A6396"/>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47C6"/>
    <w:rsid w:val="00544A93"/>
    <w:rsid w:val="00544B25"/>
    <w:rsid w:val="00555065"/>
    <w:rsid w:val="005553F8"/>
    <w:rsid w:val="005570F6"/>
    <w:rsid w:val="00560172"/>
    <w:rsid w:val="005633C2"/>
    <w:rsid w:val="005648F0"/>
    <w:rsid w:val="00567F02"/>
    <w:rsid w:val="0057074D"/>
    <w:rsid w:val="00573206"/>
    <w:rsid w:val="00591ECD"/>
    <w:rsid w:val="00592A57"/>
    <w:rsid w:val="00595BD1"/>
    <w:rsid w:val="005A13DD"/>
    <w:rsid w:val="005A14EB"/>
    <w:rsid w:val="005A61F4"/>
    <w:rsid w:val="005B19EA"/>
    <w:rsid w:val="005B394D"/>
    <w:rsid w:val="005B6922"/>
    <w:rsid w:val="005B6BA6"/>
    <w:rsid w:val="005C0237"/>
    <w:rsid w:val="005C66FA"/>
    <w:rsid w:val="005C68B8"/>
    <w:rsid w:val="005E14CE"/>
    <w:rsid w:val="005E2612"/>
    <w:rsid w:val="005E38A8"/>
    <w:rsid w:val="005E591D"/>
    <w:rsid w:val="005F6474"/>
    <w:rsid w:val="006016A3"/>
    <w:rsid w:val="00604175"/>
    <w:rsid w:val="00605499"/>
    <w:rsid w:val="0060565F"/>
    <w:rsid w:val="006062A0"/>
    <w:rsid w:val="00606A81"/>
    <w:rsid w:val="00610759"/>
    <w:rsid w:val="00611525"/>
    <w:rsid w:val="0061184C"/>
    <w:rsid w:val="0061517A"/>
    <w:rsid w:val="00616173"/>
    <w:rsid w:val="00617E53"/>
    <w:rsid w:val="00620AB0"/>
    <w:rsid w:val="006219A3"/>
    <w:rsid w:val="00624B18"/>
    <w:rsid w:val="00634132"/>
    <w:rsid w:val="00635307"/>
    <w:rsid w:val="00636A52"/>
    <w:rsid w:val="00637EC4"/>
    <w:rsid w:val="00643F60"/>
    <w:rsid w:val="00645631"/>
    <w:rsid w:val="006514A3"/>
    <w:rsid w:val="00653D16"/>
    <w:rsid w:val="0066135B"/>
    <w:rsid w:val="00665125"/>
    <w:rsid w:val="006666B1"/>
    <w:rsid w:val="00670F00"/>
    <w:rsid w:val="006720F7"/>
    <w:rsid w:val="00672181"/>
    <w:rsid w:val="00672795"/>
    <w:rsid w:val="006753FC"/>
    <w:rsid w:val="00675E6B"/>
    <w:rsid w:val="006809EF"/>
    <w:rsid w:val="006841FA"/>
    <w:rsid w:val="00685B67"/>
    <w:rsid w:val="00687F39"/>
    <w:rsid w:val="00691535"/>
    <w:rsid w:val="0069579C"/>
    <w:rsid w:val="00695DA3"/>
    <w:rsid w:val="00696A19"/>
    <w:rsid w:val="006A1710"/>
    <w:rsid w:val="006A2CA6"/>
    <w:rsid w:val="006A6D23"/>
    <w:rsid w:val="006A7D92"/>
    <w:rsid w:val="006B3440"/>
    <w:rsid w:val="006B5857"/>
    <w:rsid w:val="006B6382"/>
    <w:rsid w:val="006B7270"/>
    <w:rsid w:val="006B7B92"/>
    <w:rsid w:val="006C398B"/>
    <w:rsid w:val="006C3ECB"/>
    <w:rsid w:val="006C52FE"/>
    <w:rsid w:val="006C7F2F"/>
    <w:rsid w:val="006D1498"/>
    <w:rsid w:val="006D2F31"/>
    <w:rsid w:val="006D4703"/>
    <w:rsid w:val="006E04F3"/>
    <w:rsid w:val="006E643F"/>
    <w:rsid w:val="006F0BBB"/>
    <w:rsid w:val="006F4600"/>
    <w:rsid w:val="006F53A7"/>
    <w:rsid w:val="00700E05"/>
    <w:rsid w:val="007039A0"/>
    <w:rsid w:val="00713AE9"/>
    <w:rsid w:val="00714E91"/>
    <w:rsid w:val="00715D92"/>
    <w:rsid w:val="007218F3"/>
    <w:rsid w:val="00721E84"/>
    <w:rsid w:val="007335C9"/>
    <w:rsid w:val="0075140E"/>
    <w:rsid w:val="007522EA"/>
    <w:rsid w:val="00756AD9"/>
    <w:rsid w:val="00761C3D"/>
    <w:rsid w:val="00762DF0"/>
    <w:rsid w:val="00766F9F"/>
    <w:rsid w:val="00772221"/>
    <w:rsid w:val="00772EF9"/>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339B"/>
    <w:rsid w:val="007D38ED"/>
    <w:rsid w:val="007D45C4"/>
    <w:rsid w:val="007E321C"/>
    <w:rsid w:val="007E3443"/>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4DA6"/>
    <w:rsid w:val="0081536A"/>
    <w:rsid w:val="008156CA"/>
    <w:rsid w:val="008305B4"/>
    <w:rsid w:val="008317F7"/>
    <w:rsid w:val="00834853"/>
    <w:rsid w:val="00835331"/>
    <w:rsid w:val="00835429"/>
    <w:rsid w:val="00836A5D"/>
    <w:rsid w:val="0083716D"/>
    <w:rsid w:val="00840252"/>
    <w:rsid w:val="008452D0"/>
    <w:rsid w:val="008500D7"/>
    <w:rsid w:val="00853D96"/>
    <w:rsid w:val="008565E2"/>
    <w:rsid w:val="00857CC6"/>
    <w:rsid w:val="0086361A"/>
    <w:rsid w:val="008705FB"/>
    <w:rsid w:val="0087407F"/>
    <w:rsid w:val="008741E1"/>
    <w:rsid w:val="00876E61"/>
    <w:rsid w:val="00877C33"/>
    <w:rsid w:val="00880428"/>
    <w:rsid w:val="00881264"/>
    <w:rsid w:val="00881985"/>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27F6"/>
    <w:rsid w:val="00956C42"/>
    <w:rsid w:val="00957AB4"/>
    <w:rsid w:val="00960E28"/>
    <w:rsid w:val="00972782"/>
    <w:rsid w:val="009734B4"/>
    <w:rsid w:val="009767B0"/>
    <w:rsid w:val="009773A0"/>
    <w:rsid w:val="009774E4"/>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15536"/>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AEB"/>
    <w:rsid w:val="00A771AE"/>
    <w:rsid w:val="00A77C1B"/>
    <w:rsid w:val="00A80DC9"/>
    <w:rsid w:val="00A81129"/>
    <w:rsid w:val="00A845EB"/>
    <w:rsid w:val="00A864D0"/>
    <w:rsid w:val="00A9124F"/>
    <w:rsid w:val="00A91603"/>
    <w:rsid w:val="00A94163"/>
    <w:rsid w:val="00A954BC"/>
    <w:rsid w:val="00A964A5"/>
    <w:rsid w:val="00A96E09"/>
    <w:rsid w:val="00AA0F2A"/>
    <w:rsid w:val="00AA10F1"/>
    <w:rsid w:val="00AA22C9"/>
    <w:rsid w:val="00AA3FF3"/>
    <w:rsid w:val="00AB3581"/>
    <w:rsid w:val="00AB65E0"/>
    <w:rsid w:val="00AB6ABD"/>
    <w:rsid w:val="00AC082F"/>
    <w:rsid w:val="00AC7AE4"/>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67FDD"/>
    <w:rsid w:val="00B72FA3"/>
    <w:rsid w:val="00B73F4D"/>
    <w:rsid w:val="00B75F7F"/>
    <w:rsid w:val="00B85C78"/>
    <w:rsid w:val="00B85D29"/>
    <w:rsid w:val="00B90533"/>
    <w:rsid w:val="00B90F6C"/>
    <w:rsid w:val="00B9126E"/>
    <w:rsid w:val="00B930D9"/>
    <w:rsid w:val="00B9763C"/>
    <w:rsid w:val="00BA29EF"/>
    <w:rsid w:val="00BB1CDC"/>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0924"/>
    <w:rsid w:val="00BE3719"/>
    <w:rsid w:val="00BE3CCA"/>
    <w:rsid w:val="00BF6DDC"/>
    <w:rsid w:val="00C0289F"/>
    <w:rsid w:val="00C02CB2"/>
    <w:rsid w:val="00C02D67"/>
    <w:rsid w:val="00C05943"/>
    <w:rsid w:val="00C05F04"/>
    <w:rsid w:val="00C13BE5"/>
    <w:rsid w:val="00C153CB"/>
    <w:rsid w:val="00C1705E"/>
    <w:rsid w:val="00C20290"/>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79D"/>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845"/>
    <w:rsid w:val="00DC5D13"/>
    <w:rsid w:val="00DC6BF3"/>
    <w:rsid w:val="00DD042E"/>
    <w:rsid w:val="00DD10BF"/>
    <w:rsid w:val="00DD1661"/>
    <w:rsid w:val="00DD2F91"/>
    <w:rsid w:val="00DD7043"/>
    <w:rsid w:val="00DD7CD6"/>
    <w:rsid w:val="00DE265B"/>
    <w:rsid w:val="00DE3033"/>
    <w:rsid w:val="00DE5FDE"/>
    <w:rsid w:val="00DE6989"/>
    <w:rsid w:val="00DF1C01"/>
    <w:rsid w:val="00DF5ECD"/>
    <w:rsid w:val="00E01E27"/>
    <w:rsid w:val="00E021B4"/>
    <w:rsid w:val="00E02214"/>
    <w:rsid w:val="00E07133"/>
    <w:rsid w:val="00E12FD6"/>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45AB"/>
    <w:rsid w:val="00EA4EE1"/>
    <w:rsid w:val="00EB49C5"/>
    <w:rsid w:val="00EB64EB"/>
    <w:rsid w:val="00EB688D"/>
    <w:rsid w:val="00EC0F6F"/>
    <w:rsid w:val="00ED3796"/>
    <w:rsid w:val="00ED65FC"/>
    <w:rsid w:val="00EE0A2B"/>
    <w:rsid w:val="00EE1DCF"/>
    <w:rsid w:val="00EE4EFB"/>
    <w:rsid w:val="00EE5B34"/>
    <w:rsid w:val="00EF01D1"/>
    <w:rsid w:val="00EF2182"/>
    <w:rsid w:val="00EF5AD7"/>
    <w:rsid w:val="00EF63CC"/>
    <w:rsid w:val="00EF776A"/>
    <w:rsid w:val="00F01FA2"/>
    <w:rsid w:val="00F03305"/>
    <w:rsid w:val="00F04847"/>
    <w:rsid w:val="00F058F5"/>
    <w:rsid w:val="00F06AB2"/>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94"/>
    <w:rsid w:val="00FD1CE8"/>
    <w:rsid w:val="00FD32E7"/>
    <w:rsid w:val="00FD3861"/>
    <w:rsid w:val="00FF5C23"/>
    <w:rsid w:val="00FF6F20"/>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B33CA"/>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character" w:styleId="ae">
    <w:name w:val="Strong"/>
    <w:basedOn w:val="a0"/>
    <w:uiPriority w:val="22"/>
    <w:qFormat/>
    <w:rsid w:val="004166F7"/>
    <w:rPr>
      <w:b/>
      <w:bCs/>
    </w:rPr>
  </w:style>
  <w:style w:type="table" w:customStyle="1" w:styleId="TableGrid1">
    <w:name w:val="Table Grid1"/>
    <w:basedOn w:val="a1"/>
    <w:next w:val="a6"/>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عنوان"/>
    <w:basedOn w:val="a"/>
    <w:link w:val="Char7"/>
    <w:qFormat/>
    <w:rsid w:val="00675E6B"/>
    <w:rPr>
      <w:rFonts w:ascii="Sakkal Majalla" w:hAnsi="Sakkal Majalla"/>
      <w:sz w:val="34"/>
      <w14:ligatures w14:val="standardContextual"/>
    </w:rPr>
  </w:style>
  <w:style w:type="character" w:customStyle="1" w:styleId="Char7">
    <w:name w:val="عنوان Char"/>
    <w:basedOn w:val="a0"/>
    <w:link w:val="af"/>
    <w:rsid w:val="00675E6B"/>
    <w:rPr>
      <w:rFonts w:ascii="Sakkal Majalla" w:hAnsi="Sakkal Majalla" w:cs="Sakkal Majalla"/>
      <w:color w:val="000000" w:themeColor="text1"/>
      <w:sz w:val="34"/>
      <w:szCs w:val="34"/>
      <w14:ligatures w14:val="standardContextual"/>
    </w:rPr>
  </w:style>
  <w:style w:type="character" w:styleId="af0">
    <w:name w:val="Unresolved Mention"/>
    <w:basedOn w:val="a0"/>
    <w:uiPriority w:val="99"/>
    <w:semiHidden/>
    <w:unhideWhenUsed/>
    <w:rsid w:val="00A811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69513352">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82871801">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491263481">
      <w:bodyDiv w:val="1"/>
      <w:marLeft w:val="0"/>
      <w:marRight w:val="0"/>
      <w:marTop w:val="0"/>
      <w:marBottom w:val="0"/>
      <w:divBdr>
        <w:top w:val="none" w:sz="0" w:space="0" w:color="auto"/>
        <w:left w:val="none" w:sz="0" w:space="0" w:color="auto"/>
        <w:bottom w:val="none" w:sz="0" w:space="0" w:color="auto"/>
        <w:right w:val="none" w:sz="0" w:space="0" w:color="auto"/>
      </w:divBdr>
    </w:div>
    <w:div w:id="519314730">
      <w:bodyDiv w:val="1"/>
      <w:marLeft w:val="0"/>
      <w:marRight w:val="0"/>
      <w:marTop w:val="0"/>
      <w:marBottom w:val="0"/>
      <w:divBdr>
        <w:top w:val="none" w:sz="0" w:space="0" w:color="auto"/>
        <w:left w:val="none" w:sz="0" w:space="0" w:color="auto"/>
        <w:bottom w:val="none" w:sz="0" w:space="0" w:color="auto"/>
        <w:right w:val="none" w:sz="0" w:space="0" w:color="auto"/>
      </w:divBdr>
    </w:div>
    <w:div w:id="529104564">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02154876">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83718469">
      <w:bodyDiv w:val="1"/>
      <w:marLeft w:val="0"/>
      <w:marRight w:val="0"/>
      <w:marTop w:val="0"/>
      <w:marBottom w:val="0"/>
      <w:divBdr>
        <w:top w:val="none" w:sz="0" w:space="0" w:color="auto"/>
        <w:left w:val="none" w:sz="0" w:space="0" w:color="auto"/>
        <w:bottom w:val="none" w:sz="0" w:space="0" w:color="auto"/>
        <w:right w:val="none" w:sz="0" w:space="0" w:color="auto"/>
      </w:divBdr>
    </w:div>
    <w:div w:id="1116095159">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28628872">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15987422">
      <w:bodyDiv w:val="1"/>
      <w:marLeft w:val="0"/>
      <w:marRight w:val="0"/>
      <w:marTop w:val="0"/>
      <w:marBottom w:val="0"/>
      <w:divBdr>
        <w:top w:val="none" w:sz="0" w:space="0" w:color="auto"/>
        <w:left w:val="none" w:sz="0" w:space="0" w:color="auto"/>
        <w:bottom w:val="none" w:sz="0" w:space="0" w:color="auto"/>
        <w:right w:val="none" w:sz="0" w:space="0" w:color="auto"/>
      </w:divBdr>
    </w:div>
    <w:div w:id="1651245662">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80250146">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18324018">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5.wdp"/><Relationship Id="rId299" Type="http://schemas.openxmlformats.org/officeDocument/2006/relationships/hyperlink" Target="http://www.dawliatraining.com" TargetMode="External"/><Relationship Id="rId21" Type="http://schemas.openxmlformats.org/officeDocument/2006/relationships/hyperlink" Target="http://www.dawliatraining.com" TargetMode="External"/><Relationship Id="rId63" Type="http://schemas.openxmlformats.org/officeDocument/2006/relationships/footer" Target="footer1.xml"/><Relationship Id="rId159" Type="http://schemas.openxmlformats.org/officeDocument/2006/relationships/hyperlink" Target="http://www.dawliatraining.com" TargetMode="External"/><Relationship Id="rId324" Type="http://schemas.openxmlformats.org/officeDocument/2006/relationships/hyperlink" Target="http://www.dawliatraining.com" TargetMode="External"/><Relationship Id="rId170" Type="http://schemas.openxmlformats.org/officeDocument/2006/relationships/hyperlink" Target="http://www.dawliatraining.com" TargetMode="External"/><Relationship Id="rId226" Type="http://schemas.openxmlformats.org/officeDocument/2006/relationships/image" Target="media/image85.png"/><Relationship Id="rId268" Type="http://schemas.openxmlformats.org/officeDocument/2006/relationships/hyperlink" Target="http://www.dawliatraining.com" TargetMode="External"/><Relationship Id="rId32" Type="http://schemas.openxmlformats.org/officeDocument/2006/relationships/image" Target="media/image10.png"/><Relationship Id="rId74" Type="http://schemas.openxmlformats.org/officeDocument/2006/relationships/image" Target="media/image33.png"/><Relationship Id="rId128" Type="http://schemas.openxmlformats.org/officeDocument/2006/relationships/hyperlink" Target="http://www.dawliatraining.com" TargetMode="External"/><Relationship Id="rId5" Type="http://schemas.openxmlformats.org/officeDocument/2006/relationships/webSettings" Target="webSettings.xml"/><Relationship Id="rId181" Type="http://schemas.openxmlformats.org/officeDocument/2006/relationships/hyperlink" Target="http://www.dawliatraining.com" TargetMode="External"/><Relationship Id="rId237" Type="http://schemas.openxmlformats.org/officeDocument/2006/relationships/image" Target="media/image95.png"/><Relationship Id="rId279" Type="http://schemas.openxmlformats.org/officeDocument/2006/relationships/image" Target="media/image104.png"/><Relationship Id="rId43" Type="http://schemas.openxmlformats.org/officeDocument/2006/relationships/hyperlink" Target="http://www.dawliatraining.com" TargetMode="External"/><Relationship Id="rId139" Type="http://schemas.openxmlformats.org/officeDocument/2006/relationships/image" Target="media/image71.png"/><Relationship Id="rId290" Type="http://schemas.openxmlformats.org/officeDocument/2006/relationships/image" Target="media/image115.png"/><Relationship Id="rId304" Type="http://schemas.openxmlformats.org/officeDocument/2006/relationships/image" Target="media/image117.png"/><Relationship Id="rId85" Type="http://schemas.openxmlformats.org/officeDocument/2006/relationships/image" Target="media/image41.png"/><Relationship Id="rId150" Type="http://schemas.openxmlformats.org/officeDocument/2006/relationships/hyperlink" Target="http://www.dawliatraining.com" TargetMode="External"/><Relationship Id="rId192" Type="http://schemas.openxmlformats.org/officeDocument/2006/relationships/hyperlink" Target="http://www.dawliatraining.com" TargetMode="External"/><Relationship Id="rId206" Type="http://schemas.openxmlformats.org/officeDocument/2006/relationships/hyperlink" Target="http://www.dawliatraining.com" TargetMode="External"/><Relationship Id="rId248" Type="http://schemas.openxmlformats.org/officeDocument/2006/relationships/footer" Target="footer2.xml"/><Relationship Id="rId12" Type="http://schemas.openxmlformats.org/officeDocument/2006/relationships/hyperlink" Target="http://www.dawliatraining.com" TargetMode="External"/><Relationship Id="rId108" Type="http://schemas.openxmlformats.org/officeDocument/2006/relationships/hyperlink" Target="http://www.dawliatraining.com" TargetMode="External"/><Relationship Id="rId315" Type="http://schemas.openxmlformats.org/officeDocument/2006/relationships/image" Target="media/image128.png"/><Relationship Id="rId54" Type="http://schemas.openxmlformats.org/officeDocument/2006/relationships/image" Target="media/image28.png"/><Relationship Id="rId96" Type="http://schemas.openxmlformats.org/officeDocument/2006/relationships/hyperlink" Target="http://www.dawliatraining.com" TargetMode="External"/><Relationship Id="rId161" Type="http://schemas.microsoft.com/office/2007/relationships/hdphoto" Target="media/hdphoto6.wdp"/><Relationship Id="rId217" Type="http://schemas.openxmlformats.org/officeDocument/2006/relationships/hyperlink" Target="http://www.dawliatraining.com" TargetMode="External"/><Relationship Id="rId259" Type="http://schemas.openxmlformats.org/officeDocument/2006/relationships/hyperlink" Target="http://www.dawliatraining.com" TargetMode="External"/><Relationship Id="rId23" Type="http://schemas.openxmlformats.org/officeDocument/2006/relationships/hyperlink" Target="http://www.dawliatraining.com" TargetMode="External"/><Relationship Id="rId119" Type="http://schemas.openxmlformats.org/officeDocument/2006/relationships/image" Target="media/image57.png"/><Relationship Id="rId270" Type="http://schemas.openxmlformats.org/officeDocument/2006/relationships/hyperlink" Target="http://www.dawliatraining.com" TargetMode="External"/><Relationship Id="rId326" Type="http://schemas.openxmlformats.org/officeDocument/2006/relationships/image" Target="media/image134.jpeg"/><Relationship Id="rId65" Type="http://schemas.microsoft.com/office/2007/relationships/hdphoto" Target="media/hdphoto2.wdp"/><Relationship Id="rId130" Type="http://schemas.openxmlformats.org/officeDocument/2006/relationships/image" Target="media/image62.png"/><Relationship Id="rId172" Type="http://schemas.openxmlformats.org/officeDocument/2006/relationships/image" Target="media/image76.png"/><Relationship Id="rId228" Type="http://schemas.openxmlformats.org/officeDocument/2006/relationships/image" Target="media/image87.png"/><Relationship Id="rId281" Type="http://schemas.openxmlformats.org/officeDocument/2006/relationships/image" Target="media/image106.png"/><Relationship Id="rId34" Type="http://schemas.openxmlformats.org/officeDocument/2006/relationships/image" Target="media/image11.png"/><Relationship Id="rId76" Type="http://schemas.openxmlformats.org/officeDocument/2006/relationships/hyperlink" Target="http://www.dawliatraining.com" TargetMode="External"/><Relationship Id="rId141" Type="http://schemas.openxmlformats.org/officeDocument/2006/relationships/image" Target="media/image73.png"/><Relationship Id="rId7" Type="http://schemas.openxmlformats.org/officeDocument/2006/relationships/endnotes" Target="endnotes.xml"/><Relationship Id="rId183" Type="http://schemas.openxmlformats.org/officeDocument/2006/relationships/hyperlink" Target="http://www.dawliatraining.com" TargetMode="External"/><Relationship Id="rId239" Type="http://schemas.openxmlformats.org/officeDocument/2006/relationships/hyperlink" Target="http://www.dawliatraining.com" TargetMode="External"/><Relationship Id="rId250" Type="http://schemas.openxmlformats.org/officeDocument/2006/relationships/hyperlink" Target="http://www.dawliatraining.com" TargetMode="External"/><Relationship Id="rId292" Type="http://schemas.openxmlformats.org/officeDocument/2006/relationships/hyperlink" Target="http://www.dawliatraining.com" TargetMode="External"/><Relationship Id="rId306" Type="http://schemas.openxmlformats.org/officeDocument/2006/relationships/image" Target="media/image119.png"/><Relationship Id="rId24" Type="http://schemas.openxmlformats.org/officeDocument/2006/relationships/hyperlink" Target="http://www.dawliatraining.com" TargetMode="External"/><Relationship Id="rId45" Type="http://schemas.openxmlformats.org/officeDocument/2006/relationships/image" Target="media/image15.png"/><Relationship Id="rId66" Type="http://schemas.openxmlformats.org/officeDocument/2006/relationships/hyperlink" Target="http://www.dawliatraining.com" TargetMode="External"/><Relationship Id="rId87" Type="http://schemas.openxmlformats.org/officeDocument/2006/relationships/image" Target="media/image43.png"/><Relationship Id="rId110" Type="http://schemas.openxmlformats.org/officeDocument/2006/relationships/hyperlink" Target="http://www.dawliatraining.com" TargetMode="External"/><Relationship Id="rId131" Type="http://schemas.openxmlformats.org/officeDocument/2006/relationships/image" Target="media/image63.png"/><Relationship Id="rId327" Type="http://schemas.openxmlformats.org/officeDocument/2006/relationships/image" Target="media/image135.jpeg"/><Relationship Id="rId152" Type="http://schemas.openxmlformats.org/officeDocument/2006/relationships/hyperlink" Target="http://www.dawliatraining.com" TargetMode="External"/><Relationship Id="rId173" Type="http://schemas.openxmlformats.org/officeDocument/2006/relationships/image" Target="media/image77.png"/><Relationship Id="rId194" Type="http://schemas.openxmlformats.org/officeDocument/2006/relationships/hyperlink" Target="http://www.dawliatraining.com" TargetMode="External"/><Relationship Id="rId208" Type="http://schemas.openxmlformats.org/officeDocument/2006/relationships/hyperlink" Target="http://www.dawliatraining.com" TargetMode="External"/><Relationship Id="rId229" Type="http://schemas.openxmlformats.org/officeDocument/2006/relationships/image" Target="media/image88.png"/><Relationship Id="rId240" Type="http://schemas.openxmlformats.org/officeDocument/2006/relationships/image" Target="media/image97.jpeg"/><Relationship Id="rId261" Type="http://schemas.openxmlformats.org/officeDocument/2006/relationships/hyperlink" Target="http://www.dawliatraining.com" TargetMode="External"/><Relationship Id="rId14" Type="http://schemas.openxmlformats.org/officeDocument/2006/relationships/hyperlink" Target="http://www.dawliatraining.com" TargetMode="External"/><Relationship Id="rId35" Type="http://schemas.openxmlformats.org/officeDocument/2006/relationships/hyperlink" Target="http://www.dawliatraining.com" TargetMode="External"/><Relationship Id="rId56" Type="http://schemas.openxmlformats.org/officeDocument/2006/relationships/image" Target="media/image30.png"/><Relationship Id="rId77" Type="http://schemas.openxmlformats.org/officeDocument/2006/relationships/image" Target="media/image35.png"/><Relationship Id="rId100" Type="http://schemas.openxmlformats.org/officeDocument/2006/relationships/hyperlink" Target="http://www.dawliatraining.com" TargetMode="External"/><Relationship Id="rId282" Type="http://schemas.openxmlformats.org/officeDocument/2006/relationships/image" Target="media/image107.png"/><Relationship Id="rId317" Type="http://schemas.openxmlformats.org/officeDocument/2006/relationships/image" Target="media/image130.png"/><Relationship Id="rId8" Type="http://schemas.openxmlformats.org/officeDocument/2006/relationships/image" Target="media/image5.jpeg"/><Relationship Id="rId98" Type="http://schemas.openxmlformats.org/officeDocument/2006/relationships/hyperlink" Target="http://www.dawliatraining.com" TargetMode="External"/><Relationship Id="rId121" Type="http://schemas.openxmlformats.org/officeDocument/2006/relationships/image" Target="media/image59.png"/><Relationship Id="rId142" Type="http://schemas.openxmlformats.org/officeDocument/2006/relationships/image" Target="media/image74.png"/><Relationship Id="rId163" Type="http://schemas.openxmlformats.org/officeDocument/2006/relationships/hyperlink" Target="http://www.dawliatraining.com" TargetMode="External"/><Relationship Id="rId184" Type="http://schemas.openxmlformats.org/officeDocument/2006/relationships/hyperlink" Target="http://www.dawliatraining.com" TargetMode="External"/><Relationship Id="rId219" Type="http://schemas.openxmlformats.org/officeDocument/2006/relationships/hyperlink" Target="http://www.dawliatraining.com" TargetMode="External"/><Relationship Id="rId230" Type="http://schemas.openxmlformats.org/officeDocument/2006/relationships/image" Target="media/image89.png"/><Relationship Id="rId251" Type="http://schemas.openxmlformats.org/officeDocument/2006/relationships/hyperlink" Target="http://www.dawliatraining.com" TargetMode="External"/><Relationship Id="rId25" Type="http://schemas.openxmlformats.org/officeDocument/2006/relationships/image" Target="media/image7.png"/><Relationship Id="rId46" Type="http://schemas.openxmlformats.org/officeDocument/2006/relationships/image" Target="media/image200.png"/><Relationship Id="rId67" Type="http://schemas.openxmlformats.org/officeDocument/2006/relationships/hyperlink" Target="http://www.dawliatraining.com" TargetMode="External"/><Relationship Id="rId272" Type="http://schemas.openxmlformats.org/officeDocument/2006/relationships/hyperlink" Target="http://www.dawliatraining.com" TargetMode="External"/><Relationship Id="rId293" Type="http://schemas.openxmlformats.org/officeDocument/2006/relationships/hyperlink" Target="http://www.dawliatraining.com" TargetMode="External"/><Relationship Id="rId307" Type="http://schemas.openxmlformats.org/officeDocument/2006/relationships/image" Target="media/image120.svg"/><Relationship Id="rId328" Type="http://schemas.openxmlformats.org/officeDocument/2006/relationships/image" Target="media/image136.jpeg"/><Relationship Id="rId88" Type="http://schemas.openxmlformats.org/officeDocument/2006/relationships/image" Target="media/image44.png"/><Relationship Id="rId111" Type="http://schemas.openxmlformats.org/officeDocument/2006/relationships/image" Target="media/image50.png"/><Relationship Id="rId132" Type="http://schemas.openxmlformats.org/officeDocument/2006/relationships/image" Target="media/image64.png"/><Relationship Id="rId153" Type="http://schemas.openxmlformats.org/officeDocument/2006/relationships/hyperlink" Target="http://www.dawliatraining.com" TargetMode="External"/><Relationship Id="rId174" Type="http://schemas.openxmlformats.org/officeDocument/2006/relationships/image" Target="media/image78.png"/><Relationship Id="rId195" Type="http://schemas.openxmlformats.org/officeDocument/2006/relationships/hyperlink" Target="http://www.dawliatraining.com" TargetMode="External"/><Relationship Id="rId209" Type="http://schemas.openxmlformats.org/officeDocument/2006/relationships/hyperlink" Target="http://www.dawliatraining.com" TargetMode="External"/><Relationship Id="rId220" Type="http://schemas.openxmlformats.org/officeDocument/2006/relationships/hyperlink" Target="http://www.dawliatraining.com" TargetMode="External"/><Relationship Id="rId241" Type="http://schemas.openxmlformats.org/officeDocument/2006/relationships/hyperlink" Target="http://www.dawliatraining.com" TargetMode="External"/><Relationship Id="rId15" Type="http://schemas.openxmlformats.org/officeDocument/2006/relationships/hyperlink" Target="http://www.dawliatraining.com" TargetMode="External"/><Relationship Id="rId36" Type="http://schemas.openxmlformats.org/officeDocument/2006/relationships/hyperlink" Target="http://www.dawliatraining.com" TargetMode="External"/><Relationship Id="rId57" Type="http://schemas.openxmlformats.org/officeDocument/2006/relationships/image" Target="media/image21.png"/><Relationship Id="rId262" Type="http://schemas.openxmlformats.org/officeDocument/2006/relationships/hyperlink" Target="http://www.dawliatraining.com" TargetMode="External"/><Relationship Id="rId283" Type="http://schemas.openxmlformats.org/officeDocument/2006/relationships/image" Target="media/image108.png"/><Relationship Id="rId318" Type="http://schemas.openxmlformats.org/officeDocument/2006/relationships/image" Target="media/image131.png"/><Relationship Id="rId78" Type="http://schemas.openxmlformats.org/officeDocument/2006/relationships/hyperlink" Target="http://www.dawliatraining.com" TargetMode="External"/><Relationship Id="rId99" Type="http://schemas.openxmlformats.org/officeDocument/2006/relationships/image" Target="media/image510.png"/><Relationship Id="rId101" Type="http://schemas.openxmlformats.org/officeDocument/2006/relationships/hyperlink" Target="http://www.dawliatraining.com" TargetMode="External"/><Relationship Id="rId122" Type="http://schemas.openxmlformats.org/officeDocument/2006/relationships/image" Target="media/image60.png"/><Relationship Id="rId143" Type="http://schemas.openxmlformats.org/officeDocument/2006/relationships/hyperlink" Target="http://www.dawliatraining.com" TargetMode="External"/><Relationship Id="rId164" Type="http://schemas.openxmlformats.org/officeDocument/2006/relationships/hyperlink" Target="http://www.dawliatraining.com" TargetMode="External"/><Relationship Id="rId185" Type="http://schemas.openxmlformats.org/officeDocument/2006/relationships/hyperlink" Target="http://www.dawliatraining.com" TargetMode="External"/><Relationship Id="rId9" Type="http://schemas.openxmlformats.org/officeDocument/2006/relationships/hyperlink" Target="http://www.dawliatraining.com" TargetMode="External"/><Relationship Id="rId210" Type="http://schemas.openxmlformats.org/officeDocument/2006/relationships/hyperlink" Target="http://www.dawliatraining.com" TargetMode="External"/><Relationship Id="rId26" Type="http://schemas.openxmlformats.org/officeDocument/2006/relationships/hyperlink" Target="http://www.dawliatraining.com" TargetMode="External"/><Relationship Id="rId231" Type="http://schemas.openxmlformats.org/officeDocument/2006/relationships/image" Target="media/image90.png"/><Relationship Id="rId252" Type="http://schemas.openxmlformats.org/officeDocument/2006/relationships/hyperlink" Target="http://www.dawliatraining.com" TargetMode="External"/><Relationship Id="rId273" Type="http://schemas.openxmlformats.org/officeDocument/2006/relationships/hyperlink" Target="http://www.dawliatraining.com" TargetMode="External"/><Relationship Id="rId294" Type="http://schemas.openxmlformats.org/officeDocument/2006/relationships/hyperlink" Target="http://www.dawliatraining.com" TargetMode="External"/><Relationship Id="rId308" Type="http://schemas.openxmlformats.org/officeDocument/2006/relationships/image" Target="media/image121.png"/><Relationship Id="rId329" Type="http://schemas.openxmlformats.org/officeDocument/2006/relationships/image" Target="media/image137.jpeg"/><Relationship Id="rId47" Type="http://schemas.openxmlformats.org/officeDocument/2006/relationships/image" Target="media/image16.png"/><Relationship Id="rId68" Type="http://schemas.openxmlformats.org/officeDocument/2006/relationships/image" Target="media/image29.png"/><Relationship Id="rId89" Type="http://schemas.openxmlformats.org/officeDocument/2006/relationships/image" Target="media/image45.png"/><Relationship Id="rId112" Type="http://schemas.openxmlformats.org/officeDocument/2006/relationships/image" Target="media/image51.png"/><Relationship Id="rId133" Type="http://schemas.openxmlformats.org/officeDocument/2006/relationships/image" Target="media/image65.png"/><Relationship Id="rId154" Type="http://schemas.openxmlformats.org/officeDocument/2006/relationships/hyperlink" Target="http://www.dawliatraining.com" TargetMode="External"/><Relationship Id="rId175" Type="http://schemas.openxmlformats.org/officeDocument/2006/relationships/image" Target="media/image79.png"/><Relationship Id="rId196" Type="http://schemas.openxmlformats.org/officeDocument/2006/relationships/hyperlink" Target="http://www.dawliatraining.com" TargetMode="External"/><Relationship Id="rId200" Type="http://schemas.openxmlformats.org/officeDocument/2006/relationships/hyperlink" Target="http://www.dawliatraining.com" TargetMode="External"/><Relationship Id="rId16" Type="http://schemas.openxmlformats.org/officeDocument/2006/relationships/hyperlink" Target="http://www.dawliatraining.com" TargetMode="External"/><Relationship Id="rId221" Type="http://schemas.openxmlformats.org/officeDocument/2006/relationships/hyperlink" Target="http://www.dawliatraining.com" TargetMode="External"/><Relationship Id="rId242" Type="http://schemas.openxmlformats.org/officeDocument/2006/relationships/hyperlink" Target="http://www.dawliatraining.com" TargetMode="External"/><Relationship Id="rId263" Type="http://schemas.openxmlformats.org/officeDocument/2006/relationships/hyperlink" Target="http://www.dawliatraining.com" TargetMode="External"/><Relationship Id="rId284" Type="http://schemas.openxmlformats.org/officeDocument/2006/relationships/image" Target="media/image109.png"/><Relationship Id="rId319" Type="http://schemas.openxmlformats.org/officeDocument/2006/relationships/image" Target="media/image132.png"/><Relationship Id="rId37" Type="http://schemas.openxmlformats.org/officeDocument/2006/relationships/hyperlink" Target="http://www.dawliatraining.com" TargetMode="External"/><Relationship Id="rId58" Type="http://schemas.openxmlformats.org/officeDocument/2006/relationships/image" Target="media/image32.png"/><Relationship Id="rId79" Type="http://schemas.openxmlformats.org/officeDocument/2006/relationships/image" Target="media/image36.png"/><Relationship Id="rId102" Type="http://schemas.openxmlformats.org/officeDocument/2006/relationships/hyperlink" Target="http://www.dawliatraining.com" TargetMode="External"/><Relationship Id="rId123" Type="http://schemas.openxmlformats.org/officeDocument/2006/relationships/hyperlink" Target="http://www.dawliatraining.com" TargetMode="External"/><Relationship Id="rId144" Type="http://schemas.openxmlformats.org/officeDocument/2006/relationships/hyperlink" Target="http://www.dawliatraining.com" TargetMode="External"/><Relationship Id="rId330" Type="http://schemas.openxmlformats.org/officeDocument/2006/relationships/image" Target="media/image138.png"/><Relationship Id="rId90" Type="http://schemas.openxmlformats.org/officeDocument/2006/relationships/image" Target="media/image46.png"/><Relationship Id="rId165" Type="http://schemas.openxmlformats.org/officeDocument/2006/relationships/hyperlink" Target="http://www.dawliatraining.com" TargetMode="External"/><Relationship Id="rId186" Type="http://schemas.openxmlformats.org/officeDocument/2006/relationships/hyperlink" Target="http://www.dawliatraining.com" TargetMode="External"/><Relationship Id="rId211" Type="http://schemas.openxmlformats.org/officeDocument/2006/relationships/hyperlink" Target="http://www.dawliatraining.com" TargetMode="External"/><Relationship Id="rId232" Type="http://schemas.openxmlformats.org/officeDocument/2006/relationships/hyperlink" Target="http://www.dawliatraining.com" TargetMode="External"/><Relationship Id="rId253" Type="http://schemas.openxmlformats.org/officeDocument/2006/relationships/hyperlink" Target="http://www.dawliatraining.com" TargetMode="External"/><Relationship Id="rId274" Type="http://schemas.openxmlformats.org/officeDocument/2006/relationships/hyperlink" Target="http://www.dawliatraining.com" TargetMode="External"/><Relationship Id="rId295" Type="http://schemas.openxmlformats.org/officeDocument/2006/relationships/hyperlink" Target="http://www.dawliatraining.com" TargetMode="External"/><Relationship Id="rId309" Type="http://schemas.openxmlformats.org/officeDocument/2006/relationships/image" Target="media/image122.png"/><Relationship Id="rId27" Type="http://schemas.openxmlformats.org/officeDocument/2006/relationships/image" Target="media/image8.png"/><Relationship Id="rId48" Type="http://schemas.openxmlformats.org/officeDocument/2006/relationships/image" Target="media/image22.png"/><Relationship Id="rId69" Type="http://schemas.microsoft.com/office/2007/relationships/hdphoto" Target="media/hdphoto3.wdp"/><Relationship Id="rId113" Type="http://schemas.openxmlformats.org/officeDocument/2006/relationships/image" Target="media/image52.png"/><Relationship Id="rId134" Type="http://schemas.openxmlformats.org/officeDocument/2006/relationships/image" Target="media/image66.png"/><Relationship Id="rId320" Type="http://schemas.openxmlformats.org/officeDocument/2006/relationships/hyperlink" Target="http://www.dawliatraining.com" TargetMode="External"/><Relationship Id="rId80" Type="http://schemas.openxmlformats.org/officeDocument/2006/relationships/hyperlink" Target="http://www.dawliatraining.com" TargetMode="External"/><Relationship Id="rId155" Type="http://schemas.openxmlformats.org/officeDocument/2006/relationships/hyperlink" Target="http://www.dawliatraining.com" TargetMode="External"/><Relationship Id="rId176" Type="http://schemas.openxmlformats.org/officeDocument/2006/relationships/image" Target="media/image80.png"/><Relationship Id="rId197" Type="http://schemas.openxmlformats.org/officeDocument/2006/relationships/hyperlink" Target="http://www.dawliatraining.com" TargetMode="External"/><Relationship Id="rId201" Type="http://schemas.openxmlformats.org/officeDocument/2006/relationships/hyperlink" Target="http://www.dawliatraining.com" TargetMode="External"/><Relationship Id="rId222" Type="http://schemas.openxmlformats.org/officeDocument/2006/relationships/hyperlink" Target="http://www.dawliatraining.com" TargetMode="External"/><Relationship Id="rId243" Type="http://schemas.openxmlformats.org/officeDocument/2006/relationships/hyperlink" Target="http://www.dawliatraining.com" TargetMode="External"/><Relationship Id="rId264" Type="http://schemas.openxmlformats.org/officeDocument/2006/relationships/hyperlink" Target="http://www.dawliatraining.com" TargetMode="External"/><Relationship Id="rId285" Type="http://schemas.openxmlformats.org/officeDocument/2006/relationships/image" Target="media/image110.png"/><Relationship Id="rId17" Type="http://schemas.openxmlformats.org/officeDocument/2006/relationships/hyperlink" Target="http://www.dawliatraining.com" TargetMode="External"/><Relationship Id="rId38" Type="http://schemas.openxmlformats.org/officeDocument/2006/relationships/hyperlink" Target="http://www.dawliatraining.com" TargetMode="External"/><Relationship Id="rId59" Type="http://schemas.openxmlformats.org/officeDocument/2006/relationships/image" Target="media/image23.png"/><Relationship Id="rId103" Type="http://schemas.openxmlformats.org/officeDocument/2006/relationships/hyperlink" Target="http://www.dawliatraining.com" TargetMode="External"/><Relationship Id="rId124" Type="http://schemas.openxmlformats.org/officeDocument/2006/relationships/hyperlink" Target="http://www.dawliatraining.com" TargetMode="External"/><Relationship Id="rId310" Type="http://schemas.openxmlformats.org/officeDocument/2006/relationships/image" Target="media/image123.svg"/><Relationship Id="rId70" Type="http://schemas.openxmlformats.org/officeDocument/2006/relationships/hyperlink" Target="http://www.dawliatraining.com" TargetMode="External"/><Relationship Id="rId91" Type="http://schemas.openxmlformats.org/officeDocument/2006/relationships/hyperlink" Target="http://www.dawliatraining.com" TargetMode="External"/><Relationship Id="rId145" Type="http://schemas.openxmlformats.org/officeDocument/2006/relationships/hyperlink" Target="http://www.dawliatraining.com" TargetMode="External"/><Relationship Id="rId166" Type="http://schemas.openxmlformats.org/officeDocument/2006/relationships/hyperlink" Target="http://www.dawliatraining.com" TargetMode="External"/><Relationship Id="rId187" Type="http://schemas.openxmlformats.org/officeDocument/2006/relationships/hyperlink" Target="http://www.dawliatraining.com" TargetMode="External"/><Relationship Id="rId331" Type="http://schemas.openxmlformats.org/officeDocument/2006/relationships/image" Target="media/image139.png"/><Relationship Id="rId1" Type="http://schemas.openxmlformats.org/officeDocument/2006/relationships/customXml" Target="../customXml/item1.xml"/><Relationship Id="rId212" Type="http://schemas.openxmlformats.org/officeDocument/2006/relationships/hyperlink" Target="http://www.dawliatraining.com" TargetMode="External"/><Relationship Id="rId233" Type="http://schemas.openxmlformats.org/officeDocument/2006/relationships/image" Target="media/image91.png"/><Relationship Id="rId254" Type="http://schemas.openxmlformats.org/officeDocument/2006/relationships/hyperlink" Target="http://www.dawliatraining.com" TargetMode="External"/><Relationship Id="rId28" Type="http://schemas.openxmlformats.org/officeDocument/2006/relationships/image" Target="media/image9.png"/><Relationship Id="rId49" Type="http://schemas.openxmlformats.org/officeDocument/2006/relationships/image" Target="media/image17.png"/><Relationship Id="rId114" Type="http://schemas.openxmlformats.org/officeDocument/2006/relationships/image" Target="media/image53.svg"/><Relationship Id="rId275" Type="http://schemas.openxmlformats.org/officeDocument/2006/relationships/image" Target="media/image100.png"/><Relationship Id="rId296" Type="http://schemas.openxmlformats.org/officeDocument/2006/relationships/hyperlink" Target="http://www.dawliatraining.com" TargetMode="External"/><Relationship Id="rId300" Type="http://schemas.openxmlformats.org/officeDocument/2006/relationships/hyperlink" Target="http://www.dawliatraining.com" TargetMode="External"/><Relationship Id="rId60" Type="http://schemas.openxmlformats.org/officeDocument/2006/relationships/image" Target="media/image34.png"/><Relationship Id="rId81" Type="http://schemas.openxmlformats.org/officeDocument/2006/relationships/image" Target="media/image37.png"/><Relationship Id="rId135" Type="http://schemas.openxmlformats.org/officeDocument/2006/relationships/image" Target="media/image67.png"/><Relationship Id="rId156" Type="http://schemas.openxmlformats.org/officeDocument/2006/relationships/hyperlink" Target="http://www.dawliatraining.com" TargetMode="External"/><Relationship Id="rId177" Type="http://schemas.openxmlformats.org/officeDocument/2006/relationships/image" Target="media/image81.png"/><Relationship Id="rId198" Type="http://schemas.openxmlformats.org/officeDocument/2006/relationships/hyperlink" Target="http://www.dawliatraining.com" TargetMode="External"/><Relationship Id="rId321" Type="http://schemas.openxmlformats.org/officeDocument/2006/relationships/hyperlink" Target="http://www.dawliatraining.com" TargetMode="External"/><Relationship Id="rId202" Type="http://schemas.openxmlformats.org/officeDocument/2006/relationships/image" Target="media/image82.png"/><Relationship Id="rId223" Type="http://schemas.openxmlformats.org/officeDocument/2006/relationships/image" Target="media/image83.png"/><Relationship Id="rId244" Type="http://schemas.openxmlformats.org/officeDocument/2006/relationships/hyperlink" Target="http://www.dawliatraining.com" TargetMode="External"/><Relationship Id="rId18" Type="http://schemas.openxmlformats.org/officeDocument/2006/relationships/hyperlink" Target="http://www.dawliatraining.com" TargetMode="External"/><Relationship Id="rId39" Type="http://schemas.openxmlformats.org/officeDocument/2006/relationships/hyperlink" Target="http://www.dawliatraining.com" TargetMode="External"/><Relationship Id="rId265" Type="http://schemas.openxmlformats.org/officeDocument/2006/relationships/hyperlink" Target="http://www.dawliatraining.com" TargetMode="External"/><Relationship Id="rId286" Type="http://schemas.openxmlformats.org/officeDocument/2006/relationships/image" Target="media/image111.png"/><Relationship Id="rId50" Type="http://schemas.openxmlformats.org/officeDocument/2006/relationships/image" Target="media/image24.png"/><Relationship Id="rId104" Type="http://schemas.openxmlformats.org/officeDocument/2006/relationships/image" Target="media/image48.png"/><Relationship Id="rId125" Type="http://schemas.openxmlformats.org/officeDocument/2006/relationships/hyperlink" Target="http://www.dawliatraining.com" TargetMode="External"/><Relationship Id="rId146" Type="http://schemas.openxmlformats.org/officeDocument/2006/relationships/hyperlink" Target="http://www.dawliatraining.com" TargetMode="External"/><Relationship Id="rId167" Type="http://schemas.openxmlformats.org/officeDocument/2006/relationships/hyperlink" Target="http://www.dawliatraining.com" TargetMode="External"/><Relationship Id="rId188" Type="http://schemas.openxmlformats.org/officeDocument/2006/relationships/hyperlink" Target="http://www.dawliatraining.com" TargetMode="External"/><Relationship Id="rId311" Type="http://schemas.openxmlformats.org/officeDocument/2006/relationships/image" Target="media/image124.png"/><Relationship Id="rId332" Type="http://schemas.openxmlformats.org/officeDocument/2006/relationships/fontTable" Target="fontTable.xml"/><Relationship Id="rId71" Type="http://schemas.openxmlformats.org/officeDocument/2006/relationships/image" Target="media/image31.png"/><Relationship Id="rId92" Type="http://schemas.openxmlformats.org/officeDocument/2006/relationships/hyperlink" Target="http://www.dawliatraining.com" TargetMode="External"/><Relationship Id="rId213" Type="http://schemas.openxmlformats.org/officeDocument/2006/relationships/hyperlink" Target="http://www.dawliatraining.com" TargetMode="External"/><Relationship Id="rId234" Type="http://schemas.openxmlformats.org/officeDocument/2006/relationships/image" Target="media/image92.png"/><Relationship Id="rId2" Type="http://schemas.openxmlformats.org/officeDocument/2006/relationships/numbering" Target="numbering.xml"/><Relationship Id="rId29" Type="http://schemas.openxmlformats.org/officeDocument/2006/relationships/hyperlink" Target="http://www.dawliatraining.com" TargetMode="External"/><Relationship Id="rId255" Type="http://schemas.openxmlformats.org/officeDocument/2006/relationships/hyperlink" Target="http://www.dawliatraining.com" TargetMode="External"/><Relationship Id="rId276" Type="http://schemas.openxmlformats.org/officeDocument/2006/relationships/image" Target="media/image101.png"/><Relationship Id="rId297" Type="http://schemas.openxmlformats.org/officeDocument/2006/relationships/hyperlink" Target="http://www.dawliatraining.com" TargetMode="External"/><Relationship Id="rId40" Type="http://schemas.openxmlformats.org/officeDocument/2006/relationships/hyperlink" Target="http://www.dawliatraining.com" TargetMode="External"/><Relationship Id="rId115" Type="http://schemas.openxmlformats.org/officeDocument/2006/relationships/image" Target="media/image54.png"/><Relationship Id="rId136" Type="http://schemas.openxmlformats.org/officeDocument/2006/relationships/image" Target="media/image68.png"/><Relationship Id="rId157" Type="http://schemas.openxmlformats.org/officeDocument/2006/relationships/hyperlink" Target="http://www.dawliatraining.com" TargetMode="External"/><Relationship Id="rId178" Type="http://schemas.openxmlformats.org/officeDocument/2006/relationships/hyperlink" Target="http://www.dawliatraining.com" TargetMode="External"/><Relationship Id="rId301" Type="http://schemas.openxmlformats.org/officeDocument/2006/relationships/hyperlink" Target="http://www.dawliatraining.com" TargetMode="External"/><Relationship Id="rId322" Type="http://schemas.openxmlformats.org/officeDocument/2006/relationships/hyperlink" Target="http://www.dawliatraining.com" TargetMode="External"/><Relationship Id="rId61" Type="http://schemas.openxmlformats.org/officeDocument/2006/relationships/header" Target="header1.xml"/><Relationship Id="rId82" Type="http://schemas.openxmlformats.org/officeDocument/2006/relationships/image" Target="media/image38.png"/><Relationship Id="rId199" Type="http://schemas.openxmlformats.org/officeDocument/2006/relationships/hyperlink" Target="http://www.dawliatraining.com" TargetMode="External"/><Relationship Id="rId203" Type="http://schemas.openxmlformats.org/officeDocument/2006/relationships/hyperlink" Target="http://www.dawliatraining.com" TargetMode="External"/><Relationship Id="rId19" Type="http://schemas.openxmlformats.org/officeDocument/2006/relationships/image" Target="media/image6.png"/><Relationship Id="rId224" Type="http://schemas.openxmlformats.org/officeDocument/2006/relationships/image" Target="media/image84.png"/><Relationship Id="rId245" Type="http://schemas.openxmlformats.org/officeDocument/2006/relationships/hyperlink" Target="http://www.dawliatraining.com" TargetMode="External"/><Relationship Id="rId266" Type="http://schemas.openxmlformats.org/officeDocument/2006/relationships/hyperlink" Target="http://www.dawliatraining.com" TargetMode="External"/><Relationship Id="rId287" Type="http://schemas.openxmlformats.org/officeDocument/2006/relationships/image" Target="media/image112.png"/><Relationship Id="rId30" Type="http://schemas.openxmlformats.org/officeDocument/2006/relationships/hyperlink" Target="http://www.dawliatraining.com" TargetMode="External"/><Relationship Id="rId105" Type="http://schemas.openxmlformats.org/officeDocument/2006/relationships/image" Target="media/image49.png"/><Relationship Id="rId126" Type="http://schemas.openxmlformats.org/officeDocument/2006/relationships/hyperlink" Target="http://www.dawliatraining.com" TargetMode="External"/><Relationship Id="rId147" Type="http://schemas.openxmlformats.org/officeDocument/2006/relationships/hyperlink" Target="http://www.dawliatraining.com" TargetMode="External"/><Relationship Id="rId168" Type="http://schemas.openxmlformats.org/officeDocument/2006/relationships/hyperlink" Target="http://www.dawliatraining.com" TargetMode="External"/><Relationship Id="rId312" Type="http://schemas.openxmlformats.org/officeDocument/2006/relationships/image" Target="media/image125.png"/><Relationship Id="rId333" Type="http://schemas.openxmlformats.org/officeDocument/2006/relationships/theme" Target="theme/theme1.xml"/><Relationship Id="rId51" Type="http://schemas.openxmlformats.org/officeDocument/2006/relationships/image" Target="media/image18.png"/><Relationship Id="rId72" Type="http://schemas.microsoft.com/office/2007/relationships/hdphoto" Target="media/hdphoto4.wdp"/><Relationship Id="rId93" Type="http://schemas.openxmlformats.org/officeDocument/2006/relationships/hyperlink" Target="http://www.dawliatraining.com" TargetMode="External"/><Relationship Id="rId189" Type="http://schemas.openxmlformats.org/officeDocument/2006/relationships/hyperlink" Target="http://www.dawliatraining.com" TargetMode="External"/><Relationship Id="rId3" Type="http://schemas.openxmlformats.org/officeDocument/2006/relationships/styles" Target="styles.xml"/><Relationship Id="rId214" Type="http://schemas.openxmlformats.org/officeDocument/2006/relationships/hyperlink" Target="http://www.dawliatraining.com" TargetMode="External"/><Relationship Id="rId235" Type="http://schemas.openxmlformats.org/officeDocument/2006/relationships/image" Target="media/image93.png"/><Relationship Id="rId256" Type="http://schemas.openxmlformats.org/officeDocument/2006/relationships/hyperlink" Target="http://www.dawliatraining.com" TargetMode="External"/><Relationship Id="rId277" Type="http://schemas.openxmlformats.org/officeDocument/2006/relationships/image" Target="media/image102.png"/><Relationship Id="rId298" Type="http://schemas.openxmlformats.org/officeDocument/2006/relationships/hyperlink" Target="http://www.dawliatraining.com" TargetMode="External"/><Relationship Id="rId116" Type="http://schemas.openxmlformats.org/officeDocument/2006/relationships/image" Target="media/image55.png"/><Relationship Id="rId137" Type="http://schemas.openxmlformats.org/officeDocument/2006/relationships/image" Target="media/image69.png"/><Relationship Id="rId158" Type="http://schemas.openxmlformats.org/officeDocument/2006/relationships/hyperlink" Target="http://www.dawliatraining.com" TargetMode="External"/><Relationship Id="rId302" Type="http://schemas.openxmlformats.org/officeDocument/2006/relationships/hyperlink" Target="http://www.dawliatraining.com" TargetMode="External"/><Relationship Id="rId323" Type="http://schemas.openxmlformats.org/officeDocument/2006/relationships/hyperlink" Target="http://www.dawliatraining.com" TargetMode="External"/><Relationship Id="rId20" Type="http://schemas.openxmlformats.org/officeDocument/2006/relationships/hyperlink" Target="http://www.dawliatraining.com" TargetMode="External"/><Relationship Id="rId41" Type="http://schemas.openxmlformats.org/officeDocument/2006/relationships/image" Target="media/image12.png"/><Relationship Id="rId62" Type="http://schemas.openxmlformats.org/officeDocument/2006/relationships/header" Target="header2.xml"/><Relationship Id="rId83" Type="http://schemas.openxmlformats.org/officeDocument/2006/relationships/image" Target="media/image39.png"/><Relationship Id="rId179" Type="http://schemas.openxmlformats.org/officeDocument/2006/relationships/hyperlink" Target="http://www.dawliatraining.com" TargetMode="External"/><Relationship Id="rId190" Type="http://schemas.openxmlformats.org/officeDocument/2006/relationships/hyperlink" Target="http://www.dawliatraining.com" TargetMode="External"/><Relationship Id="rId204" Type="http://schemas.openxmlformats.org/officeDocument/2006/relationships/hyperlink" Target="http://www.dawliatraining.com" TargetMode="External"/><Relationship Id="rId225" Type="http://schemas.openxmlformats.org/officeDocument/2006/relationships/hyperlink" Target="http://www.dawliatraining.com" TargetMode="External"/><Relationship Id="rId246" Type="http://schemas.openxmlformats.org/officeDocument/2006/relationships/image" Target="media/image98.png"/><Relationship Id="rId267" Type="http://schemas.openxmlformats.org/officeDocument/2006/relationships/hyperlink" Target="http://www.dawliatraining.com" TargetMode="External"/><Relationship Id="rId288" Type="http://schemas.openxmlformats.org/officeDocument/2006/relationships/image" Target="media/image113.png"/><Relationship Id="rId106" Type="http://schemas.openxmlformats.org/officeDocument/2006/relationships/hyperlink" Target="http://www.dawliatraining.com" TargetMode="External"/><Relationship Id="rId127" Type="http://schemas.openxmlformats.org/officeDocument/2006/relationships/hyperlink" Target="http://www.dawliatraining.com" TargetMode="External"/><Relationship Id="rId313" Type="http://schemas.openxmlformats.org/officeDocument/2006/relationships/image" Target="media/image126.png"/><Relationship Id="rId10" Type="http://schemas.openxmlformats.org/officeDocument/2006/relationships/hyperlink" Target="http://www.dawliatraining.com" TargetMode="External"/><Relationship Id="rId31" Type="http://schemas.openxmlformats.org/officeDocument/2006/relationships/hyperlink" Target="http://www.dawliatraining.com" TargetMode="External"/><Relationship Id="rId52" Type="http://schemas.openxmlformats.org/officeDocument/2006/relationships/image" Target="media/image26.png"/><Relationship Id="rId73" Type="http://schemas.openxmlformats.org/officeDocument/2006/relationships/hyperlink" Target="http://www.dawliatraining.com" TargetMode="External"/><Relationship Id="rId94" Type="http://schemas.openxmlformats.org/officeDocument/2006/relationships/image" Target="media/image47.png"/><Relationship Id="rId148" Type="http://schemas.openxmlformats.org/officeDocument/2006/relationships/hyperlink" Target="http://www.dawliatraining.com" TargetMode="External"/><Relationship Id="rId169" Type="http://schemas.openxmlformats.org/officeDocument/2006/relationships/hyperlink" Target="http://www.dawliatraining.com" TargetMode="External"/><Relationship Id="rId4" Type="http://schemas.openxmlformats.org/officeDocument/2006/relationships/settings" Target="settings.xml"/><Relationship Id="rId180" Type="http://schemas.openxmlformats.org/officeDocument/2006/relationships/hyperlink" Target="http://www.dawliatraining.com" TargetMode="External"/><Relationship Id="rId215" Type="http://schemas.openxmlformats.org/officeDocument/2006/relationships/hyperlink" Target="http://www.dawliatraining.com" TargetMode="External"/><Relationship Id="rId236" Type="http://schemas.openxmlformats.org/officeDocument/2006/relationships/image" Target="media/image94.png"/><Relationship Id="rId257" Type="http://schemas.openxmlformats.org/officeDocument/2006/relationships/image" Target="media/image99.png"/><Relationship Id="rId278" Type="http://schemas.openxmlformats.org/officeDocument/2006/relationships/image" Target="media/image103.png"/><Relationship Id="rId303" Type="http://schemas.openxmlformats.org/officeDocument/2006/relationships/image" Target="media/image116.png"/><Relationship Id="rId42" Type="http://schemas.openxmlformats.org/officeDocument/2006/relationships/image" Target="media/image13.png"/><Relationship Id="rId84" Type="http://schemas.openxmlformats.org/officeDocument/2006/relationships/image" Target="media/image40.png"/><Relationship Id="rId138" Type="http://schemas.openxmlformats.org/officeDocument/2006/relationships/image" Target="media/image70.png"/><Relationship Id="rId191" Type="http://schemas.openxmlformats.org/officeDocument/2006/relationships/hyperlink" Target="http://www.dawliatraining.com" TargetMode="External"/><Relationship Id="rId205" Type="http://schemas.openxmlformats.org/officeDocument/2006/relationships/hyperlink" Target="http://www.dawliatraining.com" TargetMode="External"/><Relationship Id="rId247" Type="http://schemas.openxmlformats.org/officeDocument/2006/relationships/header" Target="header3.xml"/><Relationship Id="rId107" Type="http://schemas.openxmlformats.org/officeDocument/2006/relationships/hyperlink" Target="http://www.dawliatraining.com" TargetMode="External"/><Relationship Id="rId289" Type="http://schemas.openxmlformats.org/officeDocument/2006/relationships/image" Target="media/image114.png"/><Relationship Id="rId11" Type="http://schemas.openxmlformats.org/officeDocument/2006/relationships/hyperlink" Target="http://www.dawliatraining.com" TargetMode="External"/><Relationship Id="rId53" Type="http://schemas.openxmlformats.org/officeDocument/2006/relationships/image" Target="media/image19.png"/><Relationship Id="rId149" Type="http://schemas.openxmlformats.org/officeDocument/2006/relationships/hyperlink" Target="http://www.dawliatraining.com" TargetMode="External"/><Relationship Id="rId314" Type="http://schemas.openxmlformats.org/officeDocument/2006/relationships/image" Target="media/image127.png"/><Relationship Id="rId95" Type="http://schemas.openxmlformats.org/officeDocument/2006/relationships/hyperlink" Target="http://www.dawliatraining.com" TargetMode="External"/><Relationship Id="rId160" Type="http://schemas.openxmlformats.org/officeDocument/2006/relationships/image" Target="media/image75.png"/><Relationship Id="rId216" Type="http://schemas.openxmlformats.org/officeDocument/2006/relationships/hyperlink" Target="http://www.dawliatraining.com" TargetMode="External"/><Relationship Id="rId258" Type="http://schemas.openxmlformats.org/officeDocument/2006/relationships/hyperlink" Target="http://www.dawliatraining.com" TargetMode="External"/><Relationship Id="rId22" Type="http://schemas.openxmlformats.org/officeDocument/2006/relationships/hyperlink" Target="http://www.dawliatraining.com" TargetMode="External"/><Relationship Id="rId64" Type="http://schemas.openxmlformats.org/officeDocument/2006/relationships/image" Target="media/image27.png"/><Relationship Id="rId118" Type="http://schemas.openxmlformats.org/officeDocument/2006/relationships/image" Target="media/image56.png"/><Relationship Id="rId325" Type="http://schemas.openxmlformats.org/officeDocument/2006/relationships/image" Target="media/image133.png"/><Relationship Id="rId171" Type="http://schemas.openxmlformats.org/officeDocument/2006/relationships/hyperlink" Target="http://www.dawliatraining.com" TargetMode="External"/><Relationship Id="rId227" Type="http://schemas.openxmlformats.org/officeDocument/2006/relationships/image" Target="media/image86.png"/><Relationship Id="rId269" Type="http://schemas.openxmlformats.org/officeDocument/2006/relationships/hyperlink" Target="http://www.dawliatraining.com" TargetMode="External"/><Relationship Id="rId33" Type="http://schemas.openxmlformats.org/officeDocument/2006/relationships/hyperlink" Target="http://www.dawliatraining.com" TargetMode="External"/><Relationship Id="rId129" Type="http://schemas.openxmlformats.org/officeDocument/2006/relationships/image" Target="media/image61.png"/><Relationship Id="rId280" Type="http://schemas.openxmlformats.org/officeDocument/2006/relationships/image" Target="media/image105.png"/><Relationship Id="rId75" Type="http://schemas.openxmlformats.org/officeDocument/2006/relationships/hyperlink" Target="http://www.dawliatraining.com" TargetMode="External"/><Relationship Id="rId140" Type="http://schemas.openxmlformats.org/officeDocument/2006/relationships/image" Target="media/image72.png"/><Relationship Id="rId182" Type="http://schemas.openxmlformats.org/officeDocument/2006/relationships/hyperlink" Target="http://www.dawliatraining.com" TargetMode="External"/><Relationship Id="rId6" Type="http://schemas.openxmlformats.org/officeDocument/2006/relationships/footnotes" Target="footnotes.xml"/><Relationship Id="rId238" Type="http://schemas.openxmlformats.org/officeDocument/2006/relationships/image" Target="media/image96.png"/><Relationship Id="rId291" Type="http://schemas.openxmlformats.org/officeDocument/2006/relationships/hyperlink" Target="http://www.dawliatraining.com" TargetMode="External"/><Relationship Id="rId305" Type="http://schemas.openxmlformats.org/officeDocument/2006/relationships/image" Target="media/image118.svg"/><Relationship Id="rId44" Type="http://schemas.openxmlformats.org/officeDocument/2006/relationships/image" Target="media/image14.png"/><Relationship Id="rId86" Type="http://schemas.openxmlformats.org/officeDocument/2006/relationships/image" Target="media/image42.png"/><Relationship Id="rId151" Type="http://schemas.openxmlformats.org/officeDocument/2006/relationships/hyperlink" Target="http://www.dawliatraining.com" TargetMode="External"/><Relationship Id="rId193" Type="http://schemas.openxmlformats.org/officeDocument/2006/relationships/hyperlink" Target="http://www.dawliatraining.com" TargetMode="External"/><Relationship Id="rId207" Type="http://schemas.openxmlformats.org/officeDocument/2006/relationships/hyperlink" Target="http://www.dawliatraining.com" TargetMode="External"/><Relationship Id="rId249" Type="http://schemas.openxmlformats.org/officeDocument/2006/relationships/hyperlink" Target="http://www.dawliatraining.com" TargetMode="External"/><Relationship Id="rId13" Type="http://schemas.openxmlformats.org/officeDocument/2006/relationships/hyperlink" Target="http://www.dawliatraining.com" TargetMode="External"/><Relationship Id="rId109" Type="http://schemas.openxmlformats.org/officeDocument/2006/relationships/hyperlink" Target="http://www.dawliatraining.com" TargetMode="External"/><Relationship Id="rId260" Type="http://schemas.openxmlformats.org/officeDocument/2006/relationships/hyperlink" Target="http://www.dawliatraining.com" TargetMode="External"/><Relationship Id="rId316" Type="http://schemas.openxmlformats.org/officeDocument/2006/relationships/image" Target="media/image129.png"/><Relationship Id="rId55" Type="http://schemas.openxmlformats.org/officeDocument/2006/relationships/image" Target="media/image20.png"/><Relationship Id="rId97" Type="http://schemas.openxmlformats.org/officeDocument/2006/relationships/hyperlink" Target="http://www.dawliatraining.com" TargetMode="External"/><Relationship Id="rId120" Type="http://schemas.openxmlformats.org/officeDocument/2006/relationships/image" Target="media/image58.png"/><Relationship Id="rId162" Type="http://schemas.openxmlformats.org/officeDocument/2006/relationships/hyperlink" Target="http://www.dawliatraining.com" TargetMode="External"/><Relationship Id="rId218" Type="http://schemas.openxmlformats.org/officeDocument/2006/relationships/hyperlink" Target="http://www.dawliatraining.com" TargetMode="External"/><Relationship Id="rId271" Type="http://schemas.openxmlformats.org/officeDocument/2006/relationships/hyperlink" Target="http://www.dawliatraining.com"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1134</TotalTime>
  <Pages>1</Pages>
  <Words>7942</Words>
  <Characters>45272</Characters>
  <Application>Microsoft Office Word</Application>
  <DocSecurity>0</DocSecurity>
  <Lines>377</Lines>
  <Paragraphs>106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DELL</cp:lastModifiedBy>
  <cp:revision>65</cp:revision>
  <cp:lastPrinted>2024-09-24T17:34:00Z</cp:lastPrinted>
  <dcterms:created xsi:type="dcterms:W3CDTF">2022-12-26T14:22:00Z</dcterms:created>
  <dcterms:modified xsi:type="dcterms:W3CDTF">2025-05-11T08:45:00Z</dcterms:modified>
</cp:coreProperties>
</file>